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0E01D" w14:textId="73AB495A" w:rsidR="005669F9" w:rsidRPr="00EF094C" w:rsidRDefault="005669F9" w:rsidP="00655B35">
      <w:pPr>
        <w:pStyle w:val="Naslovobrazca"/>
      </w:pPr>
      <w:bookmarkStart w:id="0" w:name="_Toc129171970"/>
      <w:bookmarkStart w:id="1" w:name="_Toc129679701"/>
      <w:bookmarkStart w:id="2" w:name="_Toc178857274"/>
      <w:r w:rsidRPr="00EF094C">
        <w:t>PODATKI O GOSPODARSKEM SUBJEKTU</w:t>
      </w:r>
      <w:bookmarkEnd w:id="0"/>
      <w:bookmarkEnd w:id="1"/>
      <w:bookmarkEnd w:id="2"/>
    </w:p>
    <w:p w14:paraId="11229A65" w14:textId="77777777" w:rsidR="005669F9" w:rsidRDefault="005669F9" w:rsidP="005669F9">
      <w:pPr>
        <w:pStyle w:val="Brezrazmikov"/>
        <w:jc w:val="center"/>
      </w:pPr>
      <w:r>
        <w:t>v postopku oddaje javnega naročila</w:t>
      </w:r>
    </w:p>
    <w:p w14:paraId="55EA301E" w14:textId="3F76EA97" w:rsidR="005D64C3" w:rsidRDefault="00274A66" w:rsidP="00E44E46">
      <w:pPr>
        <w:pStyle w:val="Brezrazmikov"/>
        <w:jc w:val="center"/>
      </w:pPr>
      <w:r w:rsidRPr="00274A66">
        <w:rPr>
          <w:b/>
          <w:bCs/>
        </w:rPr>
        <w:t xml:space="preserve">NAKUP SMETARSKEGA VOZILA </w:t>
      </w:r>
      <w:r w:rsidR="00E44E46" w:rsidRPr="00E44E46">
        <w:rPr>
          <w:b/>
          <w:bCs/>
        </w:rPr>
        <w:t>(blago)</w:t>
      </w:r>
    </w:p>
    <w:p w14:paraId="76F4FB90" w14:textId="77777777" w:rsidR="00E44E46" w:rsidRDefault="00E44E46" w:rsidP="005669F9">
      <w:pPr>
        <w:pStyle w:val="Brezrazmikov"/>
      </w:pPr>
    </w:p>
    <w:p w14:paraId="343A9D2C" w14:textId="1B7BC9AF" w:rsidR="005669F9" w:rsidRDefault="005669F9" w:rsidP="005669F9">
      <w:pPr>
        <w:pStyle w:val="Brezrazmikov"/>
      </w:pPr>
      <w:r>
        <w:t>V ponudbi nastopamo kot:</w:t>
      </w:r>
    </w:p>
    <w:p w14:paraId="47AC73A1" w14:textId="77777777" w:rsidR="005669F9" w:rsidRDefault="00000000" w:rsidP="005669F9">
      <w:pPr>
        <w:pStyle w:val="Brezrazmikov"/>
      </w:pPr>
      <w:sdt>
        <w:sdtPr>
          <w:id w:val="-860813328"/>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w:t>
      </w:r>
      <w:r w:rsidR="005669F9" w:rsidRPr="008B6B2D">
        <w:t>samostojni ponudnik</w:t>
      </w:r>
      <w:r w:rsidR="005669F9">
        <w:t>;</w:t>
      </w:r>
    </w:p>
    <w:p w14:paraId="3DDCCEBD" w14:textId="77777777" w:rsidR="005669F9" w:rsidRDefault="00000000" w:rsidP="005669F9">
      <w:pPr>
        <w:pStyle w:val="Brezrazmikov"/>
      </w:pPr>
      <w:sdt>
        <w:sdtPr>
          <w:id w:val="477189552"/>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vodilni ponudnik oz. vodilni partner v skupini ponudnikov;</w:t>
      </w:r>
    </w:p>
    <w:p w14:paraId="5AF40E09" w14:textId="77777777" w:rsidR="005669F9" w:rsidRDefault="00000000" w:rsidP="005669F9">
      <w:pPr>
        <w:pStyle w:val="Brezrazmikov"/>
      </w:pPr>
      <w:sdt>
        <w:sdtPr>
          <w:id w:val="-1363737701"/>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ponudnik/partner v skupini ponudnikov;</w:t>
      </w:r>
    </w:p>
    <w:p w14:paraId="5FCB6641" w14:textId="77777777" w:rsidR="005669F9" w:rsidRDefault="00000000" w:rsidP="005669F9">
      <w:pPr>
        <w:pStyle w:val="Brezrazmikov"/>
      </w:pPr>
      <w:sdt>
        <w:sdtPr>
          <w:id w:val="70476497"/>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ponudnik/partner v skupini ponudnikov s podizvajalci;</w:t>
      </w:r>
    </w:p>
    <w:p w14:paraId="191EB68A" w14:textId="77777777" w:rsidR="005669F9" w:rsidRDefault="00000000" w:rsidP="005669F9">
      <w:pPr>
        <w:pStyle w:val="Brezrazmikov"/>
      </w:pPr>
      <w:sdt>
        <w:sdtPr>
          <w:id w:val="1408808500"/>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podizvajalec ponudnika/partnerja v skupini ponudnikov: </w:t>
      </w:r>
      <w:sdt>
        <w:sdtPr>
          <w:rPr>
            <w:vanish/>
          </w:rPr>
          <w:alias w:val="Vpišite ime vašega glavnega izvajalca"/>
          <w:tag w:val="Vpišite ime vašega glavnega izvajalca"/>
          <w:id w:val="1255408024"/>
          <w:placeholder>
            <w:docPart w:val="BB9A50D600444DF1A82F1C337B5E0037"/>
          </w:placeholder>
          <w:showingPlcHdr/>
          <w:text/>
        </w:sdtPr>
        <w:sdtEndPr>
          <w:rPr>
            <w:vanish w:val="0"/>
          </w:rPr>
        </w:sdtEndPr>
        <w:sdtContent>
          <w:r w:rsidR="005669F9" w:rsidRPr="00F633CC">
            <w:rPr>
              <w:color w:val="808080" w:themeColor="background1" w:themeShade="80"/>
            </w:rPr>
            <w:t>Vpiši</w:t>
          </w:r>
          <w:r w:rsidR="005669F9">
            <w:rPr>
              <w:color w:val="808080" w:themeColor="background1" w:themeShade="80"/>
            </w:rPr>
            <w:t>te</w:t>
          </w:r>
          <w:r w:rsidR="005669F9" w:rsidRPr="00F633CC">
            <w:rPr>
              <w:color w:val="808080" w:themeColor="background1" w:themeShade="80"/>
            </w:rPr>
            <w:t xml:space="preserve"> naziv</w:t>
          </w:r>
        </w:sdtContent>
      </w:sdt>
      <w:r w:rsidR="005669F9">
        <w:t xml:space="preserve">. </w:t>
      </w:r>
    </w:p>
    <w:p w14:paraId="4A4D8753" w14:textId="77777777" w:rsidR="005669F9" w:rsidRDefault="005669F9" w:rsidP="005669F9">
      <w:pPr>
        <w:pStyle w:val="Brezrazmikov"/>
      </w:pPr>
    </w:p>
    <w:tbl>
      <w:tblPr>
        <w:tblStyle w:val="Tabelasvetlamrea1poudarek3"/>
        <w:tblW w:w="4854" w:type="pct"/>
        <w:tblLook w:val="0400" w:firstRow="0" w:lastRow="0" w:firstColumn="0" w:lastColumn="0" w:noHBand="0" w:noVBand="1"/>
      </w:tblPr>
      <w:tblGrid>
        <w:gridCol w:w="1128"/>
        <w:gridCol w:w="852"/>
        <w:gridCol w:w="567"/>
        <w:gridCol w:w="424"/>
        <w:gridCol w:w="567"/>
        <w:gridCol w:w="284"/>
        <w:gridCol w:w="5954"/>
      </w:tblGrid>
      <w:tr w:rsidR="005669F9" w14:paraId="26AADE89" w14:textId="77777777" w:rsidTr="00FC0E33">
        <w:tc>
          <w:tcPr>
            <w:tcW w:w="1013" w:type="pct"/>
            <w:gridSpan w:val="2"/>
            <w:vAlign w:val="center"/>
          </w:tcPr>
          <w:p w14:paraId="1B4D6807" w14:textId="77777777" w:rsidR="005669F9" w:rsidRPr="008B6B2D" w:rsidRDefault="005669F9" w:rsidP="00FC0E33">
            <w:pPr>
              <w:pStyle w:val="Brezrazmikov"/>
            </w:pPr>
            <w:r w:rsidRPr="008B6B2D">
              <w:t>Firma / ime</w:t>
            </w:r>
            <w:r>
              <w:t>:</w:t>
            </w:r>
          </w:p>
        </w:tc>
        <w:sdt>
          <w:sdtPr>
            <w:id w:val="2049100584"/>
            <w:placeholder>
              <w:docPart w:val="32BBFD065782403F85CBA77D719293D0"/>
            </w:placeholder>
            <w:showingPlcHdr/>
            <w:text/>
          </w:sdtPr>
          <w:sdtContent>
            <w:tc>
              <w:tcPr>
                <w:tcW w:w="3987" w:type="pct"/>
                <w:gridSpan w:val="5"/>
                <w:vAlign w:val="center"/>
              </w:tcPr>
              <w:p w14:paraId="039C851A" w14:textId="77777777" w:rsidR="005669F9" w:rsidRDefault="005669F9" w:rsidP="00FC0E33">
                <w:pPr>
                  <w:pStyle w:val="Brezrazmikov"/>
                </w:pPr>
                <w:r>
                  <w:rPr>
                    <w:rStyle w:val="Besedilooznabemesta"/>
                  </w:rPr>
                  <w:t>Vpišite podatek</w:t>
                </w:r>
              </w:p>
            </w:tc>
          </w:sdtContent>
        </w:sdt>
      </w:tr>
      <w:tr w:rsidR="005669F9" w14:paraId="06788E65" w14:textId="77777777" w:rsidTr="00FC0E33">
        <w:tc>
          <w:tcPr>
            <w:tcW w:w="1013" w:type="pct"/>
            <w:gridSpan w:val="2"/>
            <w:vAlign w:val="center"/>
          </w:tcPr>
          <w:p w14:paraId="0427E811" w14:textId="77777777" w:rsidR="005669F9" w:rsidRPr="003F329A" w:rsidRDefault="005669F9" w:rsidP="00FC0E33">
            <w:pPr>
              <w:pStyle w:val="Brezrazmikov"/>
            </w:pPr>
            <w:r w:rsidRPr="007B1F25">
              <w:rPr>
                <w:lang w:val="x-none"/>
              </w:rPr>
              <w:t>Naslov</w:t>
            </w:r>
            <w:r>
              <w:t>:</w:t>
            </w:r>
          </w:p>
        </w:tc>
        <w:sdt>
          <w:sdtPr>
            <w:id w:val="1493213807"/>
            <w:placeholder>
              <w:docPart w:val="4F075DEA84704A31B857FDACF434C20B"/>
            </w:placeholder>
            <w:showingPlcHdr/>
            <w:text/>
          </w:sdtPr>
          <w:sdtContent>
            <w:tc>
              <w:tcPr>
                <w:tcW w:w="3987" w:type="pct"/>
                <w:gridSpan w:val="5"/>
                <w:vAlign w:val="center"/>
              </w:tcPr>
              <w:p w14:paraId="09FE93CB" w14:textId="77777777" w:rsidR="005669F9" w:rsidRDefault="005669F9" w:rsidP="00FC0E33">
                <w:pPr>
                  <w:pStyle w:val="Brezrazmikov"/>
                </w:pPr>
                <w:r>
                  <w:rPr>
                    <w:rStyle w:val="Besedilooznabemesta"/>
                  </w:rPr>
                  <w:t>Vpišite podatek</w:t>
                </w:r>
              </w:p>
            </w:tc>
          </w:sdtContent>
        </w:sdt>
      </w:tr>
      <w:tr w:rsidR="005669F9" w14:paraId="53DD88D0" w14:textId="77777777" w:rsidTr="00FC0E33">
        <w:tc>
          <w:tcPr>
            <w:tcW w:w="1013" w:type="pct"/>
            <w:gridSpan w:val="2"/>
            <w:vAlign w:val="center"/>
          </w:tcPr>
          <w:p w14:paraId="59FB5C48" w14:textId="77777777" w:rsidR="005669F9" w:rsidRPr="003F329A" w:rsidRDefault="005669F9" w:rsidP="00FC0E33">
            <w:pPr>
              <w:pStyle w:val="Brezrazmikov"/>
            </w:pPr>
            <w:r w:rsidRPr="007B1F25">
              <w:rPr>
                <w:lang w:val="x-none"/>
              </w:rPr>
              <w:t xml:space="preserve">Matična številka </w:t>
            </w:r>
            <w:r>
              <w:t>:</w:t>
            </w:r>
          </w:p>
        </w:tc>
        <w:sdt>
          <w:sdtPr>
            <w:id w:val="439033546"/>
            <w:placeholder>
              <w:docPart w:val="A2D4C9B139E94A8BBA8641BBE5FF00A0"/>
            </w:placeholder>
            <w:showingPlcHdr/>
            <w:text/>
          </w:sdtPr>
          <w:sdtContent>
            <w:tc>
              <w:tcPr>
                <w:tcW w:w="3987" w:type="pct"/>
                <w:gridSpan w:val="5"/>
                <w:vAlign w:val="center"/>
              </w:tcPr>
              <w:p w14:paraId="1B101AB6" w14:textId="77777777" w:rsidR="005669F9" w:rsidRPr="00386119" w:rsidRDefault="005669F9" w:rsidP="00FC0E33">
                <w:pPr>
                  <w:pStyle w:val="Brezrazmikov"/>
                </w:pPr>
                <w:r>
                  <w:rPr>
                    <w:rStyle w:val="Besedilooznabemesta"/>
                  </w:rPr>
                  <w:t>Vpišite podatek</w:t>
                </w:r>
              </w:p>
            </w:tc>
          </w:sdtContent>
        </w:sdt>
      </w:tr>
      <w:tr w:rsidR="005669F9" w14:paraId="4A1944B9" w14:textId="77777777" w:rsidTr="00FC0E33">
        <w:tc>
          <w:tcPr>
            <w:tcW w:w="1013" w:type="pct"/>
            <w:gridSpan w:val="2"/>
            <w:vAlign w:val="center"/>
          </w:tcPr>
          <w:p w14:paraId="74D68573" w14:textId="77777777" w:rsidR="005669F9" w:rsidRPr="003F329A" w:rsidRDefault="005669F9" w:rsidP="00FC0E33">
            <w:pPr>
              <w:pStyle w:val="Brezrazmikov"/>
            </w:pPr>
            <w:r>
              <w:t xml:space="preserve">ID </w:t>
            </w:r>
            <w:r w:rsidRPr="007B1F25">
              <w:rPr>
                <w:lang w:val="x-none"/>
              </w:rPr>
              <w:t>za DDV</w:t>
            </w:r>
            <w:r>
              <w:t>:</w:t>
            </w:r>
          </w:p>
        </w:tc>
        <w:sdt>
          <w:sdtPr>
            <w:id w:val="1653175044"/>
            <w:placeholder>
              <w:docPart w:val="71308CB04E634B4E8FC84E625AB69602"/>
            </w:placeholder>
            <w:showingPlcHdr/>
            <w:text/>
          </w:sdtPr>
          <w:sdtContent>
            <w:tc>
              <w:tcPr>
                <w:tcW w:w="3987" w:type="pct"/>
                <w:gridSpan w:val="5"/>
                <w:vAlign w:val="center"/>
              </w:tcPr>
              <w:p w14:paraId="64CA9093" w14:textId="77777777" w:rsidR="005669F9" w:rsidRDefault="005669F9" w:rsidP="00FC0E33">
                <w:pPr>
                  <w:pStyle w:val="Brezrazmikov"/>
                </w:pPr>
                <w:r>
                  <w:rPr>
                    <w:rStyle w:val="Besedilooznabemesta"/>
                  </w:rPr>
                  <w:t>Vpišite podatek</w:t>
                </w:r>
              </w:p>
            </w:tc>
          </w:sdtContent>
        </w:sdt>
      </w:tr>
      <w:tr w:rsidR="005669F9" w14:paraId="4EBF1688" w14:textId="77777777" w:rsidTr="00FC0E33">
        <w:tc>
          <w:tcPr>
            <w:tcW w:w="1013" w:type="pct"/>
            <w:gridSpan w:val="2"/>
            <w:vAlign w:val="center"/>
          </w:tcPr>
          <w:p w14:paraId="466E4792" w14:textId="76B4C668" w:rsidR="005669F9" w:rsidRPr="007B1F25" w:rsidRDefault="005669F9" w:rsidP="00FC0E33">
            <w:pPr>
              <w:pStyle w:val="Brezrazmikov"/>
              <w:rPr>
                <w:lang w:val="x-none"/>
              </w:rPr>
            </w:pPr>
            <w:r>
              <w:t>IBAN:</w:t>
            </w:r>
          </w:p>
        </w:tc>
        <w:sdt>
          <w:sdtPr>
            <w:id w:val="1326938537"/>
            <w:placeholder>
              <w:docPart w:val="852DA5B421B34CBFBFB2DCD2F129EDC7"/>
            </w:placeholder>
            <w:showingPlcHdr/>
            <w:text/>
          </w:sdtPr>
          <w:sdtContent>
            <w:tc>
              <w:tcPr>
                <w:tcW w:w="3987" w:type="pct"/>
                <w:gridSpan w:val="5"/>
                <w:vAlign w:val="center"/>
              </w:tcPr>
              <w:p w14:paraId="0FBC8821" w14:textId="6CA28748" w:rsidR="005669F9" w:rsidRDefault="009F2255" w:rsidP="00FC0E33">
                <w:pPr>
                  <w:pStyle w:val="Brezrazmikov"/>
                </w:pPr>
                <w:r w:rsidRPr="009F2255">
                  <w:rPr>
                    <w:color w:val="808080" w:themeColor="background1" w:themeShade="80"/>
                  </w:rPr>
                  <w:t>Vpišite</w:t>
                </w:r>
                <w:r w:rsidRPr="009F2255">
                  <w:rPr>
                    <w:rStyle w:val="Besedilooznabemesta"/>
                    <w:color w:val="808080" w:themeColor="background1" w:themeShade="80"/>
                  </w:rPr>
                  <w:t xml:space="preserve"> številko TRR, na katerega se bo izvajalo plačilo po pogodbi</w:t>
                </w:r>
              </w:p>
            </w:tc>
          </w:sdtContent>
        </w:sdt>
      </w:tr>
      <w:tr w:rsidR="00274A66" w14:paraId="75525A03" w14:textId="77777777" w:rsidTr="00FC0E33">
        <w:tc>
          <w:tcPr>
            <w:tcW w:w="1013" w:type="pct"/>
            <w:gridSpan w:val="2"/>
            <w:vAlign w:val="center"/>
          </w:tcPr>
          <w:p w14:paraId="1C8FE03D" w14:textId="79CCBAB0" w:rsidR="00274A66" w:rsidRDefault="00274A66" w:rsidP="00FC0E33">
            <w:pPr>
              <w:pStyle w:val="Brezrazmikov"/>
            </w:pPr>
            <w:r>
              <w:t>Uradni e-naslov:</w:t>
            </w:r>
          </w:p>
        </w:tc>
        <w:sdt>
          <w:sdtPr>
            <w:id w:val="-1283107282"/>
            <w:placeholder>
              <w:docPart w:val="A498F953C5814A58894035CF2CF230C1"/>
            </w:placeholder>
            <w:showingPlcHdr/>
            <w:text/>
          </w:sdtPr>
          <w:sdtContent>
            <w:tc>
              <w:tcPr>
                <w:tcW w:w="3987" w:type="pct"/>
                <w:gridSpan w:val="5"/>
                <w:vAlign w:val="center"/>
              </w:tcPr>
              <w:p w14:paraId="569A378F" w14:textId="7E7CFE5E" w:rsidR="00274A66" w:rsidRDefault="00274A66" w:rsidP="00FC0E33">
                <w:pPr>
                  <w:pStyle w:val="Brezrazmikov"/>
                </w:pPr>
                <w:r w:rsidRPr="00C96504">
                  <w:rPr>
                    <w:rStyle w:val="Besedilooznabemesta"/>
                  </w:rPr>
                  <w:t xml:space="preserve">Vpišite </w:t>
                </w:r>
                <w:r>
                  <w:rPr>
                    <w:rStyle w:val="Besedilooznabemesta"/>
                  </w:rPr>
                  <w:t xml:space="preserve">uradni </w:t>
                </w:r>
                <w:r w:rsidRPr="00C96504">
                  <w:rPr>
                    <w:rStyle w:val="Besedilooznabemesta"/>
                  </w:rPr>
                  <w:t>e-naslov</w:t>
                </w:r>
              </w:p>
            </w:tc>
          </w:sdtContent>
        </w:sdt>
      </w:tr>
      <w:tr w:rsidR="00E44E46" w:rsidRPr="00C96504" w14:paraId="3822C2F6" w14:textId="77777777" w:rsidTr="00FC0E33">
        <w:tc>
          <w:tcPr>
            <w:tcW w:w="1013" w:type="pct"/>
            <w:gridSpan w:val="2"/>
            <w:vAlign w:val="center"/>
          </w:tcPr>
          <w:p w14:paraId="3501B715" w14:textId="45FD583B" w:rsidR="00E44E46" w:rsidRPr="00C96504" w:rsidRDefault="00E44E46" w:rsidP="00FC0E33">
            <w:pPr>
              <w:pStyle w:val="Brezrazmikov"/>
            </w:pPr>
            <w:r w:rsidRPr="00C96504">
              <w:t>Velikost:</w:t>
            </w:r>
          </w:p>
        </w:tc>
        <w:sdt>
          <w:sdtPr>
            <w:id w:val="-761686771"/>
            <w:placeholder>
              <w:docPart w:val="A9FA7A6EBBC24F70A03DD508A57D2E98"/>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987" w:type="pct"/>
                <w:gridSpan w:val="5"/>
                <w:vAlign w:val="center"/>
              </w:tcPr>
              <w:p w14:paraId="1DD965CA" w14:textId="08FC3EE5" w:rsidR="00E44E46" w:rsidRPr="00C96504" w:rsidRDefault="009F2255" w:rsidP="00FC0E33">
                <w:pPr>
                  <w:pStyle w:val="Brezrazmikov"/>
                </w:pPr>
                <w:r w:rsidRPr="004341D5">
                  <w:rPr>
                    <w:rStyle w:val="Besedilooznabemesta"/>
                  </w:rPr>
                  <w:t>Izberite element</w:t>
                </w:r>
              </w:p>
            </w:tc>
          </w:sdtContent>
        </w:sdt>
      </w:tr>
      <w:tr w:rsidR="00E44E46" w:rsidRPr="00C96504" w14:paraId="1FBF185D" w14:textId="77777777" w:rsidTr="00C96504">
        <w:tc>
          <w:tcPr>
            <w:tcW w:w="1303" w:type="pct"/>
            <w:gridSpan w:val="3"/>
            <w:vAlign w:val="center"/>
          </w:tcPr>
          <w:p w14:paraId="45A5C77A" w14:textId="00779DAC" w:rsidR="00E44E46" w:rsidRPr="00C96504" w:rsidRDefault="00E44E46" w:rsidP="00FC0E33">
            <w:pPr>
              <w:pStyle w:val="Brezrazmikov"/>
            </w:pPr>
            <w:r w:rsidRPr="00C96504">
              <w:t>Registrirana dejavnost:</w:t>
            </w:r>
          </w:p>
        </w:tc>
        <w:sdt>
          <w:sdtPr>
            <w:id w:val="-67038864"/>
            <w:placeholder>
              <w:docPart w:val="4B437CEAA59B4442966367DD7E1B426A"/>
            </w:placeholder>
            <w:showingPlcHdr/>
            <w:text/>
          </w:sdtPr>
          <w:sdtContent>
            <w:tc>
              <w:tcPr>
                <w:tcW w:w="3697" w:type="pct"/>
                <w:gridSpan w:val="4"/>
                <w:vAlign w:val="center"/>
              </w:tcPr>
              <w:p w14:paraId="03E26811" w14:textId="11FBEE93" w:rsidR="00E44E46" w:rsidRPr="00C96504" w:rsidRDefault="00C96504" w:rsidP="00FC0E33">
                <w:pPr>
                  <w:pStyle w:val="Brezrazmikov"/>
                </w:pPr>
                <w:r w:rsidRPr="00C96504">
                  <w:rPr>
                    <w:color w:val="808080" w:themeColor="background1" w:themeShade="80"/>
                  </w:rPr>
                  <w:t>Vpi</w:t>
                </w:r>
                <w:r w:rsidR="009F2255">
                  <w:rPr>
                    <w:color w:val="808080" w:themeColor="background1" w:themeShade="80"/>
                  </w:rPr>
                  <w:t>šite</w:t>
                </w:r>
                <w:r w:rsidRPr="00C96504">
                  <w:rPr>
                    <w:color w:val="808080" w:themeColor="background1" w:themeShade="80"/>
                  </w:rPr>
                  <w:t xml:space="preserve"> dejavnost, relevantno za predmet tega javnega naročila</w:t>
                </w:r>
              </w:p>
            </w:tc>
          </w:sdtContent>
        </w:sdt>
      </w:tr>
      <w:tr w:rsidR="005669F9" w:rsidRPr="00C96504" w14:paraId="5E945F75" w14:textId="77777777" w:rsidTr="00FC0E33">
        <w:tc>
          <w:tcPr>
            <w:tcW w:w="1810" w:type="pct"/>
            <w:gridSpan w:val="5"/>
            <w:vAlign w:val="center"/>
          </w:tcPr>
          <w:p w14:paraId="13D03042" w14:textId="77777777" w:rsidR="005669F9" w:rsidRPr="00C96504" w:rsidRDefault="005669F9" w:rsidP="00FC0E33">
            <w:pPr>
              <w:pStyle w:val="Brezrazmikov"/>
            </w:pPr>
            <w:r w:rsidRPr="00C96504">
              <w:t>Zakoniti zastopnik:</w:t>
            </w:r>
          </w:p>
        </w:tc>
        <w:sdt>
          <w:sdtPr>
            <w:id w:val="-324819242"/>
            <w:placeholder>
              <w:docPart w:val="B05318986FFE4CB083843EE941C5EBB7"/>
            </w:placeholder>
            <w:showingPlcHdr/>
            <w:text/>
          </w:sdtPr>
          <w:sdtContent>
            <w:tc>
              <w:tcPr>
                <w:tcW w:w="3190" w:type="pct"/>
                <w:gridSpan w:val="2"/>
                <w:vAlign w:val="center"/>
              </w:tcPr>
              <w:p w14:paraId="34D80714" w14:textId="77777777" w:rsidR="005669F9" w:rsidRPr="00C96504" w:rsidRDefault="005669F9" w:rsidP="00FC0E33">
                <w:pPr>
                  <w:pStyle w:val="Brezrazmikov"/>
                </w:pPr>
                <w:r w:rsidRPr="00C96504">
                  <w:rPr>
                    <w:rStyle w:val="Besedilooznabemesta"/>
                  </w:rPr>
                  <w:t>Vpišite ime in priimek</w:t>
                </w:r>
              </w:p>
            </w:tc>
          </w:sdtContent>
        </w:sdt>
      </w:tr>
      <w:tr w:rsidR="009F2255" w:rsidRPr="00C96504" w14:paraId="3B79A2F9" w14:textId="77777777" w:rsidTr="005923B4">
        <w:tc>
          <w:tcPr>
            <w:tcW w:w="1810" w:type="pct"/>
            <w:gridSpan w:val="5"/>
            <w:vAlign w:val="center"/>
          </w:tcPr>
          <w:p w14:paraId="12FEF141" w14:textId="77777777" w:rsidR="009F2255" w:rsidRPr="00C96504" w:rsidRDefault="009F2255" w:rsidP="005923B4">
            <w:pPr>
              <w:pStyle w:val="Brezrazmikov"/>
              <w:jc w:val="left"/>
            </w:pPr>
            <w:r w:rsidRPr="00C96504">
              <w:t>Pooblaščena oseba za vročanje</w:t>
            </w:r>
            <w:r w:rsidRPr="00C96504">
              <w:rPr>
                <w:rStyle w:val="Sprotnaopomba-sklic"/>
              </w:rPr>
              <w:footnoteReference w:id="1"/>
            </w:r>
            <w:r w:rsidRPr="00C96504">
              <w:t xml:space="preserve">: </w:t>
            </w:r>
          </w:p>
        </w:tc>
        <w:sdt>
          <w:sdtPr>
            <w:id w:val="-968814921"/>
            <w:placeholder>
              <w:docPart w:val="A22E7298EE89436D9434F2EFF30F3FB0"/>
            </w:placeholder>
            <w:showingPlcHdr/>
            <w:text/>
          </w:sdtPr>
          <w:sdtContent>
            <w:tc>
              <w:tcPr>
                <w:tcW w:w="3190" w:type="pct"/>
                <w:gridSpan w:val="2"/>
                <w:vAlign w:val="center"/>
              </w:tcPr>
              <w:p w14:paraId="597A14B7" w14:textId="77777777" w:rsidR="009F2255" w:rsidRPr="00C96504" w:rsidRDefault="009F2255" w:rsidP="005923B4">
                <w:pPr>
                  <w:pStyle w:val="Brezrazmikov"/>
                </w:pPr>
                <w:r w:rsidRPr="00C96504">
                  <w:rPr>
                    <w:rStyle w:val="Besedilooznabemesta"/>
                  </w:rPr>
                  <w:t>Vpišite ime in priimek</w:t>
                </w:r>
              </w:p>
            </w:tc>
          </w:sdtContent>
        </w:sdt>
      </w:tr>
      <w:tr w:rsidR="005669F9" w:rsidRPr="00C96504" w14:paraId="170DDBA2" w14:textId="77777777" w:rsidTr="00FC0E33">
        <w:tc>
          <w:tcPr>
            <w:tcW w:w="1810" w:type="pct"/>
            <w:gridSpan w:val="5"/>
            <w:vAlign w:val="center"/>
          </w:tcPr>
          <w:p w14:paraId="7D1EF97F" w14:textId="6D990D7D" w:rsidR="005669F9" w:rsidRPr="00C96504" w:rsidRDefault="005669F9" w:rsidP="00FC0E33">
            <w:pPr>
              <w:pStyle w:val="Brezrazmikov"/>
            </w:pPr>
            <w:r w:rsidRPr="00C96504">
              <w:t xml:space="preserve">Podpisnik </w:t>
            </w:r>
            <w:bookmarkStart w:id="3" w:name="_Ref129677675"/>
            <w:r w:rsidR="009F2255">
              <w:t>pogodbe</w:t>
            </w:r>
            <w:r w:rsidRPr="00C96504">
              <w:rPr>
                <w:rStyle w:val="Sprotnaopomba-sklic"/>
              </w:rPr>
              <w:footnoteReference w:id="2"/>
            </w:r>
            <w:bookmarkEnd w:id="3"/>
            <w:r w:rsidRPr="00C96504">
              <w:t>:</w:t>
            </w:r>
          </w:p>
        </w:tc>
        <w:sdt>
          <w:sdtPr>
            <w:id w:val="-405449902"/>
            <w:placeholder>
              <w:docPart w:val="C5D70BB75C814103B98E9F7F283947FB"/>
            </w:placeholder>
            <w:showingPlcHdr/>
            <w:text/>
          </w:sdtPr>
          <w:sdtContent>
            <w:tc>
              <w:tcPr>
                <w:tcW w:w="3190" w:type="pct"/>
                <w:gridSpan w:val="2"/>
                <w:vAlign w:val="center"/>
              </w:tcPr>
              <w:p w14:paraId="28566FDB" w14:textId="6CFAF102" w:rsidR="005669F9" w:rsidRPr="00C96504" w:rsidRDefault="005669F9" w:rsidP="00FC0E33">
                <w:pPr>
                  <w:pStyle w:val="Brezrazmikov"/>
                </w:pPr>
                <w:r w:rsidRPr="00C96504">
                  <w:rPr>
                    <w:rStyle w:val="Besedilooznabemesta"/>
                  </w:rPr>
                  <w:t>Vpišite ime in priimek</w:t>
                </w:r>
              </w:p>
            </w:tc>
          </w:sdtContent>
        </w:sdt>
      </w:tr>
      <w:tr w:rsidR="005669F9" w:rsidRPr="00C96504" w14:paraId="2845788A" w14:textId="77777777" w:rsidTr="00FC0E33">
        <w:tc>
          <w:tcPr>
            <w:tcW w:w="1810" w:type="pct"/>
            <w:gridSpan w:val="5"/>
            <w:vAlign w:val="center"/>
          </w:tcPr>
          <w:p w14:paraId="2055AEC2" w14:textId="4712F67F" w:rsidR="005669F9" w:rsidRPr="00C96504" w:rsidRDefault="005669F9" w:rsidP="00FC0E33">
            <w:pPr>
              <w:pStyle w:val="Brezrazmikov"/>
              <w:jc w:val="left"/>
            </w:pPr>
            <w:r w:rsidRPr="00C96504">
              <w:t xml:space="preserve">Skrbnik </w:t>
            </w:r>
            <w:r w:rsidR="009F2255">
              <w:t>pogodbe</w:t>
            </w:r>
            <w:r w:rsidR="00204298">
              <w:rPr>
                <w:vertAlign w:val="superscript"/>
              </w:rPr>
              <w:t>4</w:t>
            </w:r>
            <w:r w:rsidRPr="00C96504">
              <w:t>:</w:t>
            </w:r>
          </w:p>
        </w:tc>
        <w:sdt>
          <w:sdtPr>
            <w:id w:val="-1251801585"/>
            <w:placeholder>
              <w:docPart w:val="677EBCDBD8FD48CC9E3E31C7B5A58175"/>
            </w:placeholder>
            <w:showingPlcHdr/>
            <w:text/>
          </w:sdtPr>
          <w:sdtContent>
            <w:tc>
              <w:tcPr>
                <w:tcW w:w="3190" w:type="pct"/>
                <w:gridSpan w:val="2"/>
                <w:vAlign w:val="center"/>
              </w:tcPr>
              <w:p w14:paraId="121E1CD9" w14:textId="77777777" w:rsidR="005669F9" w:rsidRPr="00C96504" w:rsidRDefault="005669F9" w:rsidP="00FC0E33">
                <w:pPr>
                  <w:pStyle w:val="Brezrazmikov"/>
                </w:pPr>
                <w:r w:rsidRPr="00C96504">
                  <w:rPr>
                    <w:rStyle w:val="Besedilooznabemesta"/>
                  </w:rPr>
                  <w:t>Vpišite ime in priimek</w:t>
                </w:r>
              </w:p>
            </w:tc>
          </w:sdtContent>
        </w:sdt>
      </w:tr>
      <w:tr w:rsidR="005669F9" w:rsidRPr="00C96504" w14:paraId="317F7FE4" w14:textId="77777777" w:rsidTr="00FC0E33">
        <w:tc>
          <w:tcPr>
            <w:tcW w:w="1520" w:type="pct"/>
            <w:gridSpan w:val="4"/>
            <w:vAlign w:val="center"/>
          </w:tcPr>
          <w:p w14:paraId="0C2E1975" w14:textId="0BADA8F7" w:rsidR="005669F9" w:rsidRPr="00C96504" w:rsidRDefault="005669F9" w:rsidP="00FC0E33">
            <w:pPr>
              <w:pStyle w:val="Brezrazmikov"/>
              <w:jc w:val="left"/>
            </w:pPr>
            <w:r w:rsidRPr="00C96504">
              <w:t>Kontaktni podatki skrbnika</w:t>
            </w:r>
            <w:r w:rsidR="00204298">
              <w:rPr>
                <w:vertAlign w:val="superscript"/>
              </w:rPr>
              <w:t>4</w:t>
            </w:r>
            <w:r w:rsidRPr="00C96504">
              <w:t>:</w:t>
            </w:r>
          </w:p>
        </w:tc>
        <w:sdt>
          <w:sdtPr>
            <w:id w:val="1415129097"/>
            <w:placeholder>
              <w:docPart w:val="A7837BA9F474493780AD94AB5EB3348F"/>
            </w:placeholder>
            <w:showingPlcHdr/>
            <w:text/>
          </w:sdtPr>
          <w:sdtContent>
            <w:tc>
              <w:tcPr>
                <w:tcW w:w="3480" w:type="pct"/>
                <w:gridSpan w:val="3"/>
                <w:vAlign w:val="center"/>
              </w:tcPr>
              <w:p w14:paraId="5F935061" w14:textId="77777777" w:rsidR="005669F9" w:rsidRPr="00C96504" w:rsidRDefault="005669F9" w:rsidP="00FC0E33">
                <w:pPr>
                  <w:pStyle w:val="Brezrazmikov"/>
                </w:pPr>
                <w:r w:rsidRPr="00C96504">
                  <w:rPr>
                    <w:rStyle w:val="Besedilooznabemesta"/>
                  </w:rPr>
                  <w:t>Vpišite e-naslov in tel. št. skrbnika okvirnega sporazuma</w:t>
                </w:r>
              </w:p>
            </w:tc>
          </w:sdtContent>
        </w:sdt>
      </w:tr>
      <w:tr w:rsidR="005669F9" w:rsidRPr="00C96504" w14:paraId="2C7412B3" w14:textId="77777777" w:rsidTr="00FC0E33">
        <w:tc>
          <w:tcPr>
            <w:tcW w:w="577" w:type="pct"/>
            <w:vMerge w:val="restart"/>
            <w:vAlign w:val="center"/>
          </w:tcPr>
          <w:p w14:paraId="2E5DDA9C" w14:textId="77D1117B" w:rsidR="005669F9" w:rsidRPr="00C96504" w:rsidRDefault="005669F9" w:rsidP="00FC0E33">
            <w:pPr>
              <w:pStyle w:val="Brezrazmikov"/>
            </w:pPr>
            <w:r w:rsidRPr="00C96504">
              <w:t>Opis prevzetih del:</w:t>
            </w:r>
          </w:p>
        </w:tc>
        <w:tc>
          <w:tcPr>
            <w:tcW w:w="4423" w:type="pct"/>
            <w:gridSpan w:val="6"/>
            <w:vAlign w:val="center"/>
          </w:tcPr>
          <w:p w14:paraId="619857FB" w14:textId="68EB483B" w:rsidR="005669F9" w:rsidRPr="00C96504" w:rsidRDefault="00000000" w:rsidP="00FC0E33">
            <w:pPr>
              <w:pStyle w:val="Brezrazmikov"/>
              <w:jc w:val="left"/>
            </w:pPr>
            <w:sdt>
              <w:sdtPr>
                <w:id w:val="-772165593"/>
                <w14:checkbox>
                  <w14:checked w14:val="0"/>
                  <w14:checkedState w14:val="2612" w14:font="MS Gothic"/>
                  <w14:uncheckedState w14:val="2610" w14:font="MS Gothic"/>
                </w14:checkbox>
              </w:sdtPr>
              <w:sdtContent>
                <w:r w:rsidR="000A4323">
                  <w:rPr>
                    <w:rFonts w:ascii="MS Gothic" w:eastAsia="MS Gothic" w:hAnsi="MS Gothic" w:hint="eastAsia"/>
                  </w:rPr>
                  <w:t>☐</w:t>
                </w:r>
              </w:sdtContent>
            </w:sdt>
            <w:r w:rsidR="005669F9" w:rsidRPr="00C96504">
              <w:t xml:space="preserve"> ponujamo </w:t>
            </w:r>
            <w:r w:rsidR="000A4323">
              <w:t>celoten predmet javnega naročila</w:t>
            </w:r>
          </w:p>
        </w:tc>
      </w:tr>
      <w:tr w:rsidR="00F44936" w:rsidRPr="00C96504" w14:paraId="5843C580" w14:textId="77777777" w:rsidTr="00FC0E33">
        <w:tc>
          <w:tcPr>
            <w:tcW w:w="577" w:type="pct"/>
            <w:vMerge/>
            <w:vAlign w:val="center"/>
          </w:tcPr>
          <w:p w14:paraId="443D9FD6" w14:textId="77777777" w:rsidR="00F44936" w:rsidRPr="00C96504" w:rsidRDefault="00F44936" w:rsidP="00F44936">
            <w:pPr>
              <w:pStyle w:val="Brezrazmikov"/>
            </w:pPr>
          </w:p>
        </w:tc>
        <w:tc>
          <w:tcPr>
            <w:tcW w:w="4423" w:type="pct"/>
            <w:gridSpan w:val="6"/>
            <w:vAlign w:val="center"/>
          </w:tcPr>
          <w:p w14:paraId="0B29A8F7" w14:textId="50A77E51" w:rsidR="00F44936" w:rsidRDefault="00000000" w:rsidP="00F44936">
            <w:pPr>
              <w:pStyle w:val="Brezrazmikov"/>
              <w:jc w:val="left"/>
            </w:pPr>
            <w:sdt>
              <w:sdtPr>
                <w:id w:val="-645816206"/>
                <w14:checkbox>
                  <w14:checked w14:val="0"/>
                  <w14:checkedState w14:val="2612" w14:font="MS Gothic"/>
                  <w14:uncheckedState w14:val="2610" w14:font="MS Gothic"/>
                </w14:checkbox>
              </w:sdtPr>
              <w:sdtContent>
                <w:r w:rsidR="000A4323">
                  <w:rPr>
                    <w:rFonts w:ascii="MS Gothic" w:eastAsia="MS Gothic" w:hAnsi="MS Gothic" w:hint="eastAsia"/>
                  </w:rPr>
                  <w:t>☐</w:t>
                </w:r>
              </w:sdtContent>
            </w:sdt>
            <w:r w:rsidR="00F44936" w:rsidRPr="00C96504">
              <w:t xml:space="preserve"> ponujamo </w:t>
            </w:r>
            <w:r w:rsidR="00F44936">
              <w:t xml:space="preserve">servisne storitve </w:t>
            </w:r>
          </w:p>
        </w:tc>
      </w:tr>
      <w:tr w:rsidR="00F44936" w:rsidRPr="00C96504" w14:paraId="232717B2" w14:textId="77777777" w:rsidTr="00FC0E33">
        <w:tc>
          <w:tcPr>
            <w:tcW w:w="577" w:type="pct"/>
            <w:vMerge/>
            <w:vAlign w:val="center"/>
          </w:tcPr>
          <w:p w14:paraId="7BFE20AF" w14:textId="77777777" w:rsidR="00F44936" w:rsidRPr="00C96504" w:rsidRDefault="00F44936" w:rsidP="00F44936">
            <w:pPr>
              <w:pStyle w:val="Brezrazmikov"/>
            </w:pPr>
          </w:p>
        </w:tc>
        <w:tc>
          <w:tcPr>
            <w:tcW w:w="4423" w:type="pct"/>
            <w:gridSpan w:val="6"/>
            <w:vAlign w:val="center"/>
          </w:tcPr>
          <w:p w14:paraId="5F38DA99" w14:textId="71F4D939" w:rsidR="00F44936" w:rsidRPr="00C96504" w:rsidRDefault="00000000" w:rsidP="00F44936">
            <w:pPr>
              <w:pStyle w:val="Brezrazmikov"/>
              <w:jc w:val="left"/>
            </w:pPr>
            <w:sdt>
              <w:sdtPr>
                <w:id w:val="101380478"/>
                <w14:checkbox>
                  <w14:checked w14:val="0"/>
                  <w14:checkedState w14:val="2612" w14:font="MS Gothic"/>
                  <w14:uncheckedState w14:val="2610" w14:font="MS Gothic"/>
                </w14:checkbox>
              </w:sdtPr>
              <w:sdtContent>
                <w:r w:rsidR="00F44936" w:rsidRPr="00C96504">
                  <w:rPr>
                    <w:rFonts w:ascii="MS Gothic" w:eastAsia="MS Gothic" w:hAnsi="MS Gothic" w:hint="eastAsia"/>
                  </w:rPr>
                  <w:t>☐</w:t>
                </w:r>
              </w:sdtContent>
            </w:sdt>
            <w:r w:rsidR="00F44936" w:rsidRPr="00C96504">
              <w:t xml:space="preserve"> ponujamo del </w:t>
            </w:r>
            <w:r w:rsidR="000A4323">
              <w:t>predmeta javnega naročila</w:t>
            </w:r>
            <w:r w:rsidR="00F44936" w:rsidRPr="00C96504">
              <w:t xml:space="preserve">, in sicer: </w:t>
            </w:r>
            <w:sdt>
              <w:sdtPr>
                <w:id w:val="-318662218"/>
                <w:placeholder>
                  <w:docPart w:val="1A35B88F97504F12A834750C4254D4C8"/>
                </w:placeholder>
                <w:showingPlcHdr/>
                <w:text/>
              </w:sdtPr>
              <w:sdtContent>
                <w:r w:rsidR="00F44936" w:rsidRPr="00C96504">
                  <w:rPr>
                    <w:color w:val="808080" w:themeColor="background1" w:themeShade="80"/>
                  </w:rPr>
                  <w:t>Vsebinski opis</w:t>
                </w:r>
                <w:r w:rsidR="00F44936" w:rsidRPr="00C96504">
                  <w:rPr>
                    <w:rStyle w:val="Besedilooznabemesta"/>
                    <w:color w:val="808080" w:themeColor="background1" w:themeShade="80"/>
                  </w:rPr>
                  <w:t xml:space="preserve"> </w:t>
                </w:r>
                <w:r w:rsidR="00F44936" w:rsidRPr="00C96504">
                  <w:rPr>
                    <w:rStyle w:val="Besedilooznabemesta"/>
                  </w:rPr>
                  <w:t>del</w:t>
                </w:r>
              </w:sdtContent>
            </w:sdt>
          </w:p>
        </w:tc>
      </w:tr>
      <w:tr w:rsidR="000A4323" w:rsidRPr="00C96504" w14:paraId="1A1A4929" w14:textId="77777777" w:rsidTr="0062473E">
        <w:trPr>
          <w:trHeight w:val="779"/>
        </w:trPr>
        <w:tc>
          <w:tcPr>
            <w:tcW w:w="1955" w:type="pct"/>
            <w:gridSpan w:val="6"/>
            <w:vAlign w:val="center"/>
          </w:tcPr>
          <w:p w14:paraId="51110C5C" w14:textId="0345F5F6" w:rsidR="000A4323" w:rsidRPr="00C96504" w:rsidRDefault="000A4323" w:rsidP="00F44936">
            <w:pPr>
              <w:pStyle w:val="Brezrazmikov"/>
            </w:pPr>
            <w:r w:rsidRPr="00C96504">
              <w:t>Ponudbena vrednost prevzetih del:</w:t>
            </w:r>
          </w:p>
        </w:tc>
        <w:tc>
          <w:tcPr>
            <w:tcW w:w="3045" w:type="pct"/>
            <w:vAlign w:val="center"/>
          </w:tcPr>
          <w:p w14:paraId="16140BED" w14:textId="3A665298" w:rsidR="000A4323" w:rsidRPr="00C96504" w:rsidRDefault="00000000" w:rsidP="00F44936">
            <w:pPr>
              <w:pStyle w:val="Brezrazmikov"/>
            </w:pPr>
            <w:sdt>
              <w:sdtPr>
                <w:id w:val="-392427225"/>
                <w:placeholder>
                  <w:docPart w:val="987C066D4220487E90964FC2031A78D4"/>
                </w:placeholder>
                <w:showingPlcHdr/>
                <w:text/>
              </w:sdtPr>
              <w:sdtContent>
                <w:r w:rsidR="000A4323">
                  <w:rPr>
                    <w:rStyle w:val="Besedilooznabemesta"/>
                  </w:rPr>
                  <w:t>Vpišite podatek</w:t>
                </w:r>
              </w:sdtContent>
            </w:sdt>
            <w:r w:rsidR="000A4323">
              <w:t xml:space="preserve"> EUR </w:t>
            </w:r>
            <w:r w:rsidR="000A4323" w:rsidRPr="00C96504">
              <w:t>(brez DDV)</w:t>
            </w:r>
          </w:p>
        </w:tc>
      </w:tr>
    </w:tbl>
    <w:p w14:paraId="3BEE7FF6" w14:textId="2F2E6EE2" w:rsidR="005669F9" w:rsidRPr="00C96504" w:rsidRDefault="005669F9" w:rsidP="005669F9">
      <w:pPr>
        <w:pStyle w:val="Brezrazmikov"/>
      </w:pPr>
    </w:p>
    <w:p w14:paraId="6E0B87EB" w14:textId="23952E06" w:rsidR="00E27B61" w:rsidRPr="00C96504" w:rsidRDefault="00E27B61" w:rsidP="00E27B61">
      <w:pPr>
        <w:pStyle w:val="Brezrazmikov"/>
        <w:keepNext/>
      </w:pPr>
      <w:r w:rsidRPr="00C96504">
        <w:rPr>
          <w:b/>
          <w:bCs/>
        </w:rPr>
        <w:t>Izjava (pogoj 4):</w:t>
      </w:r>
      <w:r w:rsidRPr="00C96504">
        <w:t xml:space="preserve"> Zagotavljamo, da (označite z </w:t>
      </w:r>
      <w:sdt>
        <w:sdtPr>
          <w:id w:val="2021037415"/>
          <w14:checkbox>
            <w14:checked w14:val="0"/>
            <w14:checkedState w14:val="2612" w14:font="MS Gothic"/>
            <w14:uncheckedState w14:val="2610" w14:font="MS Gothic"/>
          </w14:checkbox>
        </w:sdtPr>
        <w:sdtContent>
          <w:r w:rsidR="000A4323">
            <w:rPr>
              <w:rFonts w:ascii="MS Gothic" w:eastAsia="MS Gothic" w:hAnsi="MS Gothic" w:hint="eastAsia"/>
            </w:rPr>
            <w:t>☐</w:t>
          </w:r>
        </w:sdtContent>
      </w:sdt>
      <w:r w:rsidRPr="00C96504">
        <w:t>):</w:t>
      </w:r>
    </w:p>
    <w:p w14:paraId="4B6A4306" w14:textId="1F1B75F3" w:rsidR="00E27B61" w:rsidRDefault="00000000" w:rsidP="00E27B61">
      <w:pPr>
        <w:pStyle w:val="Brezrazmikov"/>
        <w:keepNext/>
        <w:ind w:left="357" w:hanging="357"/>
      </w:pPr>
      <w:sdt>
        <w:sdtPr>
          <w:id w:val="-1696075786"/>
          <w14:checkbox>
            <w14:checked w14:val="0"/>
            <w14:checkedState w14:val="2612" w14:font="MS Gothic"/>
            <w14:uncheckedState w14:val="2610" w14:font="MS Gothic"/>
          </w14:checkbox>
        </w:sdtPr>
        <w:sdtContent>
          <w:r w:rsidR="00E27B61" w:rsidRPr="00C96504">
            <w:rPr>
              <w:rFonts w:ascii="MS Gothic" w:eastAsia="MS Gothic" w:hAnsi="MS Gothic" w:hint="eastAsia"/>
            </w:rPr>
            <w:t>☐</w:t>
          </w:r>
        </w:sdtContent>
      </w:sdt>
      <w:r w:rsidR="00E27B61" w:rsidRPr="00C96504">
        <w:t xml:space="preserve"> razpolagamo z ustreznimi kadri, sredstvi in znanjem za pravočasno in kvalitetno izvedbo javnega</w:t>
      </w:r>
      <w:r w:rsidR="00E27B61" w:rsidRPr="00E27B61">
        <w:t xml:space="preserve"> naročila, v skladu z zahtevami iz dokumentacije v zvezi z oddajo javnega naročila, pravili stroke ter določili predpisov in standardov s področja predmeta naročila</w:t>
      </w:r>
      <w:r w:rsidR="00E27B61">
        <w:t>;</w:t>
      </w:r>
    </w:p>
    <w:p w14:paraId="61A80E28" w14:textId="3D26065F" w:rsidR="0069632C" w:rsidRDefault="00000000" w:rsidP="00E27B61">
      <w:pPr>
        <w:pStyle w:val="Brezrazmikov"/>
        <w:keepNext/>
        <w:ind w:left="357" w:hanging="357"/>
      </w:pPr>
      <w:sdt>
        <w:sdtPr>
          <w:id w:val="-1225052798"/>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imamo </w:t>
      </w:r>
      <w:r w:rsidR="0069632C" w:rsidRPr="0069632C">
        <w:t>vzpostavljeno kontrolo kakovosti razpisane vrste blaga</w:t>
      </w:r>
      <w:r w:rsidR="0069632C">
        <w:t>;</w:t>
      </w:r>
    </w:p>
    <w:p w14:paraId="1FBFB482" w14:textId="39B95AF4" w:rsidR="00E27B61" w:rsidRDefault="00000000" w:rsidP="00E27B61">
      <w:pPr>
        <w:pStyle w:val="Brezrazmikov"/>
        <w:keepNext/>
        <w:ind w:left="357" w:hanging="357"/>
      </w:pPr>
      <w:sdt>
        <w:sdtPr>
          <w:id w:val="-1603106934"/>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se strinjamo in v celoti sprejemamo </w:t>
      </w:r>
      <w:r w:rsidR="00E27B61" w:rsidRPr="00E27B61">
        <w:t xml:space="preserve">določila dokumentacije v zvezi z oddajo javnega naročila, vključno z določili vzorca </w:t>
      </w:r>
      <w:r w:rsidR="0069632C">
        <w:t>pogodbe</w:t>
      </w:r>
      <w:r w:rsidR="00E27B61">
        <w:t>;</w:t>
      </w:r>
    </w:p>
    <w:p w14:paraId="187CAB95" w14:textId="243B670A" w:rsidR="00E27B61" w:rsidRDefault="00000000" w:rsidP="00E27B61">
      <w:pPr>
        <w:pStyle w:val="Brezrazmikov"/>
        <w:keepNext/>
        <w:ind w:left="357" w:hanging="357"/>
      </w:pPr>
      <w:sdt>
        <w:sdtPr>
          <w:id w:val="384073227"/>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vsi skenirani dokumenti, ki so priloženi ponudbi, ustrezajo originalom;</w:t>
      </w:r>
    </w:p>
    <w:p w14:paraId="01CF2A21" w14:textId="5C827685" w:rsidR="00E27B61" w:rsidRDefault="00000000" w:rsidP="00E27B61">
      <w:pPr>
        <w:pStyle w:val="Brezrazmikov"/>
      </w:pPr>
      <w:sdt>
        <w:sdtPr>
          <w:id w:val="-448863081"/>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bomo pri izvajanju </w:t>
      </w:r>
      <w:r w:rsidR="0042460B">
        <w:t xml:space="preserve">javnega naročila </w:t>
      </w:r>
      <w:r w:rsidR="00E27B61">
        <w:t>komunicirali v slovenskem jeziku.</w:t>
      </w:r>
    </w:p>
    <w:p w14:paraId="038FF3E8" w14:textId="77777777" w:rsidR="00E27B61" w:rsidRDefault="00E27B61" w:rsidP="00E27B61">
      <w:pPr>
        <w:pStyle w:val="Brezrazmikov"/>
        <w:ind w:left="357" w:hanging="357"/>
      </w:pPr>
    </w:p>
    <w:p w14:paraId="42FD7DB0" w14:textId="34F2AC36" w:rsidR="0069632C" w:rsidRPr="00C96504" w:rsidRDefault="0069632C" w:rsidP="0069632C">
      <w:pPr>
        <w:pStyle w:val="Brezrazmikov"/>
        <w:keepNext/>
      </w:pPr>
      <w:r w:rsidRPr="00C96504">
        <w:rPr>
          <w:b/>
          <w:bCs/>
        </w:rPr>
        <w:t xml:space="preserve">Izjava (pogoj </w:t>
      </w:r>
      <w:r>
        <w:rPr>
          <w:b/>
          <w:bCs/>
        </w:rPr>
        <w:t>5</w:t>
      </w:r>
      <w:r w:rsidRPr="00C96504">
        <w:rPr>
          <w:b/>
          <w:bCs/>
        </w:rPr>
        <w:t>):</w:t>
      </w:r>
      <w:r w:rsidRPr="00C96504">
        <w:t xml:space="preserve"> </w:t>
      </w:r>
      <w:r>
        <w:t>Kot gospodarski subjekt, ki ponuja servisne storitve, zagotavljamo</w:t>
      </w:r>
      <w:r w:rsidRPr="00C96504">
        <w:t xml:space="preserve"> (označite z </w:t>
      </w:r>
      <w:sdt>
        <w:sdtPr>
          <w:id w:val="1180158470"/>
          <w14:checkbox>
            <w14:checked w14:val="1"/>
            <w14:checkedState w14:val="2612" w14:font="MS Gothic"/>
            <w14:uncheckedState w14:val="2610" w14:font="MS Gothic"/>
          </w14:checkbox>
        </w:sdtPr>
        <w:sdtContent>
          <w:r w:rsidRPr="00C96504">
            <w:rPr>
              <w:rFonts w:ascii="MS Gothic" w:eastAsia="MS Gothic" w:hAnsi="MS Gothic" w:hint="eastAsia"/>
            </w:rPr>
            <w:t>☒</w:t>
          </w:r>
        </w:sdtContent>
      </w:sdt>
      <w:r w:rsidRPr="00C96504">
        <w:t>):</w:t>
      </w:r>
    </w:p>
    <w:p w14:paraId="37C2C557" w14:textId="24DC148F" w:rsidR="0069632C" w:rsidRDefault="00000000" w:rsidP="0069632C">
      <w:pPr>
        <w:pStyle w:val="Brezrazmikov"/>
        <w:ind w:left="357" w:hanging="357"/>
      </w:pPr>
      <w:sdt>
        <w:sdtPr>
          <w:id w:val="301194994"/>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w:t>
      </w:r>
      <w:r w:rsidR="00C82BB6" w:rsidRPr="00C82BB6">
        <w:t>servisno službo na podlagi sklenjene pogodbe in pooblastila proizvajalca za izvajanje servisnih del na šasiji in vseh nadgradnjah ter za dobavo nadomestnih delov</w:t>
      </w:r>
      <w:r w:rsidR="0069632C">
        <w:t>;</w:t>
      </w:r>
    </w:p>
    <w:p w14:paraId="46197D10" w14:textId="7E9EBC3B" w:rsidR="0069632C" w:rsidRDefault="00000000" w:rsidP="0069632C">
      <w:pPr>
        <w:pStyle w:val="Brezrazmikov"/>
        <w:ind w:left="357" w:hanging="357"/>
      </w:pPr>
      <w:sdt>
        <w:sdtPr>
          <w:id w:val="-1411228863"/>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w:t>
      </w:r>
      <w:r w:rsidR="00C82BB6" w:rsidRPr="00C82BB6">
        <w:t xml:space="preserve">brezplačni </w:t>
      </w:r>
      <w:r w:rsidR="00511979">
        <w:t>prvi redni servis</w:t>
      </w:r>
      <w:r w:rsidR="00C82BB6" w:rsidRPr="00C82BB6">
        <w:t xml:space="preserve"> vozila z vsemi nadgradnjami, v obsegu, navedenem v servisni knjižic</w:t>
      </w:r>
      <w:r w:rsidR="00C82BB6">
        <w:t>i</w:t>
      </w:r>
      <w:r w:rsidR="0069632C">
        <w:t>;</w:t>
      </w:r>
    </w:p>
    <w:p w14:paraId="5ADF9C36" w14:textId="1101D41E" w:rsidR="0069632C" w:rsidRDefault="00000000" w:rsidP="0069632C">
      <w:pPr>
        <w:pStyle w:val="Brezrazmikov"/>
        <w:ind w:left="357" w:hanging="357"/>
      </w:pPr>
      <w:sdt>
        <w:sdtPr>
          <w:id w:val="1661036965"/>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w:t>
      </w:r>
      <w:r w:rsidR="00C82BB6" w:rsidRPr="00C82BB6">
        <w:t>brezplačno odpravo napak v času garancijskega roka, pri čemer mora garancijska doba trajati najmanj 24 mesecev od datuma prevzema s strani naročnika</w:t>
      </w:r>
      <w:r w:rsidR="0069632C">
        <w:t>;</w:t>
      </w:r>
    </w:p>
    <w:p w14:paraId="4F78B5CF" w14:textId="58086922" w:rsidR="0069632C" w:rsidRDefault="00000000" w:rsidP="0069632C">
      <w:pPr>
        <w:pStyle w:val="Brezrazmikov"/>
        <w:ind w:left="357" w:hanging="357"/>
      </w:pPr>
      <w:sdt>
        <w:sdtPr>
          <w:id w:val="-1073576857"/>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servisne storitve in rezervne dele vsaj še deset (10) let po datumu prevzema s strani naročnika;</w:t>
      </w:r>
    </w:p>
    <w:p w14:paraId="70F93324" w14:textId="77777777" w:rsidR="0069632C" w:rsidRDefault="0069632C" w:rsidP="00E27B61">
      <w:pPr>
        <w:pStyle w:val="Brezrazmikov"/>
        <w:ind w:left="357" w:hanging="357"/>
      </w:pPr>
    </w:p>
    <w:p w14:paraId="448CBC70" w14:textId="1C91F85A" w:rsidR="00E27B61" w:rsidRDefault="00E27B61" w:rsidP="00E27B61">
      <w:pPr>
        <w:pStyle w:val="Brezrazmikov"/>
        <w:keepNext/>
      </w:pPr>
      <w:r w:rsidRPr="003A3ABF">
        <w:rPr>
          <w:b/>
          <w:bCs/>
        </w:rPr>
        <w:t xml:space="preserve">Izjava (pogoj </w:t>
      </w:r>
      <w:r w:rsidR="0069632C">
        <w:rPr>
          <w:b/>
          <w:bCs/>
        </w:rPr>
        <w:t>6</w:t>
      </w:r>
      <w:r w:rsidRPr="003A3ABF">
        <w:rPr>
          <w:b/>
          <w:bCs/>
        </w:rPr>
        <w:t>):</w:t>
      </w:r>
      <w:r>
        <w:t xml:space="preserve"> Kot ponudnik zagotavljamo (označite z </w:t>
      </w:r>
      <w:sdt>
        <w:sdtPr>
          <w:id w:val="-2137240238"/>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6625E526" w14:textId="037CDA8D" w:rsidR="00E27B61" w:rsidRDefault="00000000" w:rsidP="00E27B61">
      <w:pPr>
        <w:pStyle w:val="Brezrazmikov"/>
        <w:ind w:left="357" w:hanging="357"/>
      </w:pPr>
      <w:sdt>
        <w:sdtPr>
          <w:id w:val="703146489"/>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dostavo zavarovanja za dobro izvedbo pogodbenih obveznosti, v vrednosti, obliki in vsebini </w:t>
      </w:r>
      <w:r w:rsidR="0069632C" w:rsidRPr="0069632C">
        <w:t>kot jo določa dokumentacije v zvezi z oddajo javnega naročila, najpozneje ob podpisu pogodbe</w:t>
      </w:r>
      <w:r w:rsidR="00E27B61">
        <w:t>;</w:t>
      </w:r>
    </w:p>
    <w:p w14:paraId="56D4D6DE" w14:textId="4CA20AD9" w:rsidR="00E27B61" w:rsidRDefault="00000000" w:rsidP="00E27B61">
      <w:pPr>
        <w:pStyle w:val="Brezrazmikov"/>
        <w:ind w:left="357" w:hanging="357"/>
      </w:pPr>
      <w:sdt>
        <w:sdtPr>
          <w:id w:val="154037433"/>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da se strinjamo, da je predložitev ustreznega zavarovanja za dobro izvedbo pogodbenih obveznosti pogoj </w:t>
      </w:r>
      <w:r w:rsidR="00E27B61">
        <w:rPr>
          <w:rFonts w:eastAsia="Times New Roman"/>
          <w:color w:val="000000"/>
        </w:rPr>
        <w:t xml:space="preserve">za veljavnost </w:t>
      </w:r>
      <w:r w:rsidR="0069632C">
        <w:rPr>
          <w:rFonts w:eastAsia="Times New Roman"/>
          <w:color w:val="000000"/>
        </w:rPr>
        <w:t>pogodbe</w:t>
      </w:r>
      <w:r w:rsidR="00E27B61">
        <w:t>;</w:t>
      </w:r>
    </w:p>
    <w:p w14:paraId="3E43EA5A" w14:textId="77777777" w:rsidR="00E27B61" w:rsidRDefault="00000000" w:rsidP="00E27B61">
      <w:pPr>
        <w:pStyle w:val="Brezrazmikov"/>
        <w:ind w:left="357" w:hanging="357"/>
      </w:pPr>
      <w:sdt>
        <w:sdtPr>
          <w:id w:val="579330442"/>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0FB23355" w14:textId="77777777" w:rsidR="005669F9" w:rsidRDefault="005669F9" w:rsidP="005669F9">
      <w:pPr>
        <w:pStyle w:val="Brezrazmikov"/>
        <w:keepNext/>
      </w:pPr>
    </w:p>
    <w:p w14:paraId="4267FA5F" w14:textId="77777777" w:rsidR="005669F9" w:rsidRDefault="005669F9" w:rsidP="005669F9">
      <w:pPr>
        <w:pStyle w:val="Brezrazmikov"/>
        <w:keepNext/>
      </w:pPr>
    </w:p>
    <w:tbl>
      <w:tblPr>
        <w:tblW w:w="0" w:type="auto"/>
        <w:tblLook w:val="04A0" w:firstRow="1" w:lastRow="0" w:firstColumn="1" w:lastColumn="0" w:noHBand="0" w:noVBand="1"/>
      </w:tblPr>
      <w:tblGrid>
        <w:gridCol w:w="893"/>
        <w:gridCol w:w="5340"/>
        <w:gridCol w:w="3837"/>
      </w:tblGrid>
      <w:tr w:rsidR="005669F9" w:rsidRPr="008B31A7" w14:paraId="7BD31F1E" w14:textId="77777777" w:rsidTr="00FC0E33">
        <w:tc>
          <w:tcPr>
            <w:tcW w:w="893" w:type="dxa"/>
            <w:shd w:val="clear" w:color="auto" w:fill="auto"/>
          </w:tcPr>
          <w:p w14:paraId="29FCE287" w14:textId="77777777" w:rsidR="005669F9" w:rsidRPr="008B31A7" w:rsidRDefault="005669F9" w:rsidP="00FC0E33">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632C2A34D4F7470F9649767ACF959BFC"/>
            </w:placeholder>
            <w:showingPlcHdr/>
            <w:text/>
          </w:sdtPr>
          <w:sdtContent>
            <w:tc>
              <w:tcPr>
                <w:tcW w:w="5340" w:type="dxa"/>
                <w:shd w:val="clear" w:color="auto" w:fill="auto"/>
              </w:tcPr>
              <w:p w14:paraId="658B1867" w14:textId="77777777" w:rsidR="005669F9" w:rsidRDefault="005669F9" w:rsidP="00FC0E33">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24340C93" w14:textId="77777777" w:rsidR="005669F9" w:rsidRPr="008B31A7" w:rsidRDefault="005669F9" w:rsidP="00FC0E33">
            <w:pPr>
              <w:pStyle w:val="Brezrazmikov"/>
              <w:keepNext/>
              <w:rPr>
                <w:rFonts w:cstheme="minorHAnsi"/>
                <w:sz w:val="21"/>
                <w:szCs w:val="21"/>
              </w:rPr>
            </w:pPr>
          </w:p>
        </w:tc>
      </w:tr>
      <w:tr w:rsidR="005669F9" w:rsidRPr="008B31A7" w14:paraId="639DEDD9" w14:textId="77777777" w:rsidTr="00FC0E33">
        <w:tc>
          <w:tcPr>
            <w:tcW w:w="893" w:type="dxa"/>
            <w:shd w:val="clear" w:color="auto" w:fill="auto"/>
          </w:tcPr>
          <w:p w14:paraId="6D5DB92F" w14:textId="77777777" w:rsidR="005669F9" w:rsidRPr="008B31A7" w:rsidRDefault="005669F9" w:rsidP="00FC0E33">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2D014B71153D49F6B88BCC6FF3574B1E"/>
            </w:placeholder>
            <w:showingPlcHdr/>
            <w:date>
              <w:dateFormat w:val="dd.MM.yyyy"/>
              <w:lid w:val="sl-SI"/>
              <w:storeMappedDataAs w:val="dateTime"/>
              <w:calendar w:val="gregorian"/>
            </w:date>
          </w:sdtPr>
          <w:sdtContent>
            <w:tc>
              <w:tcPr>
                <w:tcW w:w="5340" w:type="dxa"/>
                <w:shd w:val="clear" w:color="auto" w:fill="auto"/>
              </w:tcPr>
              <w:p w14:paraId="3F962082" w14:textId="77777777" w:rsidR="005669F9" w:rsidRDefault="005669F9" w:rsidP="00FC0E33">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7D69EC5F" w14:textId="77777777" w:rsidR="005669F9" w:rsidRPr="008B31A7" w:rsidRDefault="005669F9" w:rsidP="00FC0E33">
            <w:pPr>
              <w:pStyle w:val="Brezrazmikov"/>
              <w:keepNext/>
              <w:rPr>
                <w:rFonts w:cstheme="minorHAnsi"/>
                <w:sz w:val="21"/>
                <w:szCs w:val="21"/>
              </w:rPr>
            </w:pPr>
          </w:p>
        </w:tc>
      </w:tr>
      <w:tr w:rsidR="0069632C" w:rsidRPr="008B31A7" w14:paraId="2296EDDF" w14:textId="77777777" w:rsidTr="00FC0E33">
        <w:tc>
          <w:tcPr>
            <w:tcW w:w="893" w:type="dxa"/>
            <w:shd w:val="clear" w:color="auto" w:fill="auto"/>
          </w:tcPr>
          <w:p w14:paraId="30754A51" w14:textId="77777777" w:rsidR="0069632C" w:rsidRDefault="0069632C" w:rsidP="00FC0E33">
            <w:pPr>
              <w:pStyle w:val="Brezrazmikov"/>
              <w:keepNext/>
              <w:jc w:val="left"/>
              <w:rPr>
                <w:rFonts w:cstheme="minorHAnsi"/>
                <w:sz w:val="21"/>
                <w:szCs w:val="21"/>
              </w:rPr>
            </w:pPr>
          </w:p>
        </w:tc>
        <w:tc>
          <w:tcPr>
            <w:tcW w:w="5340" w:type="dxa"/>
            <w:shd w:val="clear" w:color="auto" w:fill="auto"/>
          </w:tcPr>
          <w:p w14:paraId="1EB0D800" w14:textId="77777777" w:rsidR="0069632C" w:rsidRDefault="0069632C" w:rsidP="00FC0E33">
            <w:pPr>
              <w:pStyle w:val="Brezrazmikov"/>
              <w:keepNext/>
              <w:rPr>
                <w:rFonts w:cstheme="minorHAnsi"/>
                <w:sz w:val="21"/>
                <w:szCs w:val="21"/>
              </w:rPr>
            </w:pPr>
          </w:p>
        </w:tc>
        <w:tc>
          <w:tcPr>
            <w:tcW w:w="3837" w:type="dxa"/>
            <w:shd w:val="clear" w:color="auto" w:fill="auto"/>
          </w:tcPr>
          <w:p w14:paraId="015B31EC" w14:textId="77777777" w:rsidR="0069632C" w:rsidRPr="008B31A7" w:rsidRDefault="0069632C" w:rsidP="00FC0E33">
            <w:pPr>
              <w:pStyle w:val="Brezrazmikov"/>
              <w:keepNext/>
              <w:rPr>
                <w:rFonts w:cstheme="minorHAnsi"/>
                <w:sz w:val="21"/>
                <w:szCs w:val="21"/>
              </w:rPr>
            </w:pPr>
          </w:p>
        </w:tc>
      </w:tr>
      <w:tr w:rsidR="005669F9" w:rsidRPr="008B31A7" w14:paraId="27F963BA" w14:textId="77777777" w:rsidTr="00FC0E33">
        <w:tc>
          <w:tcPr>
            <w:tcW w:w="893" w:type="dxa"/>
            <w:shd w:val="clear" w:color="auto" w:fill="auto"/>
          </w:tcPr>
          <w:p w14:paraId="3CBA890E" w14:textId="77777777" w:rsidR="005669F9" w:rsidRPr="008B31A7" w:rsidRDefault="005669F9" w:rsidP="00FC0E33">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shd w:val="clear" w:color="auto" w:fill="auto"/>
              </w:tcPr>
              <w:p w14:paraId="5B28B527" w14:textId="77777777" w:rsidR="005669F9" w:rsidRPr="008B31A7" w:rsidRDefault="005669F9" w:rsidP="00FC0E33">
                <w:pPr>
                  <w:pStyle w:val="Brezrazmikov"/>
                  <w:keepNext/>
                  <w:rPr>
                    <w:rFonts w:cstheme="minorHAnsi"/>
                    <w:sz w:val="21"/>
                    <w:szCs w:val="21"/>
                  </w:rPr>
                </w:pPr>
                <w:r>
                  <w:rPr>
                    <w:rFonts w:cstheme="minorHAnsi"/>
                    <w:noProof/>
                    <w:sz w:val="21"/>
                    <w:szCs w:val="21"/>
                  </w:rPr>
                  <w:drawing>
                    <wp:inline distT="0" distB="0" distL="0" distR="0" wp14:anchorId="626E9BE0" wp14:editId="485EC8AD">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43BA758E" w14:textId="77777777" w:rsidR="005669F9" w:rsidRDefault="005669F9" w:rsidP="00FC0E33">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633CA100" w14:textId="77777777" w:rsidR="005669F9" w:rsidRPr="008B31A7" w:rsidRDefault="005669F9" w:rsidP="00FC0E33">
                <w:pPr>
                  <w:pStyle w:val="Brezrazmikov"/>
                  <w:keepNext/>
                  <w:rPr>
                    <w:rFonts w:cstheme="minorHAnsi"/>
                    <w:sz w:val="21"/>
                    <w:szCs w:val="21"/>
                  </w:rPr>
                </w:pPr>
                <w:r>
                  <w:rPr>
                    <w:rFonts w:cstheme="minorHAnsi"/>
                    <w:noProof/>
                    <w:sz w:val="21"/>
                    <w:szCs w:val="21"/>
                  </w:rPr>
                  <w:drawing>
                    <wp:inline distT="0" distB="0" distL="0" distR="0" wp14:anchorId="774568B0" wp14:editId="3CCE31F5">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0EC49555" w14:textId="77777777" w:rsidR="006066F4" w:rsidRDefault="006066F4" w:rsidP="00F44936">
      <w:pPr>
        <w:pStyle w:val="Brezrazmikov"/>
      </w:pPr>
    </w:p>
    <w:p w14:paraId="72F9D2DF" w14:textId="61C934DA" w:rsidR="00AE1767" w:rsidRDefault="00AE1767" w:rsidP="006C5492">
      <w:pPr>
        <w:pStyle w:val="Naslovobrazca"/>
      </w:pPr>
      <w:bookmarkStart w:id="4" w:name="_Toc178857275"/>
      <w:r w:rsidRPr="00F44936">
        <w:lastRenderedPageBreak/>
        <w:t>IZJAVA O IZPOLNJEVANJU TEHNIČNIH POGOJEV</w:t>
      </w:r>
      <w:bookmarkEnd w:id="4"/>
    </w:p>
    <w:p w14:paraId="751BAB8C" w14:textId="77777777" w:rsidR="00AE1767" w:rsidRDefault="00AE1767" w:rsidP="00AE1767">
      <w:pPr>
        <w:pStyle w:val="Brezrazmikov"/>
        <w:jc w:val="center"/>
      </w:pPr>
      <w:r>
        <w:t>v postopku oddaje javnega naročila</w:t>
      </w:r>
    </w:p>
    <w:p w14:paraId="4191017C" w14:textId="5104C90C" w:rsidR="00AE1767" w:rsidRDefault="000A4323" w:rsidP="00AE1767">
      <w:pPr>
        <w:pStyle w:val="Brezrazmikov"/>
        <w:jc w:val="center"/>
        <w:rPr>
          <w:b/>
          <w:bCs/>
        </w:rPr>
      </w:pPr>
      <w:r w:rsidRPr="000A4323">
        <w:rPr>
          <w:b/>
          <w:bCs/>
        </w:rPr>
        <w:t xml:space="preserve">NAKUP SMETARSKEGA VOZILA </w:t>
      </w:r>
      <w:r w:rsidR="00AE1767" w:rsidRPr="00F44936">
        <w:rPr>
          <w:b/>
          <w:bCs/>
        </w:rPr>
        <w:t>(blago)</w:t>
      </w:r>
    </w:p>
    <w:p w14:paraId="72F2D3FA" w14:textId="77777777" w:rsidR="00AE1767" w:rsidRDefault="00AE1767" w:rsidP="00AE1767">
      <w:pPr>
        <w:pStyle w:val="Brezrazmikov"/>
        <w:jc w:val="center"/>
      </w:pPr>
    </w:p>
    <w:p w14:paraId="68BB072B" w14:textId="77777777" w:rsidR="00AE1767" w:rsidRPr="004332B3" w:rsidRDefault="00AE1767" w:rsidP="00AE1767">
      <w:pPr>
        <w:pStyle w:val="Brezrazmikov"/>
        <w:rPr>
          <w:b/>
          <w:bCs/>
        </w:rPr>
      </w:pPr>
      <w:r w:rsidRPr="004332B3">
        <w:rPr>
          <w:b/>
          <w:bCs/>
        </w:rPr>
        <w:t>Ponudnik:</w:t>
      </w:r>
    </w:p>
    <w:p w14:paraId="6A0EE572" w14:textId="77777777" w:rsidR="00AE1767" w:rsidRDefault="00AE1767" w:rsidP="00AE1767">
      <w:pPr>
        <w:pStyle w:val="Brezrazmikov"/>
      </w:pPr>
    </w:p>
    <w:tbl>
      <w:tblPr>
        <w:tblStyle w:val="Tabelasvetlamrea1poudarek3"/>
        <w:tblW w:w="4950" w:type="pct"/>
        <w:tblLook w:val="0400" w:firstRow="0" w:lastRow="0" w:firstColumn="0" w:lastColumn="0" w:noHBand="0" w:noVBand="1"/>
      </w:tblPr>
      <w:tblGrid>
        <w:gridCol w:w="2161"/>
        <w:gridCol w:w="7808"/>
      </w:tblGrid>
      <w:tr w:rsidR="00AE1767" w14:paraId="5EE44475" w14:textId="77777777" w:rsidTr="00480D79">
        <w:tc>
          <w:tcPr>
            <w:tcW w:w="1084" w:type="pct"/>
          </w:tcPr>
          <w:p w14:paraId="588524AC" w14:textId="77777777" w:rsidR="00AE1767" w:rsidRDefault="00AE1767" w:rsidP="00480D79">
            <w:pPr>
              <w:pStyle w:val="Brezrazmikov"/>
              <w:jc w:val="left"/>
            </w:pPr>
            <w:r>
              <w:t>Polni naziv:</w:t>
            </w:r>
          </w:p>
        </w:tc>
        <w:sdt>
          <w:sdtPr>
            <w:id w:val="722644027"/>
            <w:placeholder>
              <w:docPart w:val="0FE38B534B1C45AC935F88D154977B03"/>
            </w:placeholder>
            <w:showingPlcHdr/>
            <w:text/>
          </w:sdtPr>
          <w:sdtContent>
            <w:tc>
              <w:tcPr>
                <w:tcW w:w="3916" w:type="pct"/>
              </w:tcPr>
              <w:p w14:paraId="06DCC7A9" w14:textId="77777777" w:rsidR="00AE1767" w:rsidRDefault="00AE1767" w:rsidP="00480D79">
                <w:pPr>
                  <w:pStyle w:val="Brezrazmikov"/>
                </w:pPr>
                <w:r>
                  <w:rPr>
                    <w:rStyle w:val="Besedilooznabemesta"/>
                  </w:rPr>
                  <w:t>Vpišite podatek</w:t>
                </w:r>
              </w:p>
            </w:tc>
          </w:sdtContent>
        </w:sdt>
      </w:tr>
      <w:tr w:rsidR="00AE1767" w14:paraId="3109F8D0" w14:textId="77777777" w:rsidTr="00480D79">
        <w:tc>
          <w:tcPr>
            <w:tcW w:w="1084" w:type="pct"/>
          </w:tcPr>
          <w:p w14:paraId="762320D4" w14:textId="77777777" w:rsidR="00AE1767" w:rsidRDefault="00AE1767" w:rsidP="00480D79">
            <w:pPr>
              <w:pStyle w:val="Brezrazmikov"/>
              <w:jc w:val="left"/>
            </w:pPr>
            <w:r>
              <w:t xml:space="preserve">Sedež: </w:t>
            </w:r>
          </w:p>
        </w:tc>
        <w:sdt>
          <w:sdtPr>
            <w:id w:val="-1214109686"/>
            <w:placeholder>
              <w:docPart w:val="2EE52BBCC26B482283357101A8978DC0"/>
            </w:placeholder>
            <w:showingPlcHdr/>
            <w:text/>
          </w:sdtPr>
          <w:sdtContent>
            <w:tc>
              <w:tcPr>
                <w:tcW w:w="3916" w:type="pct"/>
              </w:tcPr>
              <w:p w14:paraId="3CAF6D89" w14:textId="77777777" w:rsidR="00AE1767" w:rsidRDefault="00AE1767" w:rsidP="00480D79">
                <w:pPr>
                  <w:pStyle w:val="Brezrazmikov"/>
                </w:pPr>
                <w:r>
                  <w:rPr>
                    <w:rStyle w:val="Besedilooznabemesta"/>
                  </w:rPr>
                  <w:t>Vpišite podatek</w:t>
                </w:r>
              </w:p>
            </w:tc>
          </w:sdtContent>
        </w:sdt>
      </w:tr>
      <w:tr w:rsidR="00AE1767" w14:paraId="26957BC8" w14:textId="77777777" w:rsidTr="00480D79">
        <w:tc>
          <w:tcPr>
            <w:tcW w:w="1084" w:type="pct"/>
          </w:tcPr>
          <w:p w14:paraId="669B0772" w14:textId="77777777" w:rsidR="00AE1767" w:rsidRPr="00EF094C" w:rsidRDefault="00AE1767" w:rsidP="00480D79">
            <w:pPr>
              <w:pStyle w:val="Brezrazmikov"/>
            </w:pPr>
            <w:r>
              <w:rPr>
                <w:lang w:val="x-none"/>
              </w:rPr>
              <w:t>Z</w:t>
            </w:r>
            <w:r>
              <w:t>akoniti zastopnik:</w:t>
            </w:r>
          </w:p>
        </w:tc>
        <w:sdt>
          <w:sdtPr>
            <w:id w:val="1255555625"/>
            <w:placeholder>
              <w:docPart w:val="DA66E7961581472FAAEC8F64037A5E82"/>
            </w:placeholder>
            <w:showingPlcHdr/>
            <w:text/>
          </w:sdtPr>
          <w:sdtContent>
            <w:tc>
              <w:tcPr>
                <w:tcW w:w="3916" w:type="pct"/>
              </w:tcPr>
              <w:p w14:paraId="64798FFB" w14:textId="77777777" w:rsidR="00AE1767" w:rsidRPr="00386119" w:rsidRDefault="00AE1767" w:rsidP="00480D79">
                <w:pPr>
                  <w:pStyle w:val="Brezrazmikov"/>
                </w:pPr>
                <w:r>
                  <w:rPr>
                    <w:rStyle w:val="Besedilooznabemesta"/>
                  </w:rPr>
                  <w:t>Vpišite podatek</w:t>
                </w:r>
              </w:p>
            </w:tc>
          </w:sdtContent>
        </w:sdt>
      </w:tr>
      <w:tr w:rsidR="00AE1767" w14:paraId="0A853DC7" w14:textId="77777777" w:rsidTr="00480D79">
        <w:tc>
          <w:tcPr>
            <w:tcW w:w="1084" w:type="pct"/>
          </w:tcPr>
          <w:p w14:paraId="4FBA7B33" w14:textId="77777777" w:rsidR="00AE1767" w:rsidRPr="00EA4B21" w:rsidRDefault="00AE1767" w:rsidP="00480D79">
            <w:pPr>
              <w:pStyle w:val="Brezrazmikov"/>
            </w:pPr>
            <w:r>
              <w:t>Številka ponudbe:</w:t>
            </w:r>
          </w:p>
        </w:tc>
        <w:sdt>
          <w:sdtPr>
            <w:id w:val="1679225328"/>
            <w:placeholder>
              <w:docPart w:val="A62DB6F5D5074BD49965FD048C496992"/>
            </w:placeholder>
            <w:showingPlcHdr/>
            <w:text/>
          </w:sdtPr>
          <w:sdtContent>
            <w:tc>
              <w:tcPr>
                <w:tcW w:w="3916" w:type="pct"/>
              </w:tcPr>
              <w:p w14:paraId="401541AC" w14:textId="77777777" w:rsidR="00AE1767" w:rsidRDefault="00AE1767" w:rsidP="00480D79">
                <w:pPr>
                  <w:pStyle w:val="Brezrazmikov"/>
                </w:pPr>
                <w:r>
                  <w:rPr>
                    <w:rStyle w:val="Besedilooznabemesta"/>
                  </w:rPr>
                  <w:t>Vpišite podatek</w:t>
                </w:r>
              </w:p>
            </w:tc>
          </w:sdtContent>
        </w:sdt>
      </w:tr>
    </w:tbl>
    <w:p w14:paraId="349FAA0D" w14:textId="77777777" w:rsidR="00AE1767" w:rsidRDefault="00AE1767" w:rsidP="00AE1767">
      <w:pPr>
        <w:pStyle w:val="Brezrazmikov"/>
      </w:pPr>
    </w:p>
    <w:p w14:paraId="6C4B7562" w14:textId="2AE3D2A9" w:rsidR="00AE1767" w:rsidRPr="00EA4B21" w:rsidRDefault="00AE1767" w:rsidP="00AE1767">
      <w:pPr>
        <w:pStyle w:val="Brezrazmikov"/>
      </w:pPr>
      <w:r w:rsidRPr="00EA4B21">
        <w:t>Pod materialno in kazensko evidenco izjavljam</w:t>
      </w:r>
      <w:r w:rsidR="00DF430A">
        <w:t>o</w:t>
      </w:r>
      <w:r w:rsidRPr="00EA4B21">
        <w:t>:</w:t>
      </w:r>
    </w:p>
    <w:p w14:paraId="25E32771" w14:textId="14B0A0E7" w:rsidR="00AE1767" w:rsidRPr="00511979" w:rsidRDefault="00AE1767">
      <w:pPr>
        <w:pStyle w:val="Brezrazmikov"/>
        <w:numPr>
          <w:ilvl w:val="0"/>
          <w:numId w:val="41"/>
        </w:numPr>
      </w:pPr>
      <w:r w:rsidRPr="00511979">
        <w:t>da ponujeno blago v celoti izpolnjuje minimalne tehnične zahteve iz TEHNIČNIH SPECIFIKACIJ dokumentacije v zvezi z oddajo javnega naročil</w:t>
      </w:r>
      <w:r w:rsidR="00C82BB6" w:rsidRPr="00511979">
        <w:t>a</w:t>
      </w:r>
      <w:r w:rsidRPr="00511979">
        <w:t>;</w:t>
      </w:r>
    </w:p>
    <w:p w14:paraId="166CD0D4" w14:textId="60736499" w:rsidR="00AE1767" w:rsidRPr="00511979" w:rsidRDefault="00AE1767">
      <w:pPr>
        <w:pStyle w:val="Brezrazmikov"/>
        <w:numPr>
          <w:ilvl w:val="0"/>
          <w:numId w:val="41"/>
        </w:numPr>
      </w:pPr>
      <w:r w:rsidRPr="00511979">
        <w:t xml:space="preserve">da zagotavljamo dobavo v rokih iz javnega naročila in dostavo DDP (Delivery Duty Paid, Incoterms 2000) lokacija naročnika, skupaj z </w:t>
      </w:r>
      <w:r w:rsidR="00C82BB6" w:rsidRPr="00511979">
        <w:t xml:space="preserve">vso zahtevano </w:t>
      </w:r>
      <w:r w:rsidRPr="00511979">
        <w:t>dokumentacijo v slovenskem jeziku;</w:t>
      </w:r>
    </w:p>
    <w:p w14:paraId="4C072694" w14:textId="6F0A7C6D" w:rsidR="00511979" w:rsidRDefault="00AE1767" w:rsidP="00511979">
      <w:pPr>
        <w:pStyle w:val="Brezrazmikov"/>
        <w:numPr>
          <w:ilvl w:val="0"/>
          <w:numId w:val="41"/>
        </w:numPr>
      </w:pPr>
      <w:r w:rsidRPr="00EA4B21">
        <w:t xml:space="preserve">da zagotavljamo tehnični prevzem </w:t>
      </w:r>
      <w:r>
        <w:t xml:space="preserve">blaga </w:t>
      </w:r>
      <w:r w:rsidRPr="00A446FD">
        <w:t>na lokaciji</w:t>
      </w:r>
      <w:r>
        <w:t xml:space="preserve"> naročnika</w:t>
      </w:r>
      <w:r w:rsidR="00511979">
        <w:t>, pomoč ob zagonu vozila in</w:t>
      </w:r>
      <w:r w:rsidR="00511979" w:rsidRPr="00511979">
        <w:t xml:space="preserve"> </w:t>
      </w:r>
      <w:r w:rsidR="00511979">
        <w:t>usposabljanja strojnika/voznika</w:t>
      </w:r>
      <w:r w:rsidR="00E16898">
        <w:t>.</w:t>
      </w:r>
    </w:p>
    <w:p w14:paraId="4005098C" w14:textId="77777777" w:rsidR="00E16898" w:rsidRDefault="00E16898" w:rsidP="00E16898">
      <w:pPr>
        <w:pStyle w:val="Brezrazmikov"/>
        <w:ind w:left="360"/>
      </w:pPr>
    </w:p>
    <w:tbl>
      <w:tblPr>
        <w:tblStyle w:val="Tabelasvetlamrea1poudarek3"/>
        <w:tblW w:w="0" w:type="auto"/>
        <w:tblLook w:val="0420" w:firstRow="1" w:lastRow="0" w:firstColumn="0" w:lastColumn="0" w:noHBand="0" w:noVBand="1"/>
      </w:tblPr>
      <w:tblGrid>
        <w:gridCol w:w="5665"/>
        <w:gridCol w:w="2171"/>
        <w:gridCol w:w="2234"/>
      </w:tblGrid>
      <w:tr w:rsidR="00AE1767" w:rsidRPr="00155D1F" w14:paraId="2CE2E130" w14:textId="77777777" w:rsidTr="00C43AB1">
        <w:trPr>
          <w:cnfStyle w:val="100000000000" w:firstRow="1" w:lastRow="0" w:firstColumn="0" w:lastColumn="0" w:oddVBand="0" w:evenVBand="0" w:oddHBand="0" w:evenHBand="0" w:firstRowFirstColumn="0" w:firstRowLastColumn="0" w:lastRowFirstColumn="0" w:lastRowLastColumn="0"/>
          <w:tblHeader/>
        </w:trPr>
        <w:tc>
          <w:tcPr>
            <w:tcW w:w="5665" w:type="dxa"/>
            <w:shd w:val="clear" w:color="auto" w:fill="auto"/>
          </w:tcPr>
          <w:p w14:paraId="2CE4076C" w14:textId="77777777" w:rsidR="00AE1767" w:rsidRPr="00155D1F" w:rsidRDefault="00AE1767" w:rsidP="00C43AB1">
            <w:pPr>
              <w:pStyle w:val="Brezrazmikov"/>
              <w:jc w:val="left"/>
              <w:rPr>
                <w:rFonts w:cstheme="minorHAnsi"/>
              </w:rPr>
            </w:pPr>
            <w:r w:rsidRPr="00155D1F">
              <w:rPr>
                <w:rFonts w:cstheme="minorHAnsi"/>
              </w:rPr>
              <w:t>Zahteva</w:t>
            </w:r>
          </w:p>
        </w:tc>
        <w:tc>
          <w:tcPr>
            <w:tcW w:w="2171" w:type="dxa"/>
          </w:tcPr>
          <w:p w14:paraId="42FD7401" w14:textId="77777777" w:rsidR="00AE1767" w:rsidRPr="00155D1F" w:rsidRDefault="00AE1767" w:rsidP="00C43AB1">
            <w:pPr>
              <w:pStyle w:val="Brezrazmikov"/>
              <w:jc w:val="center"/>
              <w:rPr>
                <w:rFonts w:cstheme="minorHAnsi"/>
              </w:rPr>
            </w:pPr>
            <w:r w:rsidRPr="00155D1F">
              <w:rPr>
                <w:rFonts w:cstheme="minorHAnsi"/>
              </w:rPr>
              <w:t>Izjava</w:t>
            </w:r>
          </w:p>
          <w:p w14:paraId="105825EE" w14:textId="77777777" w:rsidR="00AE1767" w:rsidRPr="00155D1F" w:rsidRDefault="00AE1767" w:rsidP="00C43AB1">
            <w:pPr>
              <w:pStyle w:val="Brezrazmikov"/>
              <w:jc w:val="left"/>
              <w:rPr>
                <w:rFonts w:cstheme="minorHAnsi"/>
              </w:rPr>
            </w:pPr>
          </w:p>
        </w:tc>
        <w:tc>
          <w:tcPr>
            <w:tcW w:w="0" w:type="auto"/>
          </w:tcPr>
          <w:p w14:paraId="20B3CD97" w14:textId="77777777" w:rsidR="00AE1767" w:rsidRPr="00155D1F" w:rsidRDefault="00AE1767" w:rsidP="00C43AB1">
            <w:pPr>
              <w:pStyle w:val="Brezrazmikov"/>
              <w:jc w:val="left"/>
              <w:rPr>
                <w:rFonts w:cstheme="minorHAnsi"/>
              </w:rPr>
            </w:pPr>
            <w:r w:rsidRPr="00155D1F">
              <w:rPr>
                <w:rFonts w:cstheme="minorHAnsi"/>
              </w:rPr>
              <w:t>Opomba/ekvivalent</w:t>
            </w:r>
          </w:p>
        </w:tc>
      </w:tr>
      <w:tr w:rsidR="002B1E4A" w:rsidRPr="00155D1F" w14:paraId="2FBA14E1" w14:textId="77777777" w:rsidTr="00480D79">
        <w:tc>
          <w:tcPr>
            <w:tcW w:w="5665" w:type="dxa"/>
            <w:shd w:val="clear" w:color="auto" w:fill="auto"/>
          </w:tcPr>
          <w:p w14:paraId="16E5C548" w14:textId="50830320" w:rsidR="002B1E4A" w:rsidRPr="00155D1F" w:rsidRDefault="002B1E4A" w:rsidP="002B1E4A">
            <w:pPr>
              <w:pStyle w:val="Brezrazmikov"/>
              <w:jc w:val="left"/>
              <w:rPr>
                <w:rFonts w:cstheme="minorHAnsi"/>
              </w:rPr>
            </w:pPr>
            <w:r w:rsidRPr="00155D1F">
              <w:rPr>
                <w:rFonts w:cstheme="minorHAnsi"/>
                <w:b/>
                <w:bCs/>
              </w:rPr>
              <w:t xml:space="preserve">TRIOSNO TOVORNO VOZILO </w:t>
            </w:r>
            <w:r w:rsidRPr="00155D1F">
              <w:rPr>
                <w:rFonts w:cstheme="minorHAnsi"/>
              </w:rPr>
              <w:t>kot npr. MAN TGS 26.440 6x2-4 BL CH (ali enakovredno), prilagojeno za smetarsko nadgradnjo v obsegu iz te dokumentacije.</w:t>
            </w:r>
          </w:p>
        </w:tc>
        <w:tc>
          <w:tcPr>
            <w:tcW w:w="2171" w:type="dxa"/>
          </w:tcPr>
          <w:p w14:paraId="07CE22A4" w14:textId="3F35E1DA" w:rsidR="002B1E4A" w:rsidRPr="00155D1F" w:rsidRDefault="00000000" w:rsidP="002B1E4A">
            <w:pPr>
              <w:pStyle w:val="Brezrazmikov"/>
              <w:jc w:val="left"/>
              <w:rPr>
                <w:rFonts w:cstheme="minorHAnsi"/>
              </w:rPr>
            </w:pPr>
            <w:sdt>
              <w:sdtPr>
                <w:rPr>
                  <w:rFonts w:cstheme="minorHAnsi"/>
                </w:rPr>
                <w:id w:val="-1981836860"/>
                <w14:checkbox>
                  <w14:checked w14:val="0"/>
                  <w14:checkedState w14:val="2612" w14:font="MS Gothic"/>
                  <w14:uncheckedState w14:val="2610" w14:font="MS Gothic"/>
                </w14:checkbox>
              </w:sdtPr>
              <w:sdtContent>
                <w:r w:rsidR="002B1E4A" w:rsidRPr="00155D1F">
                  <w:rPr>
                    <w:rFonts w:ascii="Segoe UI Symbol" w:eastAsia="MS Gothic" w:hAnsi="Segoe UI Symbol" w:cs="Segoe UI Symbol"/>
                  </w:rPr>
                  <w:t>☐</w:t>
                </w:r>
              </w:sdtContent>
            </w:sdt>
            <w:r w:rsidR="002B1E4A" w:rsidRPr="00155D1F">
              <w:rPr>
                <w:rFonts w:cstheme="minorHAnsi"/>
              </w:rPr>
              <w:t xml:space="preserve"> da, izpolnjujemo</w:t>
            </w:r>
          </w:p>
        </w:tc>
        <w:sdt>
          <w:sdtPr>
            <w:rPr>
              <w:rFonts w:cstheme="minorHAnsi"/>
              <w:b/>
              <w:bCs/>
            </w:rPr>
            <w:id w:val="2096585835"/>
            <w:placeholder>
              <w:docPart w:val="7281BE5393434E94B7FA013BC75F9290"/>
            </w:placeholder>
            <w:showingPlcHdr/>
            <w:text/>
          </w:sdtPr>
          <w:sdtContent>
            <w:tc>
              <w:tcPr>
                <w:tcW w:w="0" w:type="auto"/>
              </w:tcPr>
              <w:p w14:paraId="0A13ABFF" w14:textId="112631B4" w:rsidR="002B1E4A" w:rsidRPr="00155D1F" w:rsidRDefault="002B1E4A" w:rsidP="002B1E4A">
                <w:pPr>
                  <w:pStyle w:val="Brezrazmikov"/>
                  <w:jc w:val="left"/>
                  <w:rPr>
                    <w:rFonts w:cstheme="minorHAnsi"/>
                    <w:b/>
                    <w:bCs/>
                  </w:rPr>
                </w:pPr>
                <w:r w:rsidRPr="00155D1F">
                  <w:rPr>
                    <w:rStyle w:val="Besedilooznabemesta"/>
                    <w:rFonts w:cstheme="minorHAnsi"/>
                  </w:rPr>
                  <w:t>Vpišite besedilo.</w:t>
                </w:r>
              </w:p>
            </w:tc>
          </w:sdtContent>
        </w:sdt>
      </w:tr>
      <w:tr w:rsidR="002B1E4A" w:rsidRPr="00155D1F" w14:paraId="457C1564" w14:textId="77777777" w:rsidTr="00480D79">
        <w:tc>
          <w:tcPr>
            <w:tcW w:w="5665" w:type="dxa"/>
            <w:shd w:val="clear" w:color="auto" w:fill="auto"/>
          </w:tcPr>
          <w:p w14:paraId="4A98C36C" w14:textId="6024EAFC" w:rsidR="002B1E4A" w:rsidRPr="00155D1F" w:rsidRDefault="002B1E4A" w:rsidP="002B1E4A">
            <w:pPr>
              <w:pStyle w:val="Brezrazmikov"/>
              <w:jc w:val="left"/>
              <w:rPr>
                <w:rFonts w:cstheme="minorHAnsi"/>
                <w:b/>
                <w:bCs/>
              </w:rPr>
            </w:pPr>
            <w:r w:rsidRPr="00155D1F">
              <w:rPr>
                <w:rFonts w:cstheme="minorHAnsi"/>
                <w:b/>
                <w:bCs/>
              </w:rPr>
              <w:t>ŠASIJA</w:t>
            </w:r>
          </w:p>
        </w:tc>
        <w:tc>
          <w:tcPr>
            <w:tcW w:w="2171" w:type="dxa"/>
          </w:tcPr>
          <w:p w14:paraId="618DE684" w14:textId="77777777" w:rsidR="002B1E4A" w:rsidRPr="00155D1F" w:rsidRDefault="002B1E4A" w:rsidP="002B1E4A">
            <w:pPr>
              <w:pStyle w:val="Brezrazmikov"/>
              <w:jc w:val="left"/>
              <w:rPr>
                <w:rFonts w:cstheme="minorHAnsi"/>
              </w:rPr>
            </w:pPr>
          </w:p>
        </w:tc>
        <w:tc>
          <w:tcPr>
            <w:tcW w:w="0" w:type="auto"/>
          </w:tcPr>
          <w:p w14:paraId="1BD13F74" w14:textId="77777777" w:rsidR="002B1E4A" w:rsidRPr="00155D1F" w:rsidRDefault="002B1E4A" w:rsidP="002B1E4A">
            <w:pPr>
              <w:pStyle w:val="Brezrazmikov"/>
              <w:jc w:val="left"/>
              <w:rPr>
                <w:rFonts w:cstheme="minorHAnsi"/>
                <w:b/>
                <w:bCs/>
              </w:rPr>
            </w:pPr>
          </w:p>
        </w:tc>
      </w:tr>
      <w:tr w:rsidR="00B90168" w:rsidRPr="00155D1F" w14:paraId="5E561437" w14:textId="77777777" w:rsidTr="001F0FE2">
        <w:tc>
          <w:tcPr>
            <w:tcW w:w="5665" w:type="dxa"/>
            <w:shd w:val="clear" w:color="auto" w:fill="auto"/>
          </w:tcPr>
          <w:p w14:paraId="7C8B0B1C" w14:textId="2FAE7BE0" w:rsidR="00B90168" w:rsidRPr="00155D1F" w:rsidRDefault="00B90168" w:rsidP="00C43AB1">
            <w:pPr>
              <w:pStyle w:val="Brezrazmikov"/>
              <w:rPr>
                <w:rFonts w:cstheme="minorHAnsi"/>
              </w:rPr>
            </w:pPr>
            <w:r w:rsidRPr="00155D1F">
              <w:rPr>
                <w:rFonts w:cstheme="minorHAnsi"/>
              </w:rPr>
              <w:t>Barva: črna oz. serijsko obarvana s strani proizvajalca</w:t>
            </w:r>
          </w:p>
        </w:tc>
        <w:tc>
          <w:tcPr>
            <w:tcW w:w="2171" w:type="dxa"/>
          </w:tcPr>
          <w:p w14:paraId="7D36363E" w14:textId="77777777" w:rsidR="00B90168" w:rsidRPr="00155D1F" w:rsidRDefault="00000000" w:rsidP="00C43AB1">
            <w:pPr>
              <w:pStyle w:val="Brezrazmikov"/>
              <w:jc w:val="left"/>
              <w:rPr>
                <w:rFonts w:cstheme="minorHAnsi"/>
              </w:rPr>
            </w:pPr>
            <w:sdt>
              <w:sdtPr>
                <w:rPr>
                  <w:rFonts w:cstheme="minorHAnsi"/>
                </w:rPr>
                <w:id w:val="-1300068656"/>
                <w14:checkbox>
                  <w14:checked w14:val="0"/>
                  <w14:checkedState w14:val="2612" w14:font="MS Gothic"/>
                  <w14:uncheckedState w14:val="2610" w14:font="MS Gothic"/>
                </w14:checkbox>
              </w:sdtPr>
              <w:sdtContent>
                <w:r w:rsidR="00B90168" w:rsidRPr="00155D1F">
                  <w:rPr>
                    <w:rFonts w:ascii="Segoe UI Symbol" w:eastAsia="MS Gothic" w:hAnsi="Segoe UI Symbol" w:cs="Segoe UI Symbol"/>
                  </w:rPr>
                  <w:t>☐</w:t>
                </w:r>
              </w:sdtContent>
            </w:sdt>
            <w:r w:rsidR="00B90168" w:rsidRPr="00155D1F">
              <w:rPr>
                <w:rFonts w:cstheme="minorHAnsi"/>
              </w:rPr>
              <w:t xml:space="preserve"> da, izpolnjujemo</w:t>
            </w:r>
          </w:p>
        </w:tc>
        <w:sdt>
          <w:sdtPr>
            <w:rPr>
              <w:rFonts w:cstheme="minorHAnsi"/>
              <w:b/>
              <w:bCs/>
            </w:rPr>
            <w:id w:val="834350096"/>
            <w:placeholder>
              <w:docPart w:val="ADEE175C535B42BD984830735C704C37"/>
            </w:placeholder>
            <w:showingPlcHdr/>
            <w:text/>
          </w:sdtPr>
          <w:sdtContent>
            <w:tc>
              <w:tcPr>
                <w:tcW w:w="0" w:type="auto"/>
              </w:tcPr>
              <w:p w14:paraId="23CBD925" w14:textId="77777777" w:rsidR="00B90168" w:rsidRPr="00155D1F" w:rsidRDefault="00B90168"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66582EE7" w14:textId="77777777" w:rsidTr="001F0FE2">
        <w:tc>
          <w:tcPr>
            <w:tcW w:w="5665" w:type="dxa"/>
            <w:shd w:val="clear" w:color="auto" w:fill="auto"/>
          </w:tcPr>
          <w:p w14:paraId="056A963C" w14:textId="50B78EEF" w:rsidR="000077F4" w:rsidRPr="00155D1F" w:rsidRDefault="000077F4" w:rsidP="00C43AB1">
            <w:pPr>
              <w:pStyle w:val="Brezrazmikov"/>
              <w:rPr>
                <w:rFonts w:cstheme="minorHAnsi"/>
                <w:b/>
                <w:bCs/>
              </w:rPr>
            </w:pPr>
            <w:r w:rsidRPr="00155D1F">
              <w:rPr>
                <w:rFonts w:cstheme="minorHAnsi"/>
                <w:b/>
                <w:bCs/>
              </w:rPr>
              <w:t>Nosilnost</w:t>
            </w:r>
          </w:p>
        </w:tc>
        <w:tc>
          <w:tcPr>
            <w:tcW w:w="2171" w:type="dxa"/>
          </w:tcPr>
          <w:p w14:paraId="65123B8F" w14:textId="77777777" w:rsidR="000077F4" w:rsidRPr="00155D1F" w:rsidRDefault="000077F4" w:rsidP="00C43AB1">
            <w:pPr>
              <w:pStyle w:val="Brezrazmikov"/>
              <w:jc w:val="left"/>
              <w:rPr>
                <w:rFonts w:cstheme="minorHAnsi"/>
                <w:b/>
                <w:bCs/>
              </w:rPr>
            </w:pPr>
          </w:p>
        </w:tc>
        <w:tc>
          <w:tcPr>
            <w:tcW w:w="0" w:type="auto"/>
          </w:tcPr>
          <w:p w14:paraId="0783CCE5" w14:textId="77777777" w:rsidR="000077F4" w:rsidRPr="00155D1F" w:rsidRDefault="000077F4" w:rsidP="00C43AB1">
            <w:pPr>
              <w:pStyle w:val="Brezrazmikov"/>
              <w:jc w:val="left"/>
              <w:rPr>
                <w:rFonts w:cstheme="minorHAnsi"/>
                <w:b/>
                <w:bCs/>
              </w:rPr>
            </w:pPr>
          </w:p>
        </w:tc>
      </w:tr>
      <w:tr w:rsidR="000077F4" w:rsidRPr="00155D1F" w14:paraId="5C017C07" w14:textId="77777777" w:rsidTr="001F0FE2">
        <w:tc>
          <w:tcPr>
            <w:tcW w:w="5665" w:type="dxa"/>
            <w:shd w:val="clear" w:color="auto" w:fill="auto"/>
          </w:tcPr>
          <w:p w14:paraId="27526F87" w14:textId="69C0C5E4" w:rsidR="000077F4" w:rsidRPr="00155D1F" w:rsidRDefault="000077F4" w:rsidP="00C43AB1">
            <w:pPr>
              <w:pStyle w:val="Brezrazmikov"/>
              <w:rPr>
                <w:rFonts w:cstheme="minorHAnsi"/>
              </w:rPr>
            </w:pPr>
            <w:r w:rsidRPr="00155D1F">
              <w:rPr>
                <w:rFonts w:cs="Calibri"/>
                <w:color w:val="000000"/>
              </w:rPr>
              <w:t>Tehnična dovoljena teža min. 28.000 kg</w:t>
            </w:r>
          </w:p>
        </w:tc>
        <w:tc>
          <w:tcPr>
            <w:tcW w:w="2171" w:type="dxa"/>
          </w:tcPr>
          <w:p w14:paraId="208D56F3" w14:textId="77777777" w:rsidR="000077F4" w:rsidRPr="00155D1F" w:rsidRDefault="00000000" w:rsidP="00C43AB1">
            <w:pPr>
              <w:pStyle w:val="Brezrazmikov"/>
              <w:jc w:val="left"/>
              <w:rPr>
                <w:rFonts w:cstheme="minorHAnsi"/>
              </w:rPr>
            </w:pPr>
            <w:sdt>
              <w:sdtPr>
                <w:rPr>
                  <w:rFonts w:cstheme="minorHAnsi"/>
                </w:rPr>
                <w:id w:val="-1427956219"/>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404993657"/>
            <w:placeholder>
              <w:docPart w:val="F79E41D7D6464DE39D8FAFE52D317679"/>
            </w:placeholder>
            <w:showingPlcHdr/>
            <w:text/>
          </w:sdtPr>
          <w:sdtContent>
            <w:tc>
              <w:tcPr>
                <w:tcW w:w="0" w:type="auto"/>
              </w:tcPr>
              <w:p w14:paraId="694D7800" w14:textId="77777777" w:rsidR="000077F4" w:rsidRPr="00155D1F" w:rsidRDefault="000077F4" w:rsidP="00C43AB1">
                <w:pPr>
                  <w:pStyle w:val="Brezrazmikov"/>
                  <w:jc w:val="left"/>
                  <w:rPr>
                    <w:rFonts w:cstheme="minorHAnsi"/>
                  </w:rPr>
                </w:pPr>
                <w:r w:rsidRPr="00155D1F">
                  <w:rPr>
                    <w:rStyle w:val="Besedilooznabemesta"/>
                    <w:rFonts w:cstheme="minorHAnsi"/>
                  </w:rPr>
                  <w:t>Vpišite besedilo.</w:t>
                </w:r>
              </w:p>
            </w:tc>
          </w:sdtContent>
        </w:sdt>
      </w:tr>
      <w:tr w:rsidR="000077F4" w:rsidRPr="00155D1F" w14:paraId="58FD4F3E" w14:textId="77777777" w:rsidTr="001F0FE2">
        <w:tc>
          <w:tcPr>
            <w:tcW w:w="5665" w:type="dxa"/>
            <w:shd w:val="clear" w:color="auto" w:fill="auto"/>
          </w:tcPr>
          <w:p w14:paraId="45D48EFC" w14:textId="23749B5D" w:rsidR="000077F4" w:rsidRPr="00155D1F" w:rsidRDefault="000077F4" w:rsidP="00C43AB1">
            <w:pPr>
              <w:pStyle w:val="Brezrazmikov"/>
              <w:rPr>
                <w:rFonts w:cstheme="minorHAnsi"/>
              </w:rPr>
            </w:pPr>
            <w:r w:rsidRPr="00155D1F">
              <w:rPr>
                <w:rFonts w:cs="Calibri"/>
                <w:color w:val="000000"/>
              </w:rPr>
              <w:t>Tehnična dovoljena teža na sprednji osi min. 8.000 kg</w:t>
            </w:r>
          </w:p>
        </w:tc>
        <w:tc>
          <w:tcPr>
            <w:tcW w:w="2171" w:type="dxa"/>
          </w:tcPr>
          <w:p w14:paraId="067E2D78" w14:textId="3FE1A5CD" w:rsidR="000077F4" w:rsidRPr="00155D1F" w:rsidRDefault="00000000" w:rsidP="00C43AB1">
            <w:pPr>
              <w:pStyle w:val="Brezrazmikov"/>
              <w:jc w:val="left"/>
              <w:rPr>
                <w:rFonts w:cstheme="minorHAnsi"/>
              </w:rPr>
            </w:pPr>
            <w:sdt>
              <w:sdtPr>
                <w:rPr>
                  <w:rFonts w:cstheme="minorHAnsi"/>
                </w:rPr>
                <w:id w:val="1133217140"/>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30687223"/>
            <w:placeholder>
              <w:docPart w:val="7389F5DB8C1D44109C01445FEF2BEC73"/>
            </w:placeholder>
            <w:showingPlcHdr/>
            <w:text/>
          </w:sdtPr>
          <w:sdtContent>
            <w:tc>
              <w:tcPr>
                <w:tcW w:w="0" w:type="auto"/>
              </w:tcPr>
              <w:p w14:paraId="31A318DB" w14:textId="4EA275DD"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72A034E9" w14:textId="77777777" w:rsidTr="001F0FE2">
        <w:tc>
          <w:tcPr>
            <w:tcW w:w="5665" w:type="dxa"/>
            <w:shd w:val="clear" w:color="auto" w:fill="auto"/>
          </w:tcPr>
          <w:p w14:paraId="414444E7" w14:textId="4B7908F7" w:rsidR="000077F4" w:rsidRPr="00155D1F" w:rsidRDefault="000077F4" w:rsidP="00C43AB1">
            <w:pPr>
              <w:pStyle w:val="Brezrazmikov"/>
              <w:rPr>
                <w:rFonts w:cstheme="minorHAnsi"/>
              </w:rPr>
            </w:pPr>
            <w:r w:rsidRPr="00155D1F">
              <w:rPr>
                <w:rFonts w:cs="Calibri"/>
                <w:color w:val="000000"/>
              </w:rPr>
              <w:t xml:space="preserve">Tehnična dovoljena teža na pogonski osi min. 13.000 kg </w:t>
            </w:r>
          </w:p>
        </w:tc>
        <w:tc>
          <w:tcPr>
            <w:tcW w:w="2171" w:type="dxa"/>
          </w:tcPr>
          <w:p w14:paraId="73143A71" w14:textId="07C54D5F" w:rsidR="000077F4" w:rsidRPr="00155D1F" w:rsidRDefault="00000000" w:rsidP="00C43AB1">
            <w:pPr>
              <w:pStyle w:val="Brezrazmikov"/>
              <w:jc w:val="left"/>
              <w:rPr>
                <w:rFonts w:cstheme="minorHAnsi"/>
              </w:rPr>
            </w:pPr>
            <w:sdt>
              <w:sdtPr>
                <w:rPr>
                  <w:rFonts w:cstheme="minorHAnsi"/>
                </w:rPr>
                <w:id w:val="573713180"/>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852526807"/>
            <w:placeholder>
              <w:docPart w:val="3D6F115D64094E14A73DB54A075D9D16"/>
            </w:placeholder>
            <w:showingPlcHdr/>
            <w:text/>
          </w:sdtPr>
          <w:sdtContent>
            <w:tc>
              <w:tcPr>
                <w:tcW w:w="0" w:type="auto"/>
              </w:tcPr>
              <w:p w14:paraId="6A12E9CC" w14:textId="55EC1603"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60310A36" w14:textId="77777777" w:rsidTr="001F0FE2">
        <w:tc>
          <w:tcPr>
            <w:tcW w:w="5665" w:type="dxa"/>
            <w:shd w:val="clear" w:color="auto" w:fill="auto"/>
          </w:tcPr>
          <w:p w14:paraId="4C342F0D" w14:textId="7D59BED3" w:rsidR="000077F4" w:rsidRPr="00155D1F" w:rsidRDefault="000077F4" w:rsidP="00C43AB1">
            <w:pPr>
              <w:pStyle w:val="Brezrazmikov"/>
              <w:rPr>
                <w:rFonts w:cstheme="minorHAnsi"/>
              </w:rPr>
            </w:pPr>
            <w:r w:rsidRPr="00155D1F">
              <w:rPr>
                <w:rFonts w:cs="Calibri"/>
                <w:color w:val="000000"/>
              </w:rPr>
              <w:t xml:space="preserve">Tehnična dovoljena teža na </w:t>
            </w:r>
            <w:proofErr w:type="spellStart"/>
            <w:r w:rsidRPr="00155D1F">
              <w:rPr>
                <w:rFonts w:cs="Calibri"/>
                <w:color w:val="000000"/>
              </w:rPr>
              <w:t>zatečni</w:t>
            </w:r>
            <w:proofErr w:type="spellEnd"/>
            <w:r w:rsidRPr="00155D1F">
              <w:rPr>
                <w:rFonts w:cs="Calibri"/>
                <w:color w:val="000000"/>
              </w:rPr>
              <w:t xml:space="preserve"> osi min. 9.000 kg</w:t>
            </w:r>
          </w:p>
        </w:tc>
        <w:tc>
          <w:tcPr>
            <w:tcW w:w="2171" w:type="dxa"/>
          </w:tcPr>
          <w:p w14:paraId="08FDD3BA" w14:textId="5F6FA427" w:rsidR="000077F4" w:rsidRPr="00155D1F" w:rsidRDefault="00000000" w:rsidP="00C43AB1">
            <w:pPr>
              <w:pStyle w:val="Brezrazmikov"/>
              <w:jc w:val="left"/>
              <w:rPr>
                <w:rFonts w:cstheme="minorHAnsi"/>
              </w:rPr>
            </w:pPr>
            <w:sdt>
              <w:sdtPr>
                <w:rPr>
                  <w:rFonts w:cstheme="minorHAnsi"/>
                </w:rPr>
                <w:id w:val="-1542668784"/>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309548214"/>
            <w:placeholder>
              <w:docPart w:val="BADB1E77C82A4D1D892A501123D1F2F2"/>
            </w:placeholder>
            <w:showingPlcHdr/>
            <w:text/>
          </w:sdtPr>
          <w:sdtContent>
            <w:tc>
              <w:tcPr>
                <w:tcW w:w="0" w:type="auto"/>
              </w:tcPr>
              <w:p w14:paraId="0CB03D6C" w14:textId="28A39CA4"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584EB259" w14:textId="77777777" w:rsidTr="001F0FE2">
        <w:tc>
          <w:tcPr>
            <w:tcW w:w="5665" w:type="dxa"/>
            <w:shd w:val="clear" w:color="auto" w:fill="auto"/>
          </w:tcPr>
          <w:p w14:paraId="10E7A4DB" w14:textId="72CF3B55" w:rsidR="000077F4" w:rsidRPr="00155D1F" w:rsidRDefault="000077F4" w:rsidP="00C43AB1">
            <w:pPr>
              <w:widowControl w:val="0"/>
              <w:autoSpaceDE w:val="0"/>
              <w:autoSpaceDN w:val="0"/>
              <w:adjustRightInd w:val="0"/>
              <w:spacing w:line="240" w:lineRule="auto"/>
              <w:rPr>
                <w:rFonts w:cs="Calibri"/>
                <w:b/>
                <w:bCs/>
              </w:rPr>
            </w:pPr>
            <w:r w:rsidRPr="00155D1F">
              <w:rPr>
                <w:rFonts w:cs="Calibri"/>
                <w:b/>
                <w:bCs/>
                <w:color w:val="000000"/>
              </w:rPr>
              <w:t>Motorni del</w:t>
            </w:r>
          </w:p>
        </w:tc>
        <w:tc>
          <w:tcPr>
            <w:tcW w:w="2171" w:type="dxa"/>
          </w:tcPr>
          <w:p w14:paraId="21AC20FB" w14:textId="77777777" w:rsidR="000077F4" w:rsidRPr="00155D1F" w:rsidRDefault="000077F4" w:rsidP="00C43AB1">
            <w:pPr>
              <w:pStyle w:val="Brezrazmikov"/>
              <w:jc w:val="left"/>
              <w:rPr>
                <w:rFonts w:cstheme="minorHAnsi"/>
              </w:rPr>
            </w:pPr>
          </w:p>
        </w:tc>
        <w:tc>
          <w:tcPr>
            <w:tcW w:w="0" w:type="auto"/>
          </w:tcPr>
          <w:p w14:paraId="6379F23B" w14:textId="77777777" w:rsidR="000077F4" w:rsidRPr="00155D1F" w:rsidRDefault="000077F4" w:rsidP="00C43AB1">
            <w:pPr>
              <w:pStyle w:val="Brezrazmikov"/>
              <w:jc w:val="left"/>
              <w:rPr>
                <w:rFonts w:cstheme="minorHAnsi"/>
                <w:b/>
                <w:bCs/>
              </w:rPr>
            </w:pPr>
          </w:p>
        </w:tc>
      </w:tr>
      <w:tr w:rsidR="000077F4" w:rsidRPr="00155D1F" w14:paraId="1DE7EE01" w14:textId="77777777" w:rsidTr="00BC75B0">
        <w:tc>
          <w:tcPr>
            <w:tcW w:w="5665" w:type="dxa"/>
            <w:shd w:val="clear" w:color="auto" w:fill="auto"/>
          </w:tcPr>
          <w:p w14:paraId="19B867C5" w14:textId="32E2DD31" w:rsidR="000077F4" w:rsidRPr="00155D1F" w:rsidRDefault="000077F4" w:rsidP="00C43AB1">
            <w:pPr>
              <w:pStyle w:val="Brezrazmikov"/>
              <w:rPr>
                <w:rFonts w:cstheme="minorHAnsi"/>
              </w:rPr>
            </w:pPr>
            <w:r w:rsidRPr="00155D1F">
              <w:rPr>
                <w:rFonts w:cs="Calibri"/>
                <w:color w:val="000000"/>
              </w:rPr>
              <w:t>Vrsta motorja: diesel, EURO 6 zadnje generacije</w:t>
            </w:r>
          </w:p>
        </w:tc>
        <w:tc>
          <w:tcPr>
            <w:tcW w:w="2171" w:type="dxa"/>
          </w:tcPr>
          <w:p w14:paraId="5271AF5B" w14:textId="77777777" w:rsidR="000077F4" w:rsidRPr="00155D1F" w:rsidRDefault="00000000" w:rsidP="00C43AB1">
            <w:pPr>
              <w:pStyle w:val="Brezrazmikov"/>
              <w:jc w:val="left"/>
              <w:rPr>
                <w:rFonts w:cstheme="minorHAnsi"/>
              </w:rPr>
            </w:pPr>
            <w:sdt>
              <w:sdtPr>
                <w:rPr>
                  <w:rFonts w:cstheme="minorHAnsi"/>
                </w:rPr>
                <w:id w:val="1281609071"/>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2053990295"/>
            <w:placeholder>
              <w:docPart w:val="2E2B3D40C5DE4B2AAB524BFA1E531464"/>
            </w:placeholder>
            <w:showingPlcHdr/>
            <w:text/>
          </w:sdtPr>
          <w:sdtContent>
            <w:tc>
              <w:tcPr>
                <w:tcW w:w="0" w:type="auto"/>
              </w:tcPr>
              <w:p w14:paraId="6E611823"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252954A5" w14:textId="77777777" w:rsidTr="00BC75B0">
        <w:tc>
          <w:tcPr>
            <w:tcW w:w="5665" w:type="dxa"/>
            <w:shd w:val="clear" w:color="auto" w:fill="auto"/>
          </w:tcPr>
          <w:p w14:paraId="65A2566E" w14:textId="444C6270" w:rsidR="000077F4" w:rsidRPr="00155D1F" w:rsidRDefault="000077F4" w:rsidP="00C43AB1">
            <w:pPr>
              <w:pStyle w:val="Brezrazmikov"/>
              <w:rPr>
                <w:rFonts w:cstheme="minorHAnsi"/>
              </w:rPr>
            </w:pPr>
            <w:r w:rsidRPr="00155D1F">
              <w:rPr>
                <w:rFonts w:cs="Calibri"/>
                <w:color w:val="000000"/>
              </w:rPr>
              <w:t>Protihrupna zaščita</w:t>
            </w:r>
          </w:p>
        </w:tc>
        <w:tc>
          <w:tcPr>
            <w:tcW w:w="2171" w:type="dxa"/>
          </w:tcPr>
          <w:p w14:paraId="1FDAB166" w14:textId="77777777" w:rsidR="000077F4" w:rsidRPr="00155D1F" w:rsidRDefault="00000000" w:rsidP="00C43AB1">
            <w:pPr>
              <w:pStyle w:val="Brezrazmikov"/>
              <w:jc w:val="left"/>
              <w:rPr>
                <w:rFonts w:cstheme="minorHAnsi"/>
              </w:rPr>
            </w:pPr>
            <w:sdt>
              <w:sdtPr>
                <w:rPr>
                  <w:rFonts w:cstheme="minorHAnsi"/>
                </w:rPr>
                <w:id w:val="1508403843"/>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2058994380"/>
            <w:placeholder>
              <w:docPart w:val="7B4798DE586445F09948932CDBD04B98"/>
            </w:placeholder>
            <w:showingPlcHdr/>
            <w:text/>
          </w:sdtPr>
          <w:sdtContent>
            <w:tc>
              <w:tcPr>
                <w:tcW w:w="0" w:type="auto"/>
              </w:tcPr>
              <w:p w14:paraId="23D45E10" w14:textId="77777777" w:rsidR="000077F4" w:rsidRPr="00155D1F" w:rsidRDefault="000077F4" w:rsidP="00C43AB1">
                <w:pPr>
                  <w:pStyle w:val="Brezrazmikov"/>
                  <w:jc w:val="left"/>
                  <w:rPr>
                    <w:rFonts w:cstheme="minorHAnsi"/>
                  </w:rPr>
                </w:pPr>
                <w:r w:rsidRPr="00155D1F">
                  <w:rPr>
                    <w:rStyle w:val="Besedilooznabemesta"/>
                    <w:rFonts w:cstheme="minorHAnsi"/>
                  </w:rPr>
                  <w:t>Vpišite besedilo.</w:t>
                </w:r>
              </w:p>
            </w:tc>
          </w:sdtContent>
        </w:sdt>
      </w:tr>
      <w:tr w:rsidR="000077F4" w:rsidRPr="00155D1F" w14:paraId="55B93732" w14:textId="77777777" w:rsidTr="00BC75B0">
        <w:tc>
          <w:tcPr>
            <w:tcW w:w="5665" w:type="dxa"/>
            <w:shd w:val="clear" w:color="auto" w:fill="auto"/>
          </w:tcPr>
          <w:p w14:paraId="31B65BC0" w14:textId="41694106" w:rsidR="000077F4" w:rsidRPr="00155D1F" w:rsidRDefault="000077F4" w:rsidP="00C43AB1">
            <w:pPr>
              <w:pStyle w:val="Brezrazmikov"/>
              <w:rPr>
                <w:rFonts w:cstheme="minorHAnsi"/>
              </w:rPr>
            </w:pPr>
            <w:r w:rsidRPr="00155D1F">
              <w:rPr>
                <w:rFonts w:cs="Calibri"/>
                <w:color w:val="000000"/>
              </w:rPr>
              <w:t>Moč motorja min. 440 KM</w:t>
            </w:r>
          </w:p>
        </w:tc>
        <w:tc>
          <w:tcPr>
            <w:tcW w:w="2171" w:type="dxa"/>
          </w:tcPr>
          <w:p w14:paraId="3BEAAE11" w14:textId="77777777" w:rsidR="000077F4" w:rsidRPr="00155D1F" w:rsidRDefault="00000000" w:rsidP="00C43AB1">
            <w:pPr>
              <w:pStyle w:val="Brezrazmikov"/>
              <w:jc w:val="left"/>
              <w:rPr>
                <w:rFonts w:cstheme="minorHAnsi"/>
              </w:rPr>
            </w:pPr>
            <w:sdt>
              <w:sdtPr>
                <w:rPr>
                  <w:rFonts w:cstheme="minorHAnsi"/>
                </w:rPr>
                <w:id w:val="-2020310082"/>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2026282891"/>
            <w:placeholder>
              <w:docPart w:val="E5338622B60C4466BD006E759E64860D"/>
            </w:placeholder>
            <w:showingPlcHdr/>
            <w:text/>
          </w:sdtPr>
          <w:sdtContent>
            <w:tc>
              <w:tcPr>
                <w:tcW w:w="0" w:type="auto"/>
              </w:tcPr>
              <w:p w14:paraId="3524896F"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5E7A83E9" w14:textId="77777777" w:rsidTr="00BC75B0">
        <w:tc>
          <w:tcPr>
            <w:tcW w:w="5665" w:type="dxa"/>
            <w:shd w:val="clear" w:color="auto" w:fill="auto"/>
          </w:tcPr>
          <w:p w14:paraId="3D876B21" w14:textId="7DF050F4" w:rsidR="000077F4" w:rsidRPr="00155D1F" w:rsidRDefault="000077F4" w:rsidP="00C43AB1">
            <w:pPr>
              <w:pStyle w:val="Brezrazmikov"/>
              <w:rPr>
                <w:rFonts w:cstheme="minorHAnsi"/>
              </w:rPr>
            </w:pPr>
            <w:r w:rsidRPr="00155D1F">
              <w:rPr>
                <w:rFonts w:cs="Calibri"/>
                <w:color w:val="000000"/>
              </w:rPr>
              <w:t>Navor min. 2.200 Nm</w:t>
            </w:r>
          </w:p>
        </w:tc>
        <w:tc>
          <w:tcPr>
            <w:tcW w:w="2171" w:type="dxa"/>
          </w:tcPr>
          <w:p w14:paraId="0F25B565" w14:textId="77777777" w:rsidR="000077F4" w:rsidRPr="00155D1F" w:rsidRDefault="00000000" w:rsidP="00C43AB1">
            <w:pPr>
              <w:pStyle w:val="Brezrazmikov"/>
              <w:jc w:val="left"/>
              <w:rPr>
                <w:rFonts w:cstheme="minorHAnsi"/>
              </w:rPr>
            </w:pPr>
            <w:sdt>
              <w:sdtPr>
                <w:rPr>
                  <w:rFonts w:cstheme="minorHAnsi"/>
                </w:rPr>
                <w:id w:val="-20166435"/>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451392580"/>
            <w:placeholder>
              <w:docPart w:val="F389B1AD7FF04A2EB73BD035B776E4C1"/>
            </w:placeholder>
            <w:showingPlcHdr/>
            <w:text/>
          </w:sdtPr>
          <w:sdtContent>
            <w:tc>
              <w:tcPr>
                <w:tcW w:w="0" w:type="auto"/>
              </w:tcPr>
              <w:p w14:paraId="34ACA674" w14:textId="77777777" w:rsidR="000077F4" w:rsidRPr="00155D1F" w:rsidRDefault="000077F4" w:rsidP="00C43AB1">
                <w:pPr>
                  <w:pStyle w:val="Brezrazmikov"/>
                  <w:jc w:val="left"/>
                  <w:rPr>
                    <w:rFonts w:cstheme="minorHAnsi"/>
                  </w:rPr>
                </w:pPr>
                <w:r w:rsidRPr="00155D1F">
                  <w:rPr>
                    <w:rStyle w:val="Besedilooznabemesta"/>
                    <w:rFonts w:cstheme="minorHAnsi"/>
                  </w:rPr>
                  <w:t>Vpišite besedilo.</w:t>
                </w:r>
              </w:p>
            </w:tc>
          </w:sdtContent>
        </w:sdt>
      </w:tr>
      <w:tr w:rsidR="000077F4" w:rsidRPr="00155D1F" w14:paraId="7ADD4897" w14:textId="77777777" w:rsidTr="00BC75B0">
        <w:tc>
          <w:tcPr>
            <w:tcW w:w="5665" w:type="dxa"/>
            <w:shd w:val="clear" w:color="auto" w:fill="auto"/>
          </w:tcPr>
          <w:p w14:paraId="4147941A" w14:textId="075E8F50" w:rsidR="000077F4" w:rsidRPr="00155D1F" w:rsidRDefault="000077F4" w:rsidP="00C43AB1">
            <w:pPr>
              <w:pStyle w:val="Brezrazmikov"/>
              <w:rPr>
                <w:rFonts w:cstheme="minorHAnsi"/>
              </w:rPr>
            </w:pPr>
            <w:r w:rsidRPr="00155D1F">
              <w:rPr>
                <w:rFonts w:cs="Calibri"/>
                <w:color w:val="000000"/>
              </w:rPr>
              <w:t>Prostornina motorja min. 12.000 cm</w:t>
            </w:r>
            <w:r w:rsidRPr="00155D1F">
              <w:rPr>
                <w:rFonts w:cs="Calibri"/>
                <w:color w:val="000000"/>
                <w:position w:val="1"/>
                <w:vertAlign w:val="superscript"/>
              </w:rPr>
              <w:t xml:space="preserve">3 </w:t>
            </w:r>
          </w:p>
        </w:tc>
        <w:tc>
          <w:tcPr>
            <w:tcW w:w="2171" w:type="dxa"/>
          </w:tcPr>
          <w:p w14:paraId="7209830F" w14:textId="77777777" w:rsidR="000077F4" w:rsidRPr="00155D1F" w:rsidRDefault="00000000" w:rsidP="00C43AB1">
            <w:pPr>
              <w:pStyle w:val="Brezrazmikov"/>
              <w:jc w:val="left"/>
              <w:rPr>
                <w:rFonts w:cstheme="minorHAnsi"/>
              </w:rPr>
            </w:pPr>
            <w:sdt>
              <w:sdtPr>
                <w:rPr>
                  <w:rFonts w:cstheme="minorHAnsi"/>
                </w:rPr>
                <w:id w:val="53677471"/>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737703768"/>
            <w:placeholder>
              <w:docPart w:val="9B07FED234BC44C58873837952EFB96A"/>
            </w:placeholder>
            <w:showingPlcHdr/>
            <w:text/>
          </w:sdtPr>
          <w:sdtContent>
            <w:tc>
              <w:tcPr>
                <w:tcW w:w="0" w:type="auto"/>
              </w:tcPr>
              <w:p w14:paraId="71F5B994"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714E7B5F" w14:textId="77777777" w:rsidTr="00BC75B0">
        <w:tc>
          <w:tcPr>
            <w:tcW w:w="5665" w:type="dxa"/>
            <w:shd w:val="clear" w:color="auto" w:fill="auto"/>
          </w:tcPr>
          <w:p w14:paraId="1636C35E" w14:textId="51ACAE7A" w:rsidR="000077F4" w:rsidRPr="00155D1F" w:rsidRDefault="000077F4" w:rsidP="00C43AB1">
            <w:pPr>
              <w:pStyle w:val="Brezrazmikov"/>
              <w:rPr>
                <w:rFonts w:cstheme="minorHAnsi"/>
              </w:rPr>
            </w:pPr>
            <w:r w:rsidRPr="00155D1F">
              <w:rPr>
                <w:rFonts w:cs="Calibri"/>
                <w:color w:val="000000"/>
              </w:rPr>
              <w:t>Elektronsko upravljanje motorja</w:t>
            </w:r>
          </w:p>
        </w:tc>
        <w:tc>
          <w:tcPr>
            <w:tcW w:w="2171" w:type="dxa"/>
          </w:tcPr>
          <w:p w14:paraId="4DF1A006" w14:textId="77777777" w:rsidR="000077F4" w:rsidRPr="00155D1F" w:rsidRDefault="00000000" w:rsidP="00C43AB1">
            <w:pPr>
              <w:pStyle w:val="Brezrazmikov"/>
              <w:jc w:val="left"/>
              <w:rPr>
                <w:rFonts w:cstheme="minorHAnsi"/>
              </w:rPr>
            </w:pPr>
            <w:sdt>
              <w:sdtPr>
                <w:rPr>
                  <w:rFonts w:cstheme="minorHAnsi"/>
                </w:rPr>
                <w:id w:val="-36056352"/>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108315265"/>
            <w:placeholder>
              <w:docPart w:val="2583009257BF4A2F80FFCE424DF3A8C6"/>
            </w:placeholder>
            <w:showingPlcHdr/>
            <w:text/>
          </w:sdtPr>
          <w:sdtContent>
            <w:tc>
              <w:tcPr>
                <w:tcW w:w="0" w:type="auto"/>
              </w:tcPr>
              <w:p w14:paraId="4994ECD5" w14:textId="77777777" w:rsidR="000077F4" w:rsidRPr="00155D1F" w:rsidRDefault="000077F4" w:rsidP="00C43AB1">
                <w:pPr>
                  <w:pStyle w:val="Brezrazmikov"/>
                  <w:jc w:val="left"/>
                  <w:rPr>
                    <w:rFonts w:cstheme="minorHAnsi"/>
                  </w:rPr>
                </w:pPr>
                <w:r w:rsidRPr="00155D1F">
                  <w:rPr>
                    <w:rStyle w:val="Besedilooznabemesta"/>
                    <w:rFonts w:cstheme="minorHAnsi"/>
                  </w:rPr>
                  <w:t>Vpišite besedilo.</w:t>
                </w:r>
              </w:p>
            </w:tc>
          </w:sdtContent>
        </w:sdt>
      </w:tr>
      <w:tr w:rsidR="000077F4" w:rsidRPr="00155D1F" w14:paraId="3C991675" w14:textId="77777777" w:rsidTr="00BC75B0">
        <w:tc>
          <w:tcPr>
            <w:tcW w:w="5665" w:type="dxa"/>
            <w:shd w:val="clear" w:color="auto" w:fill="auto"/>
          </w:tcPr>
          <w:p w14:paraId="38B4EE90" w14:textId="68AE63EC" w:rsidR="000077F4" w:rsidRPr="00155D1F" w:rsidRDefault="000077F4" w:rsidP="00C43AB1">
            <w:pPr>
              <w:pStyle w:val="Brezrazmikov"/>
              <w:rPr>
                <w:rFonts w:cstheme="minorHAnsi"/>
              </w:rPr>
            </w:pPr>
            <w:r w:rsidRPr="00155D1F">
              <w:rPr>
                <w:rFonts w:cs="Calibri"/>
                <w:color w:val="000000"/>
              </w:rPr>
              <w:t>Elektronski omejevalnik hitrosti 90 km/h</w:t>
            </w:r>
          </w:p>
        </w:tc>
        <w:tc>
          <w:tcPr>
            <w:tcW w:w="2171" w:type="dxa"/>
          </w:tcPr>
          <w:p w14:paraId="1030D937" w14:textId="77777777" w:rsidR="000077F4" w:rsidRPr="00155D1F" w:rsidRDefault="00000000" w:rsidP="00C43AB1">
            <w:pPr>
              <w:pStyle w:val="Brezrazmikov"/>
              <w:jc w:val="left"/>
              <w:rPr>
                <w:rFonts w:cstheme="minorHAnsi"/>
              </w:rPr>
            </w:pPr>
            <w:sdt>
              <w:sdtPr>
                <w:rPr>
                  <w:rFonts w:cstheme="minorHAnsi"/>
                </w:rPr>
                <w:id w:val="833799725"/>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44172118"/>
            <w:placeholder>
              <w:docPart w:val="5F3226CB87A44224AADBBE69C44F76D7"/>
            </w:placeholder>
            <w:showingPlcHdr/>
            <w:text/>
          </w:sdtPr>
          <w:sdtContent>
            <w:tc>
              <w:tcPr>
                <w:tcW w:w="0" w:type="auto"/>
              </w:tcPr>
              <w:p w14:paraId="3D09D0B9"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64666980" w14:textId="77777777" w:rsidTr="00BC75B0">
        <w:tc>
          <w:tcPr>
            <w:tcW w:w="5665" w:type="dxa"/>
            <w:shd w:val="clear" w:color="auto" w:fill="auto"/>
          </w:tcPr>
          <w:p w14:paraId="57FF6AC2" w14:textId="053C3A44" w:rsidR="000077F4" w:rsidRPr="00155D1F" w:rsidRDefault="000077F4" w:rsidP="00C43AB1">
            <w:pPr>
              <w:pStyle w:val="Brezrazmikov"/>
              <w:rPr>
                <w:rFonts w:cstheme="minorHAnsi"/>
              </w:rPr>
            </w:pPr>
            <w:r w:rsidRPr="00155D1F">
              <w:rPr>
                <w:rFonts w:cs="Calibri"/>
                <w:color w:val="000000"/>
              </w:rPr>
              <w:t xml:space="preserve">Omejevalnik hitrosti za smetarsko vozilo (30 km/h) in zapora vzvratne vožnje </w:t>
            </w:r>
          </w:p>
        </w:tc>
        <w:tc>
          <w:tcPr>
            <w:tcW w:w="2171" w:type="dxa"/>
          </w:tcPr>
          <w:p w14:paraId="7CAF6FA9" w14:textId="77777777" w:rsidR="000077F4" w:rsidRPr="00155D1F" w:rsidRDefault="00000000" w:rsidP="00C43AB1">
            <w:pPr>
              <w:pStyle w:val="Brezrazmikov"/>
              <w:jc w:val="left"/>
              <w:rPr>
                <w:rFonts w:cstheme="minorHAnsi"/>
              </w:rPr>
            </w:pPr>
            <w:sdt>
              <w:sdtPr>
                <w:rPr>
                  <w:rFonts w:cstheme="minorHAnsi"/>
                </w:rPr>
                <w:id w:val="765423048"/>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472061380"/>
            <w:placeholder>
              <w:docPart w:val="A3650E8B3558439FABEDE3F43F8BC544"/>
            </w:placeholder>
            <w:showingPlcHdr/>
            <w:text/>
          </w:sdtPr>
          <w:sdtContent>
            <w:tc>
              <w:tcPr>
                <w:tcW w:w="0" w:type="auto"/>
              </w:tcPr>
              <w:p w14:paraId="715BA8C4" w14:textId="77777777" w:rsidR="000077F4" w:rsidRPr="00155D1F" w:rsidRDefault="000077F4" w:rsidP="00C43AB1">
                <w:pPr>
                  <w:pStyle w:val="Brezrazmikov"/>
                  <w:jc w:val="left"/>
                  <w:rPr>
                    <w:rFonts w:cstheme="minorHAnsi"/>
                  </w:rPr>
                </w:pPr>
                <w:r w:rsidRPr="00155D1F">
                  <w:rPr>
                    <w:rStyle w:val="Besedilooznabemesta"/>
                    <w:rFonts w:cstheme="minorHAnsi"/>
                  </w:rPr>
                  <w:t>Vpišite besedilo.</w:t>
                </w:r>
              </w:p>
            </w:tc>
          </w:sdtContent>
        </w:sdt>
      </w:tr>
      <w:tr w:rsidR="000077F4" w:rsidRPr="00155D1F" w14:paraId="695C3D09" w14:textId="77777777" w:rsidTr="00BC75B0">
        <w:tc>
          <w:tcPr>
            <w:tcW w:w="5665" w:type="dxa"/>
            <w:shd w:val="clear" w:color="auto" w:fill="auto"/>
          </w:tcPr>
          <w:p w14:paraId="22F93D49" w14:textId="7293FAE6" w:rsidR="000077F4" w:rsidRPr="00155D1F" w:rsidRDefault="000077F4" w:rsidP="00C43AB1">
            <w:pPr>
              <w:pStyle w:val="Brezrazmikov"/>
              <w:rPr>
                <w:rFonts w:cstheme="minorHAnsi"/>
              </w:rPr>
            </w:pPr>
            <w:r w:rsidRPr="00155D1F">
              <w:rPr>
                <w:rFonts w:cs="Calibri"/>
                <w:color w:val="000000"/>
              </w:rPr>
              <w:t>Krmilni modul za zunanjo izmenjavo podatkov</w:t>
            </w:r>
          </w:p>
        </w:tc>
        <w:tc>
          <w:tcPr>
            <w:tcW w:w="2171" w:type="dxa"/>
          </w:tcPr>
          <w:p w14:paraId="4EB0E246" w14:textId="77777777" w:rsidR="000077F4" w:rsidRPr="00155D1F" w:rsidRDefault="00000000" w:rsidP="00C43AB1">
            <w:pPr>
              <w:pStyle w:val="Brezrazmikov"/>
              <w:jc w:val="left"/>
              <w:rPr>
                <w:rFonts w:cstheme="minorHAnsi"/>
              </w:rPr>
            </w:pPr>
            <w:sdt>
              <w:sdtPr>
                <w:rPr>
                  <w:rFonts w:cstheme="minorHAnsi"/>
                </w:rPr>
                <w:id w:val="158358595"/>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804384864"/>
            <w:placeholder>
              <w:docPart w:val="3F670A4FBC744892A0B675AF6C4FAB75"/>
            </w:placeholder>
            <w:showingPlcHdr/>
            <w:text/>
          </w:sdtPr>
          <w:sdtContent>
            <w:tc>
              <w:tcPr>
                <w:tcW w:w="0" w:type="auto"/>
              </w:tcPr>
              <w:p w14:paraId="72E57F94"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4472B937" w14:textId="77777777" w:rsidTr="00BC75B0">
        <w:tc>
          <w:tcPr>
            <w:tcW w:w="5665" w:type="dxa"/>
            <w:shd w:val="clear" w:color="auto" w:fill="auto"/>
          </w:tcPr>
          <w:p w14:paraId="129E6E3F" w14:textId="320D2C3D" w:rsidR="000077F4" w:rsidRPr="00155D1F" w:rsidRDefault="000077F4" w:rsidP="00C43AB1">
            <w:pPr>
              <w:pStyle w:val="Brezrazmikov"/>
              <w:rPr>
                <w:rFonts w:cstheme="minorHAnsi"/>
              </w:rPr>
            </w:pPr>
            <w:r w:rsidRPr="00155D1F">
              <w:rPr>
                <w:rFonts w:cs="Calibri"/>
                <w:color w:val="000000"/>
              </w:rPr>
              <w:t>Talni izpuh</w:t>
            </w:r>
          </w:p>
        </w:tc>
        <w:tc>
          <w:tcPr>
            <w:tcW w:w="2171" w:type="dxa"/>
          </w:tcPr>
          <w:p w14:paraId="62F8108C" w14:textId="77777777" w:rsidR="000077F4" w:rsidRPr="00155D1F" w:rsidRDefault="00000000" w:rsidP="00C43AB1">
            <w:pPr>
              <w:pStyle w:val="Brezrazmikov"/>
              <w:jc w:val="left"/>
              <w:rPr>
                <w:rFonts w:cstheme="minorHAnsi"/>
              </w:rPr>
            </w:pPr>
            <w:sdt>
              <w:sdtPr>
                <w:rPr>
                  <w:rFonts w:cstheme="minorHAnsi"/>
                </w:rPr>
                <w:id w:val="-1300846143"/>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132701810"/>
            <w:placeholder>
              <w:docPart w:val="933106F530B342278B80922201D95212"/>
            </w:placeholder>
            <w:showingPlcHdr/>
            <w:text/>
          </w:sdtPr>
          <w:sdtContent>
            <w:tc>
              <w:tcPr>
                <w:tcW w:w="0" w:type="auto"/>
              </w:tcPr>
              <w:p w14:paraId="619FA466" w14:textId="77777777" w:rsidR="000077F4" w:rsidRPr="00155D1F" w:rsidRDefault="000077F4" w:rsidP="00C43AB1">
                <w:pPr>
                  <w:pStyle w:val="Brezrazmikov"/>
                  <w:jc w:val="left"/>
                  <w:rPr>
                    <w:rFonts w:cstheme="minorHAnsi"/>
                  </w:rPr>
                </w:pPr>
                <w:r w:rsidRPr="00155D1F">
                  <w:rPr>
                    <w:rStyle w:val="Besedilooznabemesta"/>
                    <w:rFonts w:cstheme="minorHAnsi"/>
                  </w:rPr>
                  <w:t>Vpišite besedilo.</w:t>
                </w:r>
              </w:p>
            </w:tc>
          </w:sdtContent>
        </w:sdt>
      </w:tr>
      <w:tr w:rsidR="000077F4" w:rsidRPr="00155D1F" w14:paraId="3B7F944E" w14:textId="77777777" w:rsidTr="00BC75B0">
        <w:tc>
          <w:tcPr>
            <w:tcW w:w="5665" w:type="dxa"/>
            <w:shd w:val="clear" w:color="auto" w:fill="auto"/>
          </w:tcPr>
          <w:p w14:paraId="3D3B48F2" w14:textId="3E66DC2E" w:rsidR="000077F4" w:rsidRPr="00155D1F" w:rsidRDefault="000077F4" w:rsidP="00C43AB1">
            <w:pPr>
              <w:pStyle w:val="Brezrazmikov"/>
              <w:rPr>
                <w:rFonts w:cstheme="minorHAnsi"/>
              </w:rPr>
            </w:pPr>
            <w:r w:rsidRPr="00155D1F">
              <w:rPr>
                <w:rFonts w:cs="Calibri"/>
                <w:color w:val="000000"/>
              </w:rPr>
              <w:t>Grelec filtra goriva</w:t>
            </w:r>
          </w:p>
        </w:tc>
        <w:tc>
          <w:tcPr>
            <w:tcW w:w="2171" w:type="dxa"/>
          </w:tcPr>
          <w:p w14:paraId="266A2E87" w14:textId="77777777" w:rsidR="000077F4" w:rsidRPr="00155D1F" w:rsidRDefault="00000000" w:rsidP="00C43AB1">
            <w:pPr>
              <w:pStyle w:val="Brezrazmikov"/>
              <w:jc w:val="left"/>
              <w:rPr>
                <w:rFonts w:cstheme="minorHAnsi"/>
              </w:rPr>
            </w:pPr>
            <w:sdt>
              <w:sdtPr>
                <w:rPr>
                  <w:rFonts w:cstheme="minorHAnsi"/>
                </w:rPr>
                <w:id w:val="-385032508"/>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2106493057"/>
            <w:placeholder>
              <w:docPart w:val="F6C7EA38F75748A8AB301AF63B8A4B12"/>
            </w:placeholder>
            <w:showingPlcHdr/>
            <w:text/>
          </w:sdtPr>
          <w:sdtContent>
            <w:tc>
              <w:tcPr>
                <w:tcW w:w="0" w:type="auto"/>
              </w:tcPr>
              <w:p w14:paraId="5287B6E0"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4304F836" w14:textId="77777777" w:rsidTr="00BC75B0">
        <w:tc>
          <w:tcPr>
            <w:tcW w:w="5665" w:type="dxa"/>
            <w:shd w:val="clear" w:color="auto" w:fill="auto"/>
          </w:tcPr>
          <w:p w14:paraId="28694184" w14:textId="0B199726" w:rsidR="000077F4" w:rsidRPr="00155D1F" w:rsidRDefault="000077F4" w:rsidP="00C43AB1">
            <w:pPr>
              <w:pStyle w:val="Brezrazmikov"/>
              <w:rPr>
                <w:rFonts w:cstheme="minorHAnsi"/>
              </w:rPr>
            </w:pPr>
            <w:r w:rsidRPr="00155D1F">
              <w:rPr>
                <w:rFonts w:cs="Calibri"/>
                <w:color w:val="000000"/>
              </w:rPr>
              <w:t>Rezervoar za gorivo s ključavnico, volumen min. min. 300 l</w:t>
            </w:r>
          </w:p>
        </w:tc>
        <w:tc>
          <w:tcPr>
            <w:tcW w:w="2171" w:type="dxa"/>
          </w:tcPr>
          <w:p w14:paraId="69031BE0" w14:textId="77777777" w:rsidR="000077F4" w:rsidRPr="00155D1F" w:rsidRDefault="00000000" w:rsidP="00C43AB1">
            <w:pPr>
              <w:pStyle w:val="Brezrazmikov"/>
              <w:jc w:val="left"/>
              <w:rPr>
                <w:rFonts w:cstheme="minorHAnsi"/>
              </w:rPr>
            </w:pPr>
            <w:sdt>
              <w:sdtPr>
                <w:rPr>
                  <w:rFonts w:cstheme="minorHAnsi"/>
                </w:rPr>
                <w:id w:val="-1597861720"/>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789041074"/>
            <w:placeholder>
              <w:docPart w:val="B63109B9F487436686BEAAE06F95669D"/>
            </w:placeholder>
            <w:showingPlcHdr/>
            <w:text/>
          </w:sdtPr>
          <w:sdtContent>
            <w:tc>
              <w:tcPr>
                <w:tcW w:w="0" w:type="auto"/>
              </w:tcPr>
              <w:p w14:paraId="37513FAF" w14:textId="77777777" w:rsidR="000077F4" w:rsidRPr="00155D1F" w:rsidRDefault="000077F4" w:rsidP="00C43AB1">
                <w:pPr>
                  <w:pStyle w:val="Brezrazmikov"/>
                  <w:jc w:val="left"/>
                  <w:rPr>
                    <w:rFonts w:cstheme="minorHAnsi"/>
                  </w:rPr>
                </w:pPr>
                <w:r w:rsidRPr="00155D1F">
                  <w:rPr>
                    <w:rStyle w:val="Besedilooznabemesta"/>
                    <w:rFonts w:cstheme="minorHAnsi"/>
                  </w:rPr>
                  <w:t>Vpišite besedilo.</w:t>
                </w:r>
              </w:p>
            </w:tc>
          </w:sdtContent>
        </w:sdt>
      </w:tr>
      <w:tr w:rsidR="000077F4" w:rsidRPr="00155D1F" w14:paraId="71BDEBBB" w14:textId="77777777" w:rsidTr="00BC75B0">
        <w:tc>
          <w:tcPr>
            <w:tcW w:w="5665" w:type="dxa"/>
            <w:shd w:val="clear" w:color="auto" w:fill="auto"/>
          </w:tcPr>
          <w:p w14:paraId="61075DD7" w14:textId="6FC83663" w:rsidR="000077F4" w:rsidRPr="00155D1F" w:rsidRDefault="000077F4" w:rsidP="00C43AB1">
            <w:pPr>
              <w:pStyle w:val="Brezrazmikov"/>
              <w:rPr>
                <w:rFonts w:cstheme="minorHAnsi"/>
              </w:rPr>
            </w:pPr>
            <w:r w:rsidRPr="00155D1F">
              <w:rPr>
                <w:rFonts w:cs="Calibri"/>
                <w:color w:val="000000"/>
              </w:rPr>
              <w:t>Rezervoar za AdBlue min. 60 l</w:t>
            </w:r>
          </w:p>
        </w:tc>
        <w:tc>
          <w:tcPr>
            <w:tcW w:w="2171" w:type="dxa"/>
          </w:tcPr>
          <w:p w14:paraId="72A7F89D" w14:textId="77777777" w:rsidR="000077F4" w:rsidRPr="00155D1F" w:rsidRDefault="00000000" w:rsidP="00C43AB1">
            <w:pPr>
              <w:pStyle w:val="Brezrazmikov"/>
              <w:jc w:val="left"/>
              <w:rPr>
                <w:rFonts w:cstheme="minorHAnsi"/>
              </w:rPr>
            </w:pPr>
            <w:sdt>
              <w:sdtPr>
                <w:rPr>
                  <w:rFonts w:cstheme="minorHAnsi"/>
                </w:rPr>
                <w:id w:val="477729886"/>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264035449"/>
            <w:placeholder>
              <w:docPart w:val="994C0D52771241649DA9BD30C54A81BE"/>
            </w:placeholder>
            <w:showingPlcHdr/>
            <w:text/>
          </w:sdtPr>
          <w:sdtContent>
            <w:tc>
              <w:tcPr>
                <w:tcW w:w="0" w:type="auto"/>
              </w:tcPr>
              <w:p w14:paraId="30F99460"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25BDC991" w14:textId="77777777" w:rsidTr="00BC75B0">
        <w:tc>
          <w:tcPr>
            <w:tcW w:w="5665" w:type="dxa"/>
            <w:shd w:val="clear" w:color="auto" w:fill="auto"/>
          </w:tcPr>
          <w:p w14:paraId="1E09625E" w14:textId="6EDB6CE6" w:rsidR="000077F4" w:rsidRPr="00155D1F" w:rsidRDefault="000077F4" w:rsidP="00C43AB1">
            <w:pPr>
              <w:pStyle w:val="Brezrazmikov"/>
              <w:rPr>
                <w:rFonts w:cstheme="minorHAnsi"/>
              </w:rPr>
            </w:pPr>
            <w:r w:rsidRPr="00155D1F">
              <w:rPr>
                <w:rFonts w:cs="Calibri"/>
                <w:color w:val="000000"/>
              </w:rPr>
              <w:t>Pojačana motorna zavora, stopenjsko nastavljiva</w:t>
            </w:r>
          </w:p>
        </w:tc>
        <w:tc>
          <w:tcPr>
            <w:tcW w:w="2171" w:type="dxa"/>
          </w:tcPr>
          <w:p w14:paraId="690F6652" w14:textId="77777777" w:rsidR="000077F4" w:rsidRPr="00155D1F" w:rsidRDefault="00000000" w:rsidP="00C43AB1">
            <w:pPr>
              <w:pStyle w:val="Brezrazmikov"/>
              <w:jc w:val="left"/>
              <w:rPr>
                <w:rFonts w:cstheme="minorHAnsi"/>
              </w:rPr>
            </w:pPr>
            <w:sdt>
              <w:sdtPr>
                <w:rPr>
                  <w:rFonts w:cstheme="minorHAnsi"/>
                </w:rPr>
                <w:id w:val="1564685147"/>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2025785716"/>
            <w:placeholder>
              <w:docPart w:val="5C0217D6FD52400599BBA137F1A4FA3B"/>
            </w:placeholder>
            <w:showingPlcHdr/>
            <w:text/>
          </w:sdtPr>
          <w:sdtContent>
            <w:tc>
              <w:tcPr>
                <w:tcW w:w="0" w:type="auto"/>
              </w:tcPr>
              <w:p w14:paraId="0ED53E25" w14:textId="77777777" w:rsidR="000077F4" w:rsidRPr="00155D1F" w:rsidRDefault="000077F4" w:rsidP="00C43AB1">
                <w:pPr>
                  <w:pStyle w:val="Brezrazmikov"/>
                  <w:jc w:val="left"/>
                  <w:rPr>
                    <w:rFonts w:cstheme="minorHAnsi"/>
                  </w:rPr>
                </w:pPr>
                <w:r w:rsidRPr="00155D1F">
                  <w:rPr>
                    <w:rStyle w:val="Besedilooznabemesta"/>
                    <w:rFonts w:cstheme="minorHAnsi"/>
                  </w:rPr>
                  <w:t>Vpišite besedilo.</w:t>
                </w:r>
              </w:p>
            </w:tc>
          </w:sdtContent>
        </w:sdt>
      </w:tr>
      <w:tr w:rsidR="000077F4" w:rsidRPr="00155D1F" w14:paraId="0BAE5920" w14:textId="77777777" w:rsidTr="00BC75B0">
        <w:tc>
          <w:tcPr>
            <w:tcW w:w="5665" w:type="dxa"/>
            <w:shd w:val="clear" w:color="auto" w:fill="auto"/>
          </w:tcPr>
          <w:p w14:paraId="1AF631FC" w14:textId="72ED93FC" w:rsidR="000077F4" w:rsidRPr="00155D1F" w:rsidRDefault="000077F4" w:rsidP="00C43AB1">
            <w:pPr>
              <w:pStyle w:val="Brezrazmikov"/>
              <w:rPr>
                <w:rFonts w:cstheme="minorHAnsi"/>
              </w:rPr>
            </w:pPr>
            <w:r w:rsidRPr="00155D1F">
              <w:rPr>
                <w:rFonts w:cs="Calibri"/>
                <w:color w:val="000000"/>
              </w:rPr>
              <w:lastRenderedPageBreak/>
              <w:t>Ustrezen odgon za pogon hidravličnega dela nadgradnje</w:t>
            </w:r>
          </w:p>
        </w:tc>
        <w:tc>
          <w:tcPr>
            <w:tcW w:w="2171" w:type="dxa"/>
          </w:tcPr>
          <w:p w14:paraId="71E85794" w14:textId="77777777" w:rsidR="000077F4" w:rsidRPr="00155D1F" w:rsidRDefault="00000000" w:rsidP="00C43AB1">
            <w:pPr>
              <w:pStyle w:val="Brezrazmikov"/>
              <w:jc w:val="left"/>
              <w:rPr>
                <w:rFonts w:cstheme="minorHAnsi"/>
              </w:rPr>
            </w:pPr>
            <w:sdt>
              <w:sdtPr>
                <w:rPr>
                  <w:rFonts w:cstheme="minorHAnsi"/>
                </w:rPr>
                <w:id w:val="554433"/>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216427977"/>
            <w:placeholder>
              <w:docPart w:val="2BBA906C5A2B47D78DCD0B4CCB4B86ED"/>
            </w:placeholder>
            <w:showingPlcHdr/>
            <w:text/>
          </w:sdtPr>
          <w:sdtContent>
            <w:tc>
              <w:tcPr>
                <w:tcW w:w="0" w:type="auto"/>
              </w:tcPr>
              <w:p w14:paraId="7974AA18"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1F067AA4" w14:textId="77777777" w:rsidTr="00BC75B0">
        <w:tc>
          <w:tcPr>
            <w:tcW w:w="5665" w:type="dxa"/>
            <w:shd w:val="clear" w:color="auto" w:fill="auto"/>
          </w:tcPr>
          <w:p w14:paraId="5BF8BCB6" w14:textId="08A310FC" w:rsidR="000077F4" w:rsidRPr="00155D1F" w:rsidRDefault="000077F4" w:rsidP="00C43AB1">
            <w:pPr>
              <w:pStyle w:val="Brezrazmikov"/>
              <w:rPr>
                <w:rFonts w:cs="Calibri"/>
                <w:b/>
                <w:bCs/>
                <w:color w:val="000000"/>
              </w:rPr>
            </w:pPr>
            <w:r w:rsidRPr="00155D1F">
              <w:rPr>
                <w:rFonts w:cs="Calibri"/>
                <w:b/>
                <w:bCs/>
                <w:color w:val="000000"/>
              </w:rPr>
              <w:t>Menjalnik</w:t>
            </w:r>
          </w:p>
        </w:tc>
        <w:tc>
          <w:tcPr>
            <w:tcW w:w="2171" w:type="dxa"/>
          </w:tcPr>
          <w:p w14:paraId="706C66EF" w14:textId="77777777" w:rsidR="000077F4" w:rsidRPr="00155D1F" w:rsidRDefault="000077F4" w:rsidP="00C43AB1">
            <w:pPr>
              <w:pStyle w:val="Brezrazmikov"/>
              <w:jc w:val="left"/>
              <w:rPr>
                <w:rFonts w:cstheme="minorHAnsi"/>
                <w:b/>
                <w:bCs/>
              </w:rPr>
            </w:pPr>
          </w:p>
        </w:tc>
        <w:tc>
          <w:tcPr>
            <w:tcW w:w="0" w:type="auto"/>
          </w:tcPr>
          <w:p w14:paraId="09B5D058" w14:textId="77777777" w:rsidR="000077F4" w:rsidRPr="00155D1F" w:rsidRDefault="000077F4" w:rsidP="00C43AB1">
            <w:pPr>
              <w:pStyle w:val="Brezrazmikov"/>
              <w:jc w:val="left"/>
              <w:rPr>
                <w:rFonts w:cstheme="minorHAnsi"/>
                <w:b/>
                <w:bCs/>
              </w:rPr>
            </w:pPr>
          </w:p>
        </w:tc>
      </w:tr>
      <w:tr w:rsidR="000077F4" w:rsidRPr="00155D1F" w14:paraId="27F99CB8" w14:textId="77777777" w:rsidTr="00BC75B0">
        <w:tc>
          <w:tcPr>
            <w:tcW w:w="5665" w:type="dxa"/>
            <w:shd w:val="clear" w:color="auto" w:fill="auto"/>
          </w:tcPr>
          <w:p w14:paraId="3A9DE496" w14:textId="2D9648EA" w:rsidR="000077F4" w:rsidRPr="00155D1F" w:rsidRDefault="000077F4" w:rsidP="00C43AB1">
            <w:pPr>
              <w:pStyle w:val="Brezrazmikov"/>
              <w:rPr>
                <w:rFonts w:cstheme="minorHAnsi"/>
              </w:rPr>
            </w:pPr>
            <w:r w:rsidRPr="00155D1F">
              <w:rPr>
                <w:rFonts w:cs="Calibri"/>
                <w:color w:val="000000"/>
              </w:rPr>
              <w:t>Avtomatski ali avtomatizirani menjalnik, min. 12-stopenjski</w:t>
            </w:r>
          </w:p>
        </w:tc>
        <w:tc>
          <w:tcPr>
            <w:tcW w:w="2171" w:type="dxa"/>
          </w:tcPr>
          <w:p w14:paraId="56571EAA" w14:textId="77777777" w:rsidR="000077F4" w:rsidRPr="00155D1F" w:rsidRDefault="00000000" w:rsidP="00C43AB1">
            <w:pPr>
              <w:pStyle w:val="Brezrazmikov"/>
              <w:jc w:val="left"/>
              <w:rPr>
                <w:rFonts w:cstheme="minorHAnsi"/>
              </w:rPr>
            </w:pPr>
            <w:sdt>
              <w:sdtPr>
                <w:rPr>
                  <w:rFonts w:cstheme="minorHAnsi"/>
                </w:rPr>
                <w:id w:val="1463842224"/>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692036436"/>
            <w:placeholder>
              <w:docPart w:val="98815F4917B84E4DB5F61AF5E9FF7784"/>
            </w:placeholder>
            <w:showingPlcHdr/>
            <w:text/>
          </w:sdtPr>
          <w:sdtContent>
            <w:tc>
              <w:tcPr>
                <w:tcW w:w="0" w:type="auto"/>
              </w:tcPr>
              <w:p w14:paraId="6740473B" w14:textId="77777777" w:rsidR="000077F4" w:rsidRPr="00155D1F" w:rsidRDefault="000077F4" w:rsidP="00C43AB1">
                <w:pPr>
                  <w:pStyle w:val="Brezrazmikov"/>
                  <w:jc w:val="left"/>
                  <w:rPr>
                    <w:rFonts w:cstheme="minorHAnsi"/>
                  </w:rPr>
                </w:pPr>
                <w:r w:rsidRPr="00155D1F">
                  <w:rPr>
                    <w:rStyle w:val="Besedilooznabemesta"/>
                    <w:rFonts w:cstheme="minorHAnsi"/>
                  </w:rPr>
                  <w:t>Vpišite besedilo.</w:t>
                </w:r>
              </w:p>
            </w:tc>
          </w:sdtContent>
        </w:sdt>
      </w:tr>
      <w:tr w:rsidR="000077F4" w:rsidRPr="00155D1F" w14:paraId="27EEF972" w14:textId="77777777" w:rsidTr="00BC75B0">
        <w:tc>
          <w:tcPr>
            <w:tcW w:w="5665" w:type="dxa"/>
            <w:shd w:val="clear" w:color="auto" w:fill="auto"/>
          </w:tcPr>
          <w:p w14:paraId="60169DC6" w14:textId="79780C66" w:rsidR="000077F4" w:rsidRPr="00155D1F" w:rsidRDefault="000077F4" w:rsidP="00C43AB1">
            <w:pPr>
              <w:pStyle w:val="Brezrazmikov"/>
              <w:rPr>
                <w:rFonts w:cstheme="minorHAnsi"/>
              </w:rPr>
            </w:pPr>
            <w:r w:rsidRPr="00155D1F">
              <w:rPr>
                <w:rFonts w:cs="Calibri"/>
                <w:color w:val="000000"/>
              </w:rPr>
              <w:t xml:space="preserve">Stikalni element pritrjen pod naslonom za roko, ki vozniku omogoča komfortni vklop odgona/črpalke, elektronske postajne zavore in nevtralnega položaja menjalnika </w:t>
            </w:r>
          </w:p>
        </w:tc>
        <w:tc>
          <w:tcPr>
            <w:tcW w:w="2171" w:type="dxa"/>
          </w:tcPr>
          <w:p w14:paraId="5EAF93A3" w14:textId="77777777" w:rsidR="000077F4" w:rsidRPr="00155D1F" w:rsidRDefault="00000000" w:rsidP="00C43AB1">
            <w:pPr>
              <w:pStyle w:val="Brezrazmikov"/>
              <w:jc w:val="left"/>
              <w:rPr>
                <w:rFonts w:cstheme="minorHAnsi"/>
              </w:rPr>
            </w:pPr>
            <w:sdt>
              <w:sdtPr>
                <w:rPr>
                  <w:rFonts w:cstheme="minorHAnsi"/>
                </w:rPr>
                <w:id w:val="-1726908876"/>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36255999"/>
            <w:placeholder>
              <w:docPart w:val="723E76C0D5D84B0BBE53DD730AD98D5C"/>
            </w:placeholder>
            <w:showingPlcHdr/>
            <w:text/>
          </w:sdtPr>
          <w:sdtContent>
            <w:tc>
              <w:tcPr>
                <w:tcW w:w="0" w:type="auto"/>
              </w:tcPr>
              <w:p w14:paraId="10BFC4D6"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7795D398" w14:textId="77777777" w:rsidTr="00BC75B0">
        <w:tc>
          <w:tcPr>
            <w:tcW w:w="5665" w:type="dxa"/>
            <w:shd w:val="clear" w:color="auto" w:fill="auto"/>
          </w:tcPr>
          <w:p w14:paraId="15E44AA1" w14:textId="0D80ABA1" w:rsidR="000077F4" w:rsidRPr="00155D1F" w:rsidRDefault="000077F4" w:rsidP="00C43AB1">
            <w:pPr>
              <w:pStyle w:val="Brezrazmikov"/>
              <w:rPr>
                <w:rFonts w:cstheme="minorHAnsi"/>
              </w:rPr>
            </w:pPr>
            <w:r w:rsidRPr="00155D1F">
              <w:rPr>
                <w:rFonts w:cs="Calibri"/>
                <w:color w:val="000000"/>
              </w:rPr>
              <w:t>Prestavno razmerje primerno za smetarsko vozilo</w:t>
            </w:r>
          </w:p>
        </w:tc>
        <w:tc>
          <w:tcPr>
            <w:tcW w:w="2171" w:type="dxa"/>
          </w:tcPr>
          <w:p w14:paraId="720FCF83" w14:textId="77777777" w:rsidR="000077F4" w:rsidRPr="00155D1F" w:rsidRDefault="00000000" w:rsidP="00C43AB1">
            <w:pPr>
              <w:pStyle w:val="Brezrazmikov"/>
              <w:jc w:val="left"/>
              <w:rPr>
                <w:rFonts w:cstheme="minorHAnsi"/>
              </w:rPr>
            </w:pPr>
            <w:sdt>
              <w:sdtPr>
                <w:rPr>
                  <w:rFonts w:cstheme="minorHAnsi"/>
                </w:rPr>
                <w:id w:val="-530800354"/>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869492765"/>
            <w:placeholder>
              <w:docPart w:val="104DAEB3321F400DA46E7739A47E81AA"/>
            </w:placeholder>
            <w:showingPlcHdr/>
            <w:text/>
          </w:sdtPr>
          <w:sdtContent>
            <w:tc>
              <w:tcPr>
                <w:tcW w:w="0" w:type="auto"/>
              </w:tcPr>
              <w:p w14:paraId="6398CA4D" w14:textId="77777777" w:rsidR="000077F4" w:rsidRPr="00155D1F" w:rsidRDefault="000077F4" w:rsidP="00C43AB1">
                <w:pPr>
                  <w:pStyle w:val="Brezrazmikov"/>
                  <w:jc w:val="left"/>
                  <w:rPr>
                    <w:rFonts w:cstheme="minorHAnsi"/>
                  </w:rPr>
                </w:pPr>
                <w:r w:rsidRPr="00155D1F">
                  <w:rPr>
                    <w:rStyle w:val="Besedilooznabemesta"/>
                    <w:rFonts w:cstheme="minorHAnsi"/>
                  </w:rPr>
                  <w:t>Vpišite besedilo.</w:t>
                </w:r>
              </w:p>
            </w:tc>
          </w:sdtContent>
        </w:sdt>
      </w:tr>
      <w:tr w:rsidR="000077F4" w:rsidRPr="00155D1F" w14:paraId="3FCD1FF0" w14:textId="77777777" w:rsidTr="00BC75B0">
        <w:tc>
          <w:tcPr>
            <w:tcW w:w="5665" w:type="dxa"/>
            <w:shd w:val="clear" w:color="auto" w:fill="auto"/>
          </w:tcPr>
          <w:p w14:paraId="04C7D9BB" w14:textId="1C44FBA9" w:rsidR="000077F4" w:rsidRPr="00155D1F" w:rsidRDefault="000077F4" w:rsidP="00C43AB1">
            <w:pPr>
              <w:pStyle w:val="Brezrazmikov"/>
              <w:rPr>
                <w:rFonts w:cstheme="minorHAnsi"/>
              </w:rPr>
            </w:pPr>
            <w:r w:rsidRPr="00155D1F">
              <w:rPr>
                <w:rFonts w:cs="Calibri"/>
                <w:color w:val="000000"/>
              </w:rPr>
              <w:t>Način delovanja menjalnika primeren za smetarsko vozilo</w:t>
            </w:r>
          </w:p>
        </w:tc>
        <w:tc>
          <w:tcPr>
            <w:tcW w:w="2171" w:type="dxa"/>
          </w:tcPr>
          <w:p w14:paraId="01F89F1F" w14:textId="77777777" w:rsidR="000077F4" w:rsidRPr="00155D1F" w:rsidRDefault="00000000" w:rsidP="00C43AB1">
            <w:pPr>
              <w:pStyle w:val="Brezrazmikov"/>
              <w:jc w:val="left"/>
              <w:rPr>
                <w:rFonts w:cstheme="minorHAnsi"/>
              </w:rPr>
            </w:pPr>
            <w:sdt>
              <w:sdtPr>
                <w:rPr>
                  <w:rFonts w:cstheme="minorHAnsi"/>
                </w:rPr>
                <w:id w:val="-1140715882"/>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611971809"/>
            <w:placeholder>
              <w:docPart w:val="BFACB91D48E44EA79722EB0CD2A20618"/>
            </w:placeholder>
            <w:showingPlcHdr/>
            <w:text/>
          </w:sdtPr>
          <w:sdtContent>
            <w:tc>
              <w:tcPr>
                <w:tcW w:w="0" w:type="auto"/>
              </w:tcPr>
              <w:p w14:paraId="39FD26FA"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5F809DE6" w14:textId="77777777" w:rsidTr="00BC75B0">
        <w:tc>
          <w:tcPr>
            <w:tcW w:w="5665" w:type="dxa"/>
            <w:shd w:val="clear" w:color="auto" w:fill="auto"/>
          </w:tcPr>
          <w:p w14:paraId="219A8419" w14:textId="116F348A" w:rsidR="000077F4" w:rsidRPr="00155D1F" w:rsidRDefault="000077F4" w:rsidP="00C43AB1">
            <w:pPr>
              <w:pStyle w:val="Brezrazmikov"/>
              <w:rPr>
                <w:rFonts w:cs="Calibri"/>
                <w:b/>
                <w:bCs/>
                <w:color w:val="000000"/>
              </w:rPr>
            </w:pPr>
            <w:r w:rsidRPr="00155D1F">
              <w:rPr>
                <w:rFonts w:cs="Calibri"/>
                <w:b/>
                <w:bCs/>
                <w:color w:val="000000"/>
              </w:rPr>
              <w:t>Diferencial</w:t>
            </w:r>
          </w:p>
        </w:tc>
        <w:tc>
          <w:tcPr>
            <w:tcW w:w="2171" w:type="dxa"/>
          </w:tcPr>
          <w:p w14:paraId="3FCA8641" w14:textId="77777777" w:rsidR="000077F4" w:rsidRPr="00155D1F" w:rsidRDefault="000077F4" w:rsidP="00C43AB1">
            <w:pPr>
              <w:pStyle w:val="Brezrazmikov"/>
              <w:jc w:val="left"/>
              <w:rPr>
                <w:rFonts w:cstheme="minorHAnsi"/>
                <w:b/>
                <w:bCs/>
              </w:rPr>
            </w:pPr>
          </w:p>
        </w:tc>
        <w:tc>
          <w:tcPr>
            <w:tcW w:w="0" w:type="auto"/>
          </w:tcPr>
          <w:p w14:paraId="578D36EA" w14:textId="77777777" w:rsidR="000077F4" w:rsidRPr="00155D1F" w:rsidRDefault="000077F4" w:rsidP="00C43AB1">
            <w:pPr>
              <w:pStyle w:val="Brezrazmikov"/>
              <w:jc w:val="left"/>
              <w:rPr>
                <w:rFonts w:cstheme="minorHAnsi"/>
                <w:b/>
                <w:bCs/>
              </w:rPr>
            </w:pPr>
          </w:p>
        </w:tc>
      </w:tr>
      <w:tr w:rsidR="000077F4" w:rsidRPr="00155D1F" w14:paraId="24F2D132" w14:textId="77777777" w:rsidTr="00BC75B0">
        <w:tc>
          <w:tcPr>
            <w:tcW w:w="5665" w:type="dxa"/>
            <w:shd w:val="clear" w:color="auto" w:fill="auto"/>
          </w:tcPr>
          <w:p w14:paraId="3B4EFFDF" w14:textId="0B4E0AFC" w:rsidR="000077F4" w:rsidRPr="00155D1F" w:rsidRDefault="000077F4" w:rsidP="00C43AB1">
            <w:pPr>
              <w:pStyle w:val="Brezrazmikov"/>
              <w:rPr>
                <w:rFonts w:cstheme="minorHAnsi"/>
              </w:rPr>
            </w:pPr>
            <w:r w:rsidRPr="00155D1F">
              <w:rPr>
                <w:rFonts w:cstheme="minorHAnsi"/>
              </w:rPr>
              <w:t>Zapora diferenciala na zadnji osi</w:t>
            </w:r>
          </w:p>
        </w:tc>
        <w:tc>
          <w:tcPr>
            <w:tcW w:w="2171" w:type="dxa"/>
          </w:tcPr>
          <w:p w14:paraId="60BAE500" w14:textId="77777777" w:rsidR="000077F4" w:rsidRPr="00155D1F" w:rsidRDefault="00000000" w:rsidP="00C43AB1">
            <w:pPr>
              <w:pStyle w:val="Brezrazmikov"/>
              <w:jc w:val="left"/>
              <w:rPr>
                <w:rFonts w:cstheme="minorHAnsi"/>
              </w:rPr>
            </w:pPr>
            <w:sdt>
              <w:sdtPr>
                <w:rPr>
                  <w:rFonts w:cstheme="minorHAnsi"/>
                </w:rPr>
                <w:id w:val="-1141109601"/>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2047512182"/>
            <w:placeholder>
              <w:docPart w:val="89F62D7759DE41D6ADF9C3A3AFBF5497"/>
            </w:placeholder>
            <w:showingPlcHdr/>
            <w:text/>
          </w:sdtPr>
          <w:sdtContent>
            <w:tc>
              <w:tcPr>
                <w:tcW w:w="0" w:type="auto"/>
              </w:tcPr>
              <w:p w14:paraId="7CF02CC7" w14:textId="77777777" w:rsidR="000077F4" w:rsidRPr="00155D1F" w:rsidRDefault="000077F4" w:rsidP="00C43AB1">
                <w:pPr>
                  <w:pStyle w:val="Brezrazmikov"/>
                  <w:jc w:val="left"/>
                  <w:rPr>
                    <w:rFonts w:cstheme="minorHAnsi"/>
                  </w:rPr>
                </w:pPr>
                <w:r w:rsidRPr="00155D1F">
                  <w:rPr>
                    <w:rStyle w:val="Besedilooznabemesta"/>
                    <w:rFonts w:cstheme="minorHAnsi"/>
                  </w:rPr>
                  <w:t>Vpišite besedilo.</w:t>
                </w:r>
              </w:p>
            </w:tc>
          </w:sdtContent>
        </w:sdt>
      </w:tr>
      <w:tr w:rsidR="000077F4" w:rsidRPr="00155D1F" w14:paraId="3E31CC04" w14:textId="77777777" w:rsidTr="00BC75B0">
        <w:tc>
          <w:tcPr>
            <w:tcW w:w="5665" w:type="dxa"/>
            <w:shd w:val="clear" w:color="auto" w:fill="auto"/>
          </w:tcPr>
          <w:p w14:paraId="63695566" w14:textId="38413E90" w:rsidR="000077F4" w:rsidRPr="00155D1F" w:rsidRDefault="000077F4" w:rsidP="00C43AB1">
            <w:pPr>
              <w:pStyle w:val="Brezrazmikov"/>
              <w:rPr>
                <w:rFonts w:cstheme="minorHAnsi"/>
                <w:b/>
                <w:bCs/>
              </w:rPr>
            </w:pPr>
            <w:r w:rsidRPr="00155D1F">
              <w:rPr>
                <w:rFonts w:cstheme="minorHAnsi"/>
                <w:b/>
                <w:bCs/>
              </w:rPr>
              <w:t>Zavorni sistem:</w:t>
            </w:r>
          </w:p>
        </w:tc>
        <w:tc>
          <w:tcPr>
            <w:tcW w:w="2171" w:type="dxa"/>
          </w:tcPr>
          <w:p w14:paraId="5AFE1BA5" w14:textId="77777777" w:rsidR="000077F4" w:rsidRPr="00155D1F" w:rsidRDefault="000077F4" w:rsidP="00C43AB1">
            <w:pPr>
              <w:pStyle w:val="Brezrazmikov"/>
              <w:jc w:val="left"/>
              <w:rPr>
                <w:rFonts w:cstheme="minorHAnsi"/>
                <w:b/>
                <w:bCs/>
              </w:rPr>
            </w:pPr>
          </w:p>
        </w:tc>
        <w:tc>
          <w:tcPr>
            <w:tcW w:w="0" w:type="auto"/>
          </w:tcPr>
          <w:p w14:paraId="617770DD" w14:textId="77777777" w:rsidR="000077F4" w:rsidRPr="00155D1F" w:rsidRDefault="000077F4" w:rsidP="00C43AB1">
            <w:pPr>
              <w:pStyle w:val="Brezrazmikov"/>
              <w:jc w:val="left"/>
              <w:rPr>
                <w:rFonts w:cstheme="minorHAnsi"/>
                <w:b/>
                <w:bCs/>
              </w:rPr>
            </w:pPr>
          </w:p>
        </w:tc>
      </w:tr>
      <w:tr w:rsidR="000077F4" w:rsidRPr="00155D1F" w14:paraId="37E819A8" w14:textId="77777777" w:rsidTr="00BC75B0">
        <w:tc>
          <w:tcPr>
            <w:tcW w:w="5665" w:type="dxa"/>
            <w:shd w:val="clear" w:color="auto" w:fill="auto"/>
          </w:tcPr>
          <w:p w14:paraId="7E1064A8" w14:textId="37A356BF" w:rsidR="000077F4" w:rsidRPr="00155D1F" w:rsidRDefault="000077F4" w:rsidP="00C43AB1">
            <w:pPr>
              <w:pStyle w:val="Brezrazmikov"/>
              <w:rPr>
                <w:rFonts w:cstheme="minorHAnsi"/>
              </w:rPr>
            </w:pPr>
            <w:r w:rsidRPr="00155D1F">
              <w:rPr>
                <w:rFonts w:cs="Calibri"/>
                <w:color w:val="000000"/>
              </w:rPr>
              <w:t>Zračni zavorni sistem z ogrevanim sušilcem zraka</w:t>
            </w:r>
          </w:p>
        </w:tc>
        <w:tc>
          <w:tcPr>
            <w:tcW w:w="2171" w:type="dxa"/>
          </w:tcPr>
          <w:p w14:paraId="55F26AC1" w14:textId="77777777" w:rsidR="000077F4" w:rsidRPr="00155D1F" w:rsidRDefault="00000000" w:rsidP="00C43AB1">
            <w:pPr>
              <w:pStyle w:val="Brezrazmikov"/>
              <w:jc w:val="left"/>
              <w:rPr>
                <w:rFonts w:cstheme="minorHAnsi"/>
              </w:rPr>
            </w:pPr>
            <w:sdt>
              <w:sdtPr>
                <w:rPr>
                  <w:rFonts w:cstheme="minorHAnsi"/>
                </w:rPr>
                <w:id w:val="-1769846642"/>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907842944"/>
            <w:placeholder>
              <w:docPart w:val="1C43F412C2A54CF8920A79DAD757483B"/>
            </w:placeholder>
            <w:showingPlcHdr/>
            <w:text/>
          </w:sdtPr>
          <w:sdtContent>
            <w:tc>
              <w:tcPr>
                <w:tcW w:w="0" w:type="auto"/>
              </w:tcPr>
              <w:p w14:paraId="4FF65357"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19C37BAE" w14:textId="77777777" w:rsidTr="00BC75B0">
        <w:tc>
          <w:tcPr>
            <w:tcW w:w="5665" w:type="dxa"/>
            <w:shd w:val="clear" w:color="auto" w:fill="auto"/>
          </w:tcPr>
          <w:p w14:paraId="5E2D0ED5" w14:textId="1043A758" w:rsidR="000077F4" w:rsidRPr="00155D1F" w:rsidRDefault="000077F4" w:rsidP="00C43AB1">
            <w:pPr>
              <w:pStyle w:val="Brezrazmikov"/>
              <w:rPr>
                <w:rFonts w:cstheme="minorHAnsi"/>
              </w:rPr>
            </w:pPr>
            <w:r w:rsidRPr="00155D1F">
              <w:rPr>
                <w:rFonts w:cs="Calibri"/>
                <w:color w:val="000000"/>
              </w:rPr>
              <w:t>Disk zavore na vseh oseh</w:t>
            </w:r>
          </w:p>
        </w:tc>
        <w:tc>
          <w:tcPr>
            <w:tcW w:w="2171" w:type="dxa"/>
          </w:tcPr>
          <w:p w14:paraId="019EE231" w14:textId="77777777" w:rsidR="000077F4" w:rsidRPr="00155D1F" w:rsidRDefault="00000000" w:rsidP="00C43AB1">
            <w:pPr>
              <w:pStyle w:val="Brezrazmikov"/>
              <w:jc w:val="left"/>
              <w:rPr>
                <w:rFonts w:cstheme="minorHAnsi"/>
              </w:rPr>
            </w:pPr>
            <w:sdt>
              <w:sdtPr>
                <w:rPr>
                  <w:rFonts w:cstheme="minorHAnsi"/>
                </w:rPr>
                <w:id w:val="53736081"/>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612255126"/>
            <w:placeholder>
              <w:docPart w:val="63BCEBF404E947E999687EACA1EC1E87"/>
            </w:placeholder>
            <w:showingPlcHdr/>
            <w:text/>
          </w:sdtPr>
          <w:sdtContent>
            <w:tc>
              <w:tcPr>
                <w:tcW w:w="0" w:type="auto"/>
              </w:tcPr>
              <w:p w14:paraId="475818FD"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19B48DFA" w14:textId="77777777" w:rsidTr="00BC75B0">
        <w:tc>
          <w:tcPr>
            <w:tcW w:w="5665" w:type="dxa"/>
            <w:shd w:val="clear" w:color="auto" w:fill="auto"/>
          </w:tcPr>
          <w:p w14:paraId="7B6C7203" w14:textId="0E77992A" w:rsidR="000077F4" w:rsidRPr="00155D1F" w:rsidRDefault="000077F4" w:rsidP="00C43AB1">
            <w:pPr>
              <w:pStyle w:val="Brezrazmikov"/>
              <w:rPr>
                <w:rFonts w:cstheme="minorHAnsi"/>
              </w:rPr>
            </w:pPr>
            <w:r w:rsidRPr="00155D1F">
              <w:rPr>
                <w:rFonts w:cs="Calibri"/>
                <w:color w:val="000000"/>
              </w:rPr>
              <w:t>ABS</w:t>
            </w:r>
          </w:p>
        </w:tc>
        <w:tc>
          <w:tcPr>
            <w:tcW w:w="2171" w:type="dxa"/>
          </w:tcPr>
          <w:p w14:paraId="0A5ED8F3" w14:textId="77777777" w:rsidR="000077F4" w:rsidRPr="00155D1F" w:rsidRDefault="00000000" w:rsidP="00C43AB1">
            <w:pPr>
              <w:pStyle w:val="Brezrazmikov"/>
              <w:jc w:val="left"/>
              <w:rPr>
                <w:rFonts w:cstheme="minorHAnsi"/>
              </w:rPr>
            </w:pPr>
            <w:sdt>
              <w:sdtPr>
                <w:rPr>
                  <w:rFonts w:cstheme="minorHAnsi"/>
                </w:rPr>
                <w:id w:val="-306011079"/>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987766917"/>
            <w:placeholder>
              <w:docPart w:val="41922CFB52FC45D6B0ABE93276D377DC"/>
            </w:placeholder>
            <w:showingPlcHdr/>
            <w:text/>
          </w:sdtPr>
          <w:sdtContent>
            <w:tc>
              <w:tcPr>
                <w:tcW w:w="0" w:type="auto"/>
              </w:tcPr>
              <w:p w14:paraId="73B59F7E"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648D4E84" w14:textId="77777777" w:rsidTr="00BC75B0">
        <w:tc>
          <w:tcPr>
            <w:tcW w:w="5665" w:type="dxa"/>
            <w:shd w:val="clear" w:color="auto" w:fill="auto"/>
          </w:tcPr>
          <w:p w14:paraId="3EB76432" w14:textId="1D3B8A98" w:rsidR="000077F4" w:rsidRPr="00155D1F" w:rsidRDefault="000077F4" w:rsidP="00C43AB1">
            <w:pPr>
              <w:pStyle w:val="Brezrazmikov"/>
              <w:rPr>
                <w:rFonts w:cstheme="minorHAnsi"/>
              </w:rPr>
            </w:pPr>
            <w:r w:rsidRPr="00155D1F">
              <w:rPr>
                <w:rFonts w:cs="Calibri"/>
                <w:color w:val="000000"/>
              </w:rPr>
              <w:t>Sistem proti zdrsu koles pri speljevanju ASR</w:t>
            </w:r>
          </w:p>
        </w:tc>
        <w:tc>
          <w:tcPr>
            <w:tcW w:w="2171" w:type="dxa"/>
          </w:tcPr>
          <w:p w14:paraId="1C8BAABB" w14:textId="77777777" w:rsidR="000077F4" w:rsidRPr="00155D1F" w:rsidRDefault="00000000" w:rsidP="00C43AB1">
            <w:pPr>
              <w:pStyle w:val="Brezrazmikov"/>
              <w:jc w:val="left"/>
              <w:rPr>
                <w:rFonts w:cstheme="minorHAnsi"/>
              </w:rPr>
            </w:pPr>
            <w:sdt>
              <w:sdtPr>
                <w:rPr>
                  <w:rFonts w:cstheme="minorHAnsi"/>
                </w:rPr>
                <w:id w:val="1275438047"/>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99784545"/>
            <w:placeholder>
              <w:docPart w:val="B555D2B3B63F4568B04F92CA812C5450"/>
            </w:placeholder>
            <w:showingPlcHdr/>
            <w:text/>
          </w:sdtPr>
          <w:sdtContent>
            <w:tc>
              <w:tcPr>
                <w:tcW w:w="0" w:type="auto"/>
              </w:tcPr>
              <w:p w14:paraId="3521963C" w14:textId="77777777" w:rsidR="000077F4" w:rsidRPr="00155D1F" w:rsidRDefault="000077F4" w:rsidP="00C43AB1">
                <w:pPr>
                  <w:pStyle w:val="Brezrazmikov"/>
                  <w:jc w:val="left"/>
                  <w:rPr>
                    <w:rFonts w:cstheme="minorHAnsi"/>
                  </w:rPr>
                </w:pPr>
                <w:r w:rsidRPr="00155D1F">
                  <w:rPr>
                    <w:rStyle w:val="Besedilooznabemesta"/>
                    <w:rFonts w:cstheme="minorHAnsi"/>
                  </w:rPr>
                  <w:t>Vpišite besedilo.</w:t>
                </w:r>
              </w:p>
            </w:tc>
          </w:sdtContent>
        </w:sdt>
      </w:tr>
      <w:tr w:rsidR="000077F4" w:rsidRPr="00155D1F" w14:paraId="6D5BE1B7" w14:textId="77777777" w:rsidTr="00BC75B0">
        <w:tc>
          <w:tcPr>
            <w:tcW w:w="5665" w:type="dxa"/>
            <w:shd w:val="clear" w:color="auto" w:fill="auto"/>
          </w:tcPr>
          <w:p w14:paraId="1C0A0C2D" w14:textId="1040B4C0" w:rsidR="000077F4" w:rsidRPr="00155D1F" w:rsidRDefault="000077F4" w:rsidP="00C43AB1">
            <w:pPr>
              <w:pStyle w:val="Brezrazmikov"/>
              <w:rPr>
                <w:rFonts w:cstheme="minorHAnsi"/>
              </w:rPr>
            </w:pPr>
            <w:r w:rsidRPr="00155D1F">
              <w:rPr>
                <w:rFonts w:cs="Calibri"/>
                <w:color w:val="000000"/>
              </w:rPr>
              <w:t>Elektronski stabilizacijski program ESP</w:t>
            </w:r>
          </w:p>
        </w:tc>
        <w:tc>
          <w:tcPr>
            <w:tcW w:w="2171" w:type="dxa"/>
          </w:tcPr>
          <w:p w14:paraId="4881D53E" w14:textId="77777777" w:rsidR="000077F4" w:rsidRPr="00155D1F" w:rsidRDefault="00000000" w:rsidP="00C43AB1">
            <w:pPr>
              <w:pStyle w:val="Brezrazmikov"/>
              <w:jc w:val="left"/>
              <w:rPr>
                <w:rFonts w:cstheme="minorHAnsi"/>
              </w:rPr>
            </w:pPr>
            <w:sdt>
              <w:sdtPr>
                <w:rPr>
                  <w:rFonts w:cstheme="minorHAnsi"/>
                </w:rPr>
                <w:id w:val="1305967077"/>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555071081"/>
            <w:placeholder>
              <w:docPart w:val="B472D61BD6954F43B63E0E93587F63CB"/>
            </w:placeholder>
            <w:showingPlcHdr/>
            <w:text/>
          </w:sdtPr>
          <w:sdtContent>
            <w:tc>
              <w:tcPr>
                <w:tcW w:w="0" w:type="auto"/>
              </w:tcPr>
              <w:p w14:paraId="37DE7C86"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51AA2AE7" w14:textId="77777777" w:rsidTr="00BC75B0">
        <w:tc>
          <w:tcPr>
            <w:tcW w:w="5665" w:type="dxa"/>
            <w:shd w:val="clear" w:color="auto" w:fill="auto"/>
          </w:tcPr>
          <w:p w14:paraId="78EF1CCB" w14:textId="1D62E0D3" w:rsidR="000077F4" w:rsidRPr="00155D1F" w:rsidRDefault="000077F4" w:rsidP="00C43AB1">
            <w:pPr>
              <w:pStyle w:val="Brezrazmikov"/>
              <w:rPr>
                <w:rFonts w:cstheme="minorHAnsi"/>
              </w:rPr>
            </w:pPr>
            <w:r w:rsidRPr="00155D1F">
              <w:rPr>
                <w:rFonts w:cs="Calibri"/>
                <w:color w:val="000000"/>
              </w:rPr>
              <w:t>Postajna zavora za smetarsko vozilo z omejitvijo vzvratne vožnje</w:t>
            </w:r>
          </w:p>
        </w:tc>
        <w:tc>
          <w:tcPr>
            <w:tcW w:w="2171" w:type="dxa"/>
          </w:tcPr>
          <w:p w14:paraId="08308692" w14:textId="77777777" w:rsidR="000077F4" w:rsidRPr="00155D1F" w:rsidRDefault="00000000" w:rsidP="00C43AB1">
            <w:pPr>
              <w:pStyle w:val="Brezrazmikov"/>
              <w:jc w:val="left"/>
              <w:rPr>
                <w:rFonts w:cstheme="minorHAnsi"/>
              </w:rPr>
            </w:pPr>
            <w:sdt>
              <w:sdtPr>
                <w:rPr>
                  <w:rFonts w:cstheme="minorHAnsi"/>
                </w:rPr>
                <w:id w:val="409969761"/>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2114165795"/>
            <w:placeholder>
              <w:docPart w:val="95C9F47876AD49FC965EC2B1BFB388BC"/>
            </w:placeholder>
            <w:showingPlcHdr/>
            <w:text/>
          </w:sdtPr>
          <w:sdtContent>
            <w:tc>
              <w:tcPr>
                <w:tcW w:w="0" w:type="auto"/>
              </w:tcPr>
              <w:p w14:paraId="48A73507"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46DE6E0C" w14:textId="77777777" w:rsidTr="00BC75B0">
        <w:tc>
          <w:tcPr>
            <w:tcW w:w="5665" w:type="dxa"/>
            <w:shd w:val="clear" w:color="auto" w:fill="auto"/>
          </w:tcPr>
          <w:p w14:paraId="083CC633" w14:textId="7557C588" w:rsidR="000077F4" w:rsidRPr="00155D1F" w:rsidRDefault="000077F4" w:rsidP="00C43AB1">
            <w:pPr>
              <w:pStyle w:val="Brezrazmikov"/>
              <w:rPr>
                <w:rFonts w:cstheme="minorHAnsi"/>
              </w:rPr>
            </w:pPr>
            <w:r w:rsidRPr="00155D1F">
              <w:rPr>
                <w:rFonts w:cs="Calibri"/>
                <w:color w:val="000000"/>
              </w:rPr>
              <w:t>Ročna zavora delujoča tudi na prednji osi</w:t>
            </w:r>
          </w:p>
        </w:tc>
        <w:tc>
          <w:tcPr>
            <w:tcW w:w="2171" w:type="dxa"/>
          </w:tcPr>
          <w:p w14:paraId="1E8C43AF" w14:textId="77777777" w:rsidR="000077F4" w:rsidRPr="00155D1F" w:rsidRDefault="00000000" w:rsidP="00C43AB1">
            <w:pPr>
              <w:pStyle w:val="Brezrazmikov"/>
              <w:jc w:val="left"/>
              <w:rPr>
                <w:rFonts w:cstheme="minorHAnsi"/>
              </w:rPr>
            </w:pPr>
            <w:sdt>
              <w:sdtPr>
                <w:rPr>
                  <w:rFonts w:cstheme="minorHAnsi"/>
                </w:rPr>
                <w:id w:val="1149557503"/>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658459291"/>
            <w:placeholder>
              <w:docPart w:val="E6A87EA467B343BA85C3EA462D36C8E3"/>
            </w:placeholder>
            <w:showingPlcHdr/>
            <w:text/>
          </w:sdtPr>
          <w:sdtContent>
            <w:tc>
              <w:tcPr>
                <w:tcW w:w="0" w:type="auto"/>
              </w:tcPr>
              <w:p w14:paraId="060D4A0C"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03EA991A" w14:textId="77777777" w:rsidTr="00BC75B0">
        <w:tc>
          <w:tcPr>
            <w:tcW w:w="5665" w:type="dxa"/>
            <w:shd w:val="clear" w:color="auto" w:fill="auto"/>
          </w:tcPr>
          <w:p w14:paraId="03ADB80D" w14:textId="1F804554" w:rsidR="000077F4" w:rsidRPr="00155D1F" w:rsidRDefault="000077F4" w:rsidP="00C43AB1">
            <w:pPr>
              <w:pStyle w:val="Brezrazmikov"/>
              <w:rPr>
                <w:rFonts w:cs="Calibri"/>
                <w:b/>
                <w:bCs/>
                <w:color w:val="000000"/>
              </w:rPr>
            </w:pPr>
            <w:r w:rsidRPr="00155D1F">
              <w:rPr>
                <w:rFonts w:cs="Calibri"/>
                <w:b/>
                <w:bCs/>
                <w:color w:val="000000"/>
              </w:rPr>
              <w:t>Krmilni mehanizem</w:t>
            </w:r>
          </w:p>
        </w:tc>
        <w:tc>
          <w:tcPr>
            <w:tcW w:w="2171" w:type="dxa"/>
          </w:tcPr>
          <w:p w14:paraId="3A7A6E50" w14:textId="77777777" w:rsidR="000077F4" w:rsidRPr="00155D1F" w:rsidRDefault="000077F4" w:rsidP="00C43AB1">
            <w:pPr>
              <w:pStyle w:val="Brezrazmikov"/>
              <w:jc w:val="left"/>
              <w:rPr>
                <w:rFonts w:cstheme="minorHAnsi"/>
                <w:b/>
                <w:bCs/>
              </w:rPr>
            </w:pPr>
          </w:p>
        </w:tc>
        <w:tc>
          <w:tcPr>
            <w:tcW w:w="0" w:type="auto"/>
          </w:tcPr>
          <w:p w14:paraId="05E6D79F" w14:textId="77777777" w:rsidR="000077F4" w:rsidRPr="00155D1F" w:rsidRDefault="000077F4" w:rsidP="00C43AB1">
            <w:pPr>
              <w:pStyle w:val="Brezrazmikov"/>
              <w:jc w:val="left"/>
              <w:rPr>
                <w:rFonts w:cstheme="minorHAnsi"/>
                <w:b/>
                <w:bCs/>
              </w:rPr>
            </w:pPr>
          </w:p>
        </w:tc>
      </w:tr>
      <w:tr w:rsidR="000077F4" w:rsidRPr="00155D1F" w14:paraId="6368698E" w14:textId="77777777" w:rsidTr="00BC75B0">
        <w:tc>
          <w:tcPr>
            <w:tcW w:w="5665" w:type="dxa"/>
            <w:shd w:val="clear" w:color="auto" w:fill="auto"/>
          </w:tcPr>
          <w:p w14:paraId="5E30AB55" w14:textId="451B78C9" w:rsidR="000077F4" w:rsidRPr="00155D1F" w:rsidRDefault="000077F4" w:rsidP="00C43AB1">
            <w:pPr>
              <w:pStyle w:val="Odstavekseznama"/>
              <w:widowControl w:val="0"/>
              <w:autoSpaceDE w:val="0"/>
              <w:autoSpaceDN w:val="0"/>
              <w:adjustRightInd w:val="0"/>
              <w:spacing w:line="240" w:lineRule="auto"/>
              <w:ind w:left="0"/>
              <w:rPr>
                <w:rFonts w:cs="Calibri"/>
                <w:color w:val="000000"/>
              </w:rPr>
            </w:pPr>
            <w:r w:rsidRPr="00155D1F">
              <w:rPr>
                <w:rFonts w:cs="Calibri"/>
                <w:color w:val="000000"/>
              </w:rPr>
              <w:t>Več-funkcijski volan, nastavljiv po višini in naklonu</w:t>
            </w:r>
          </w:p>
        </w:tc>
        <w:tc>
          <w:tcPr>
            <w:tcW w:w="2171" w:type="dxa"/>
          </w:tcPr>
          <w:p w14:paraId="0C29C814" w14:textId="77777777" w:rsidR="000077F4" w:rsidRPr="00155D1F" w:rsidRDefault="00000000" w:rsidP="00C43AB1">
            <w:pPr>
              <w:pStyle w:val="Brezrazmikov"/>
              <w:jc w:val="left"/>
              <w:rPr>
                <w:rFonts w:cstheme="minorHAnsi"/>
              </w:rPr>
            </w:pPr>
            <w:sdt>
              <w:sdtPr>
                <w:rPr>
                  <w:rFonts w:cstheme="minorHAnsi"/>
                </w:rPr>
                <w:id w:val="1089814491"/>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319702219"/>
            <w:placeholder>
              <w:docPart w:val="C56EB58DB99C4154AA1BAF5A7F424E3C"/>
            </w:placeholder>
            <w:showingPlcHdr/>
            <w:text/>
          </w:sdtPr>
          <w:sdtContent>
            <w:tc>
              <w:tcPr>
                <w:tcW w:w="0" w:type="auto"/>
              </w:tcPr>
              <w:p w14:paraId="39ED65D5" w14:textId="77777777" w:rsidR="000077F4" w:rsidRPr="00155D1F" w:rsidRDefault="000077F4" w:rsidP="00C43AB1">
                <w:pPr>
                  <w:pStyle w:val="Brezrazmikov"/>
                  <w:jc w:val="left"/>
                  <w:rPr>
                    <w:rFonts w:cstheme="minorHAnsi"/>
                  </w:rPr>
                </w:pPr>
                <w:r w:rsidRPr="00155D1F">
                  <w:rPr>
                    <w:rStyle w:val="Besedilooznabemesta"/>
                    <w:rFonts w:cstheme="minorHAnsi"/>
                  </w:rPr>
                  <w:t>Vpišite besedilo.</w:t>
                </w:r>
              </w:p>
            </w:tc>
          </w:sdtContent>
        </w:sdt>
      </w:tr>
      <w:tr w:rsidR="000077F4" w:rsidRPr="00155D1F" w14:paraId="3149BC64" w14:textId="77777777" w:rsidTr="00BC75B0">
        <w:tc>
          <w:tcPr>
            <w:tcW w:w="5665" w:type="dxa"/>
            <w:shd w:val="clear" w:color="auto" w:fill="auto"/>
          </w:tcPr>
          <w:p w14:paraId="357DCDF2" w14:textId="109F9341" w:rsidR="000077F4" w:rsidRPr="00155D1F" w:rsidRDefault="000077F4" w:rsidP="00C43AB1">
            <w:pPr>
              <w:pStyle w:val="Odstavekseznama"/>
              <w:widowControl w:val="0"/>
              <w:autoSpaceDE w:val="0"/>
              <w:autoSpaceDN w:val="0"/>
              <w:adjustRightInd w:val="0"/>
              <w:spacing w:line="240" w:lineRule="auto"/>
              <w:ind w:left="0"/>
              <w:rPr>
                <w:rFonts w:cs="Calibri"/>
                <w:b/>
                <w:bCs/>
                <w:color w:val="000000"/>
              </w:rPr>
            </w:pPr>
            <w:r w:rsidRPr="00155D1F">
              <w:rPr>
                <w:rFonts w:cs="Calibri"/>
                <w:b/>
                <w:bCs/>
                <w:color w:val="000000"/>
              </w:rPr>
              <w:t>Kolesa in vzmetenje</w:t>
            </w:r>
          </w:p>
        </w:tc>
        <w:tc>
          <w:tcPr>
            <w:tcW w:w="2171" w:type="dxa"/>
          </w:tcPr>
          <w:p w14:paraId="36528C7D" w14:textId="77777777" w:rsidR="000077F4" w:rsidRPr="00155D1F" w:rsidRDefault="000077F4" w:rsidP="00C43AB1">
            <w:pPr>
              <w:pStyle w:val="Brezrazmikov"/>
              <w:jc w:val="left"/>
              <w:rPr>
                <w:rFonts w:cstheme="minorHAnsi"/>
                <w:b/>
                <w:bCs/>
              </w:rPr>
            </w:pPr>
          </w:p>
        </w:tc>
        <w:tc>
          <w:tcPr>
            <w:tcW w:w="0" w:type="auto"/>
          </w:tcPr>
          <w:p w14:paraId="17E46D81" w14:textId="77777777" w:rsidR="000077F4" w:rsidRPr="00155D1F" w:rsidRDefault="000077F4" w:rsidP="00C43AB1">
            <w:pPr>
              <w:pStyle w:val="Brezrazmikov"/>
              <w:jc w:val="left"/>
              <w:rPr>
                <w:rFonts w:cstheme="minorHAnsi"/>
                <w:b/>
                <w:bCs/>
              </w:rPr>
            </w:pPr>
          </w:p>
        </w:tc>
      </w:tr>
      <w:tr w:rsidR="000077F4" w:rsidRPr="00155D1F" w14:paraId="12FF2D0F" w14:textId="77777777" w:rsidTr="00BC75B0">
        <w:tc>
          <w:tcPr>
            <w:tcW w:w="5665" w:type="dxa"/>
            <w:shd w:val="clear" w:color="auto" w:fill="auto"/>
          </w:tcPr>
          <w:p w14:paraId="37A649DF" w14:textId="242E0F9F" w:rsidR="000077F4" w:rsidRPr="00155D1F" w:rsidRDefault="000077F4" w:rsidP="00C43AB1">
            <w:pPr>
              <w:pStyle w:val="Brezrazmikov"/>
              <w:rPr>
                <w:rFonts w:cstheme="minorHAnsi"/>
              </w:rPr>
            </w:pPr>
            <w:r w:rsidRPr="00155D1F">
              <w:t>Stabilizatorji na vseh oseh</w:t>
            </w:r>
          </w:p>
        </w:tc>
        <w:tc>
          <w:tcPr>
            <w:tcW w:w="2171" w:type="dxa"/>
          </w:tcPr>
          <w:p w14:paraId="016CCF53" w14:textId="77777777" w:rsidR="000077F4" w:rsidRPr="00155D1F" w:rsidRDefault="00000000" w:rsidP="00C43AB1">
            <w:pPr>
              <w:pStyle w:val="Brezrazmikov"/>
              <w:jc w:val="left"/>
              <w:rPr>
                <w:rFonts w:cstheme="minorHAnsi"/>
              </w:rPr>
            </w:pPr>
            <w:sdt>
              <w:sdtPr>
                <w:rPr>
                  <w:rFonts w:cstheme="minorHAnsi"/>
                </w:rPr>
                <w:id w:val="2116636084"/>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964170893"/>
            <w:placeholder>
              <w:docPart w:val="68141386174244CEB21EC45249DF5C3A"/>
            </w:placeholder>
            <w:showingPlcHdr/>
            <w:text/>
          </w:sdtPr>
          <w:sdtContent>
            <w:tc>
              <w:tcPr>
                <w:tcW w:w="0" w:type="auto"/>
              </w:tcPr>
              <w:p w14:paraId="465A586D"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5B3C98D5" w14:textId="77777777" w:rsidTr="00BC75B0">
        <w:tc>
          <w:tcPr>
            <w:tcW w:w="5665" w:type="dxa"/>
            <w:shd w:val="clear" w:color="auto" w:fill="auto"/>
          </w:tcPr>
          <w:p w14:paraId="6270671F" w14:textId="161A01BC" w:rsidR="000077F4" w:rsidRPr="00155D1F" w:rsidRDefault="000077F4" w:rsidP="00C43AB1">
            <w:pPr>
              <w:pStyle w:val="Brezrazmikov"/>
              <w:rPr>
                <w:rFonts w:cstheme="minorHAnsi"/>
              </w:rPr>
            </w:pPr>
            <w:proofErr w:type="spellStart"/>
            <w:r w:rsidRPr="00155D1F">
              <w:t>Zatečna</w:t>
            </w:r>
            <w:proofErr w:type="spellEnd"/>
            <w:r w:rsidRPr="00155D1F">
              <w:t xml:space="preserve"> os krmiljena in dvižna</w:t>
            </w:r>
          </w:p>
        </w:tc>
        <w:tc>
          <w:tcPr>
            <w:tcW w:w="2171" w:type="dxa"/>
          </w:tcPr>
          <w:p w14:paraId="0D3105D4" w14:textId="77777777" w:rsidR="000077F4" w:rsidRPr="00155D1F" w:rsidRDefault="00000000" w:rsidP="00C43AB1">
            <w:pPr>
              <w:pStyle w:val="Brezrazmikov"/>
              <w:jc w:val="left"/>
              <w:rPr>
                <w:rFonts w:cstheme="minorHAnsi"/>
              </w:rPr>
            </w:pPr>
            <w:sdt>
              <w:sdtPr>
                <w:rPr>
                  <w:rFonts w:cstheme="minorHAnsi"/>
                </w:rPr>
                <w:id w:val="-1053922766"/>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449966575"/>
            <w:placeholder>
              <w:docPart w:val="60DB30A02DEE4E7684AB3CE7E21B5943"/>
            </w:placeholder>
            <w:showingPlcHdr/>
            <w:text/>
          </w:sdtPr>
          <w:sdtContent>
            <w:tc>
              <w:tcPr>
                <w:tcW w:w="0" w:type="auto"/>
              </w:tcPr>
              <w:p w14:paraId="2CB94945"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6F4EBDEE" w14:textId="77777777" w:rsidTr="00BC75B0">
        <w:tc>
          <w:tcPr>
            <w:tcW w:w="5665" w:type="dxa"/>
            <w:shd w:val="clear" w:color="auto" w:fill="auto"/>
          </w:tcPr>
          <w:p w14:paraId="3EC00922" w14:textId="7EC13AE5" w:rsidR="000077F4" w:rsidRPr="00155D1F" w:rsidRDefault="000077F4" w:rsidP="00C43AB1">
            <w:pPr>
              <w:pStyle w:val="Brezrazmikov"/>
              <w:rPr>
                <w:rFonts w:cstheme="minorHAnsi"/>
              </w:rPr>
            </w:pPr>
            <w:r w:rsidRPr="00155D1F">
              <w:t>Pnevmatike z ustreznim profilom</w:t>
            </w:r>
          </w:p>
        </w:tc>
        <w:tc>
          <w:tcPr>
            <w:tcW w:w="2171" w:type="dxa"/>
          </w:tcPr>
          <w:p w14:paraId="682B2A73" w14:textId="77777777" w:rsidR="000077F4" w:rsidRPr="00155D1F" w:rsidRDefault="00000000" w:rsidP="00C43AB1">
            <w:pPr>
              <w:pStyle w:val="Brezrazmikov"/>
              <w:jc w:val="left"/>
              <w:rPr>
                <w:rFonts w:cstheme="minorHAnsi"/>
              </w:rPr>
            </w:pPr>
            <w:sdt>
              <w:sdtPr>
                <w:rPr>
                  <w:rFonts w:cstheme="minorHAnsi"/>
                </w:rPr>
                <w:id w:val="941427037"/>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923398389"/>
            <w:placeholder>
              <w:docPart w:val="B53123D708F74E5B8D1A1E1B3BCB2D19"/>
            </w:placeholder>
            <w:showingPlcHdr/>
            <w:text/>
          </w:sdtPr>
          <w:sdtContent>
            <w:tc>
              <w:tcPr>
                <w:tcW w:w="0" w:type="auto"/>
              </w:tcPr>
              <w:p w14:paraId="5B087A75"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4E1D758E" w14:textId="77777777" w:rsidTr="00BC75B0">
        <w:tc>
          <w:tcPr>
            <w:tcW w:w="5665" w:type="dxa"/>
            <w:shd w:val="clear" w:color="auto" w:fill="auto"/>
          </w:tcPr>
          <w:p w14:paraId="3AD95516" w14:textId="55FD6CD5" w:rsidR="000077F4" w:rsidRPr="00155D1F" w:rsidRDefault="000077F4" w:rsidP="00C43AB1">
            <w:pPr>
              <w:pStyle w:val="Brezrazmikov"/>
              <w:rPr>
                <w:rFonts w:cstheme="minorHAnsi"/>
              </w:rPr>
            </w:pPr>
            <w:r w:rsidRPr="00155D1F">
              <w:t>Pnevmatike na prednji in pogonski osi dimenzij 315/80 R 22.5</w:t>
            </w:r>
          </w:p>
        </w:tc>
        <w:tc>
          <w:tcPr>
            <w:tcW w:w="2171" w:type="dxa"/>
          </w:tcPr>
          <w:p w14:paraId="3EA2101F" w14:textId="77777777" w:rsidR="000077F4" w:rsidRPr="00155D1F" w:rsidRDefault="00000000" w:rsidP="00C43AB1">
            <w:pPr>
              <w:pStyle w:val="Brezrazmikov"/>
              <w:jc w:val="left"/>
              <w:rPr>
                <w:rFonts w:cstheme="minorHAnsi"/>
              </w:rPr>
            </w:pPr>
            <w:sdt>
              <w:sdtPr>
                <w:rPr>
                  <w:rFonts w:cstheme="minorHAnsi"/>
                </w:rPr>
                <w:id w:val="167991550"/>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875032766"/>
            <w:placeholder>
              <w:docPart w:val="BD6B465D84F8412E99E802E5519FA3F1"/>
            </w:placeholder>
            <w:showingPlcHdr/>
            <w:text/>
          </w:sdtPr>
          <w:sdtContent>
            <w:tc>
              <w:tcPr>
                <w:tcW w:w="0" w:type="auto"/>
              </w:tcPr>
              <w:p w14:paraId="6A515B03" w14:textId="77777777" w:rsidR="000077F4" w:rsidRPr="00155D1F" w:rsidRDefault="000077F4" w:rsidP="00C43AB1">
                <w:pPr>
                  <w:pStyle w:val="Brezrazmikov"/>
                  <w:jc w:val="left"/>
                  <w:rPr>
                    <w:rFonts w:cstheme="minorHAnsi"/>
                  </w:rPr>
                </w:pPr>
                <w:r w:rsidRPr="00155D1F">
                  <w:rPr>
                    <w:rStyle w:val="Besedilooznabemesta"/>
                    <w:rFonts w:cstheme="minorHAnsi"/>
                  </w:rPr>
                  <w:t>Vpišite besedilo.</w:t>
                </w:r>
              </w:p>
            </w:tc>
          </w:sdtContent>
        </w:sdt>
      </w:tr>
      <w:tr w:rsidR="000077F4" w:rsidRPr="00155D1F" w14:paraId="55E8D633" w14:textId="77777777" w:rsidTr="00BC75B0">
        <w:tc>
          <w:tcPr>
            <w:tcW w:w="5665" w:type="dxa"/>
            <w:shd w:val="clear" w:color="auto" w:fill="auto"/>
          </w:tcPr>
          <w:p w14:paraId="5B339EE7" w14:textId="76451B24" w:rsidR="000077F4" w:rsidRPr="00155D1F" w:rsidRDefault="000077F4" w:rsidP="00C43AB1">
            <w:pPr>
              <w:pStyle w:val="Brezrazmikov"/>
              <w:rPr>
                <w:rFonts w:cstheme="minorHAnsi"/>
              </w:rPr>
            </w:pPr>
            <w:r w:rsidRPr="00155D1F">
              <w:t xml:space="preserve">Pnevmatike na </w:t>
            </w:r>
            <w:proofErr w:type="spellStart"/>
            <w:r w:rsidRPr="00155D1F">
              <w:t>zatečni</w:t>
            </w:r>
            <w:proofErr w:type="spellEnd"/>
            <w:r w:rsidRPr="00155D1F">
              <w:t xml:space="preserve"> osi dimenzij 385/65 R 22.5</w:t>
            </w:r>
          </w:p>
        </w:tc>
        <w:tc>
          <w:tcPr>
            <w:tcW w:w="2171" w:type="dxa"/>
          </w:tcPr>
          <w:p w14:paraId="6663E759" w14:textId="77777777" w:rsidR="000077F4" w:rsidRPr="00155D1F" w:rsidRDefault="00000000" w:rsidP="00C43AB1">
            <w:pPr>
              <w:pStyle w:val="Brezrazmikov"/>
              <w:jc w:val="left"/>
              <w:rPr>
                <w:rFonts w:cstheme="minorHAnsi"/>
              </w:rPr>
            </w:pPr>
            <w:sdt>
              <w:sdtPr>
                <w:rPr>
                  <w:rFonts w:cstheme="minorHAnsi"/>
                </w:rPr>
                <w:id w:val="1601531029"/>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687054024"/>
            <w:placeholder>
              <w:docPart w:val="BF6997C64AE749C1A3E3056EB7EC7B54"/>
            </w:placeholder>
            <w:showingPlcHdr/>
            <w:text/>
          </w:sdtPr>
          <w:sdtContent>
            <w:tc>
              <w:tcPr>
                <w:tcW w:w="0" w:type="auto"/>
              </w:tcPr>
              <w:p w14:paraId="21AF1C99"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27EB641D" w14:textId="77777777" w:rsidTr="00BC75B0">
        <w:tc>
          <w:tcPr>
            <w:tcW w:w="5665" w:type="dxa"/>
            <w:shd w:val="clear" w:color="auto" w:fill="auto"/>
          </w:tcPr>
          <w:p w14:paraId="606E3A57" w14:textId="542F2645" w:rsidR="000077F4" w:rsidRPr="00155D1F" w:rsidRDefault="000077F4" w:rsidP="00C43AB1">
            <w:pPr>
              <w:pStyle w:val="Brezrazmikov"/>
              <w:rPr>
                <w:rFonts w:cstheme="minorHAnsi"/>
              </w:rPr>
            </w:pPr>
            <w:r w:rsidRPr="00155D1F">
              <w:t>Rezervno kolo začasno pritrjeno</w:t>
            </w:r>
          </w:p>
        </w:tc>
        <w:tc>
          <w:tcPr>
            <w:tcW w:w="2171" w:type="dxa"/>
          </w:tcPr>
          <w:p w14:paraId="7FC1174F" w14:textId="77777777" w:rsidR="000077F4" w:rsidRPr="00155D1F" w:rsidRDefault="00000000" w:rsidP="00C43AB1">
            <w:pPr>
              <w:pStyle w:val="Brezrazmikov"/>
              <w:jc w:val="left"/>
              <w:rPr>
                <w:rFonts w:cstheme="minorHAnsi"/>
              </w:rPr>
            </w:pPr>
            <w:sdt>
              <w:sdtPr>
                <w:rPr>
                  <w:rFonts w:cstheme="minorHAnsi"/>
                </w:rPr>
                <w:id w:val="-1418861669"/>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276454148"/>
            <w:placeholder>
              <w:docPart w:val="C84D7F1C722E4C9B9ED1D5444236D060"/>
            </w:placeholder>
            <w:showingPlcHdr/>
            <w:text/>
          </w:sdtPr>
          <w:sdtContent>
            <w:tc>
              <w:tcPr>
                <w:tcW w:w="0" w:type="auto"/>
              </w:tcPr>
              <w:p w14:paraId="2DA82DA2"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50D4E9F3" w14:textId="77777777" w:rsidTr="00BC75B0">
        <w:tc>
          <w:tcPr>
            <w:tcW w:w="5665" w:type="dxa"/>
            <w:shd w:val="clear" w:color="auto" w:fill="auto"/>
          </w:tcPr>
          <w:p w14:paraId="1F17355C" w14:textId="2FDBF803" w:rsidR="000077F4" w:rsidRPr="00155D1F" w:rsidRDefault="000077F4" w:rsidP="00C43AB1">
            <w:pPr>
              <w:pStyle w:val="Brezrazmikov"/>
              <w:rPr>
                <w:rFonts w:cstheme="minorHAnsi"/>
              </w:rPr>
            </w:pPr>
            <w:r w:rsidRPr="00155D1F">
              <w:t>Parabolično vzmetenje spredaj in zračno zadaj</w:t>
            </w:r>
          </w:p>
        </w:tc>
        <w:tc>
          <w:tcPr>
            <w:tcW w:w="2171" w:type="dxa"/>
          </w:tcPr>
          <w:p w14:paraId="5866C936" w14:textId="77777777" w:rsidR="000077F4" w:rsidRPr="00155D1F" w:rsidRDefault="00000000" w:rsidP="00C43AB1">
            <w:pPr>
              <w:pStyle w:val="Brezrazmikov"/>
              <w:jc w:val="left"/>
              <w:rPr>
                <w:rFonts w:cstheme="minorHAnsi"/>
              </w:rPr>
            </w:pPr>
            <w:sdt>
              <w:sdtPr>
                <w:rPr>
                  <w:rFonts w:cstheme="minorHAnsi"/>
                </w:rPr>
                <w:id w:val="-1173023318"/>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789083846"/>
            <w:placeholder>
              <w:docPart w:val="7CFC0BCD5BDF4D718709B01DF3ACB534"/>
            </w:placeholder>
            <w:showingPlcHdr/>
            <w:text/>
          </w:sdtPr>
          <w:sdtContent>
            <w:tc>
              <w:tcPr>
                <w:tcW w:w="0" w:type="auto"/>
              </w:tcPr>
              <w:p w14:paraId="7A41FEB2"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51E1CB07" w14:textId="77777777" w:rsidTr="00BC75B0">
        <w:tc>
          <w:tcPr>
            <w:tcW w:w="5665" w:type="dxa"/>
            <w:shd w:val="clear" w:color="auto" w:fill="auto"/>
          </w:tcPr>
          <w:p w14:paraId="131FEFB7" w14:textId="24C667DA" w:rsidR="000077F4" w:rsidRPr="00155D1F" w:rsidRDefault="000077F4" w:rsidP="00C43AB1">
            <w:pPr>
              <w:pStyle w:val="Brezrazmikov"/>
              <w:rPr>
                <w:rFonts w:cstheme="minorHAnsi"/>
              </w:rPr>
            </w:pPr>
            <w:r w:rsidRPr="00155D1F">
              <w:t>Plastični blatniki z lovilci nečistoč spredaj in zadaj</w:t>
            </w:r>
          </w:p>
        </w:tc>
        <w:tc>
          <w:tcPr>
            <w:tcW w:w="2171" w:type="dxa"/>
          </w:tcPr>
          <w:p w14:paraId="4B3BEA30" w14:textId="77777777" w:rsidR="000077F4" w:rsidRPr="00155D1F" w:rsidRDefault="00000000" w:rsidP="00C43AB1">
            <w:pPr>
              <w:pStyle w:val="Brezrazmikov"/>
              <w:jc w:val="left"/>
              <w:rPr>
                <w:rFonts w:cstheme="minorHAnsi"/>
              </w:rPr>
            </w:pPr>
            <w:sdt>
              <w:sdtPr>
                <w:rPr>
                  <w:rFonts w:cstheme="minorHAnsi"/>
                </w:rPr>
                <w:id w:val="1148403468"/>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60023881"/>
            <w:placeholder>
              <w:docPart w:val="0875DF7719A7469581CB8C2362FFB842"/>
            </w:placeholder>
            <w:showingPlcHdr/>
            <w:text/>
          </w:sdtPr>
          <w:sdtContent>
            <w:tc>
              <w:tcPr>
                <w:tcW w:w="0" w:type="auto"/>
              </w:tcPr>
              <w:p w14:paraId="549421CE"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734AF795" w14:textId="77777777" w:rsidTr="00BC75B0">
        <w:tc>
          <w:tcPr>
            <w:tcW w:w="5665" w:type="dxa"/>
            <w:shd w:val="clear" w:color="auto" w:fill="auto"/>
          </w:tcPr>
          <w:p w14:paraId="3071764F" w14:textId="1B27CD74" w:rsidR="00756751" w:rsidRPr="00155D1F" w:rsidRDefault="00756751" w:rsidP="00C43AB1">
            <w:pPr>
              <w:pStyle w:val="Brezrazmikov"/>
              <w:rPr>
                <w:b/>
                <w:bCs/>
              </w:rPr>
            </w:pPr>
            <w:r w:rsidRPr="00155D1F">
              <w:rPr>
                <w:b/>
                <w:bCs/>
              </w:rPr>
              <w:t>Platišča</w:t>
            </w:r>
          </w:p>
        </w:tc>
        <w:tc>
          <w:tcPr>
            <w:tcW w:w="2171" w:type="dxa"/>
          </w:tcPr>
          <w:p w14:paraId="0BD46EC6" w14:textId="77777777" w:rsidR="00756751" w:rsidRPr="00155D1F" w:rsidRDefault="00756751" w:rsidP="00C43AB1">
            <w:pPr>
              <w:pStyle w:val="Brezrazmikov"/>
              <w:jc w:val="left"/>
              <w:rPr>
                <w:rFonts w:cstheme="minorHAnsi"/>
                <w:b/>
                <w:bCs/>
              </w:rPr>
            </w:pPr>
          </w:p>
        </w:tc>
        <w:tc>
          <w:tcPr>
            <w:tcW w:w="0" w:type="auto"/>
          </w:tcPr>
          <w:p w14:paraId="6FAA4CA3" w14:textId="77777777" w:rsidR="00756751" w:rsidRPr="00155D1F" w:rsidRDefault="00756751" w:rsidP="00C43AB1">
            <w:pPr>
              <w:pStyle w:val="Brezrazmikov"/>
              <w:jc w:val="left"/>
              <w:rPr>
                <w:rFonts w:cstheme="minorHAnsi"/>
                <w:b/>
                <w:bCs/>
              </w:rPr>
            </w:pPr>
          </w:p>
        </w:tc>
      </w:tr>
      <w:tr w:rsidR="00756751" w:rsidRPr="00155D1F" w14:paraId="15F7E476" w14:textId="77777777" w:rsidTr="00BC75B0">
        <w:tc>
          <w:tcPr>
            <w:tcW w:w="5665" w:type="dxa"/>
            <w:shd w:val="clear" w:color="auto" w:fill="auto"/>
          </w:tcPr>
          <w:p w14:paraId="1A63035B" w14:textId="4C7EFD63" w:rsidR="00756751" w:rsidRPr="00155D1F" w:rsidRDefault="00756751" w:rsidP="00C43AB1">
            <w:pPr>
              <w:pStyle w:val="Brezrazmikov"/>
            </w:pPr>
            <w:r w:rsidRPr="00155D1F">
              <w:rPr>
                <w:rFonts w:cstheme="minorHAnsi"/>
              </w:rPr>
              <w:t>Barva: srebrna oz. serijsko obarvana s strani proizvajalca</w:t>
            </w:r>
          </w:p>
        </w:tc>
        <w:tc>
          <w:tcPr>
            <w:tcW w:w="2171" w:type="dxa"/>
          </w:tcPr>
          <w:p w14:paraId="63847301" w14:textId="3ECBAF22" w:rsidR="00756751" w:rsidRPr="00155D1F" w:rsidRDefault="00000000" w:rsidP="00C43AB1">
            <w:pPr>
              <w:pStyle w:val="Brezrazmikov"/>
              <w:jc w:val="left"/>
              <w:rPr>
                <w:rFonts w:cstheme="minorHAnsi"/>
              </w:rPr>
            </w:pPr>
            <w:sdt>
              <w:sdtPr>
                <w:rPr>
                  <w:rFonts w:cstheme="minorHAnsi"/>
                </w:rPr>
                <w:id w:val="52744947"/>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698366924"/>
            <w:placeholder>
              <w:docPart w:val="9F8D0F63C2E24163843A56DDBF7E5B63"/>
            </w:placeholder>
            <w:showingPlcHdr/>
            <w:text/>
          </w:sdtPr>
          <w:sdtContent>
            <w:tc>
              <w:tcPr>
                <w:tcW w:w="0" w:type="auto"/>
              </w:tcPr>
              <w:p w14:paraId="6B3CC900" w14:textId="270A81F8"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401DB96F" w14:textId="77777777" w:rsidTr="00BC75B0">
        <w:tc>
          <w:tcPr>
            <w:tcW w:w="5665" w:type="dxa"/>
            <w:shd w:val="clear" w:color="auto" w:fill="auto"/>
          </w:tcPr>
          <w:p w14:paraId="65DBAB6B" w14:textId="3224E266" w:rsidR="000077F4" w:rsidRPr="00155D1F" w:rsidRDefault="000077F4" w:rsidP="00C43AB1">
            <w:pPr>
              <w:pStyle w:val="Brezrazmikov"/>
              <w:rPr>
                <w:b/>
                <w:bCs/>
              </w:rPr>
            </w:pPr>
            <w:r w:rsidRPr="00155D1F">
              <w:rPr>
                <w:b/>
                <w:bCs/>
              </w:rPr>
              <w:t>Električne naprave</w:t>
            </w:r>
          </w:p>
        </w:tc>
        <w:tc>
          <w:tcPr>
            <w:tcW w:w="2171" w:type="dxa"/>
          </w:tcPr>
          <w:p w14:paraId="374C0ADA" w14:textId="77777777" w:rsidR="000077F4" w:rsidRPr="00155D1F" w:rsidRDefault="000077F4" w:rsidP="00C43AB1">
            <w:pPr>
              <w:pStyle w:val="Brezrazmikov"/>
              <w:jc w:val="left"/>
              <w:rPr>
                <w:rFonts w:cstheme="minorHAnsi"/>
                <w:b/>
                <w:bCs/>
              </w:rPr>
            </w:pPr>
          </w:p>
        </w:tc>
        <w:tc>
          <w:tcPr>
            <w:tcW w:w="0" w:type="auto"/>
          </w:tcPr>
          <w:p w14:paraId="7B492502" w14:textId="77777777" w:rsidR="000077F4" w:rsidRPr="00155D1F" w:rsidRDefault="000077F4" w:rsidP="00C43AB1">
            <w:pPr>
              <w:pStyle w:val="Brezrazmikov"/>
              <w:jc w:val="left"/>
              <w:rPr>
                <w:rFonts w:cstheme="minorHAnsi"/>
                <w:b/>
                <w:bCs/>
              </w:rPr>
            </w:pPr>
          </w:p>
        </w:tc>
      </w:tr>
      <w:tr w:rsidR="000077F4" w:rsidRPr="00155D1F" w14:paraId="6EE2002C" w14:textId="77777777" w:rsidTr="00BC75B0">
        <w:tc>
          <w:tcPr>
            <w:tcW w:w="5665" w:type="dxa"/>
            <w:shd w:val="clear" w:color="auto" w:fill="auto"/>
          </w:tcPr>
          <w:p w14:paraId="5E36BAA9" w14:textId="74F88ED5" w:rsidR="000077F4" w:rsidRPr="00155D1F" w:rsidRDefault="000077F4" w:rsidP="00C43AB1">
            <w:pPr>
              <w:pStyle w:val="Brezrazmikov"/>
              <w:rPr>
                <w:rFonts w:cstheme="minorHAnsi"/>
              </w:rPr>
            </w:pPr>
            <w:r w:rsidRPr="00155D1F">
              <w:rPr>
                <w:rFonts w:cs="Calibri"/>
                <w:color w:val="000000"/>
              </w:rPr>
              <w:t>Baterije 2 x 12 V / min. 200 Ah</w:t>
            </w:r>
          </w:p>
        </w:tc>
        <w:tc>
          <w:tcPr>
            <w:tcW w:w="2171" w:type="dxa"/>
          </w:tcPr>
          <w:p w14:paraId="74A3CD8B" w14:textId="77777777" w:rsidR="000077F4" w:rsidRPr="00155D1F" w:rsidRDefault="00000000" w:rsidP="00C43AB1">
            <w:pPr>
              <w:pStyle w:val="Brezrazmikov"/>
              <w:jc w:val="left"/>
              <w:rPr>
                <w:rFonts w:cstheme="minorHAnsi"/>
              </w:rPr>
            </w:pPr>
            <w:sdt>
              <w:sdtPr>
                <w:rPr>
                  <w:rFonts w:cstheme="minorHAnsi"/>
                </w:rPr>
                <w:id w:val="-1959099670"/>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631235509"/>
            <w:placeholder>
              <w:docPart w:val="A48F5FB306224B0491554C4B4480B4DB"/>
            </w:placeholder>
            <w:showingPlcHdr/>
            <w:text/>
          </w:sdtPr>
          <w:sdtContent>
            <w:tc>
              <w:tcPr>
                <w:tcW w:w="0" w:type="auto"/>
              </w:tcPr>
              <w:p w14:paraId="4B1139C4"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0077F4" w:rsidRPr="00155D1F" w14:paraId="207C89D9" w14:textId="77777777" w:rsidTr="00BC75B0">
        <w:tc>
          <w:tcPr>
            <w:tcW w:w="5665" w:type="dxa"/>
            <w:shd w:val="clear" w:color="auto" w:fill="auto"/>
          </w:tcPr>
          <w:p w14:paraId="6F2D8E5E" w14:textId="7E8C77FD" w:rsidR="000077F4" w:rsidRPr="00155D1F" w:rsidRDefault="000077F4" w:rsidP="00C43AB1">
            <w:pPr>
              <w:pStyle w:val="Brezrazmikov"/>
              <w:rPr>
                <w:rFonts w:cstheme="minorHAnsi"/>
              </w:rPr>
            </w:pPr>
            <w:r w:rsidRPr="00155D1F">
              <w:rPr>
                <w:rFonts w:cs="Calibri"/>
                <w:color w:val="000000"/>
              </w:rPr>
              <w:t>Generator 28 V, min. 120 A</w:t>
            </w:r>
          </w:p>
        </w:tc>
        <w:tc>
          <w:tcPr>
            <w:tcW w:w="2171" w:type="dxa"/>
          </w:tcPr>
          <w:p w14:paraId="41BBAC0D" w14:textId="77777777" w:rsidR="000077F4" w:rsidRPr="00155D1F" w:rsidRDefault="00000000" w:rsidP="00C43AB1">
            <w:pPr>
              <w:pStyle w:val="Brezrazmikov"/>
              <w:jc w:val="left"/>
              <w:rPr>
                <w:rFonts w:cstheme="minorHAnsi"/>
              </w:rPr>
            </w:pPr>
            <w:sdt>
              <w:sdtPr>
                <w:rPr>
                  <w:rFonts w:cstheme="minorHAnsi"/>
                </w:rPr>
                <w:id w:val="1708531158"/>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392199923"/>
            <w:placeholder>
              <w:docPart w:val="AD84E1802AAC4882B5DF6FE983817E7C"/>
            </w:placeholder>
            <w:showingPlcHdr/>
            <w:text/>
          </w:sdtPr>
          <w:sdtContent>
            <w:tc>
              <w:tcPr>
                <w:tcW w:w="0" w:type="auto"/>
              </w:tcPr>
              <w:p w14:paraId="57C44AF5" w14:textId="77777777" w:rsidR="000077F4" w:rsidRPr="00155D1F" w:rsidRDefault="000077F4" w:rsidP="00C43AB1">
                <w:pPr>
                  <w:pStyle w:val="Brezrazmikov"/>
                  <w:jc w:val="left"/>
                  <w:rPr>
                    <w:rFonts w:cstheme="minorHAnsi"/>
                  </w:rPr>
                </w:pPr>
                <w:r w:rsidRPr="00155D1F">
                  <w:rPr>
                    <w:rStyle w:val="Besedilooznabemesta"/>
                    <w:rFonts w:cstheme="minorHAnsi"/>
                  </w:rPr>
                  <w:t>Vpišite besedilo.</w:t>
                </w:r>
              </w:p>
            </w:tc>
          </w:sdtContent>
        </w:sdt>
      </w:tr>
      <w:tr w:rsidR="000077F4" w:rsidRPr="00155D1F" w14:paraId="52F7CABE" w14:textId="77777777" w:rsidTr="00BC75B0">
        <w:tc>
          <w:tcPr>
            <w:tcW w:w="5665" w:type="dxa"/>
            <w:shd w:val="clear" w:color="auto" w:fill="auto"/>
          </w:tcPr>
          <w:p w14:paraId="0DF1B277" w14:textId="17787A9C" w:rsidR="000077F4" w:rsidRPr="00155D1F" w:rsidRDefault="000077F4" w:rsidP="00C43AB1">
            <w:pPr>
              <w:pStyle w:val="Brezrazmikov"/>
              <w:rPr>
                <w:rFonts w:cstheme="minorHAnsi"/>
              </w:rPr>
            </w:pPr>
            <w:r w:rsidRPr="00155D1F">
              <w:rPr>
                <w:rFonts w:cs="Calibri"/>
                <w:color w:val="000000"/>
              </w:rPr>
              <w:t>Glavno stikalo za izklop baterije</w:t>
            </w:r>
          </w:p>
        </w:tc>
        <w:tc>
          <w:tcPr>
            <w:tcW w:w="2171" w:type="dxa"/>
          </w:tcPr>
          <w:p w14:paraId="0C583FE6" w14:textId="77777777" w:rsidR="000077F4" w:rsidRPr="00155D1F" w:rsidRDefault="00000000" w:rsidP="00C43AB1">
            <w:pPr>
              <w:pStyle w:val="Brezrazmikov"/>
              <w:jc w:val="left"/>
              <w:rPr>
                <w:rFonts w:cstheme="minorHAnsi"/>
              </w:rPr>
            </w:pPr>
            <w:sdt>
              <w:sdtPr>
                <w:rPr>
                  <w:rFonts w:cstheme="minorHAnsi"/>
                </w:rPr>
                <w:id w:val="-471212393"/>
                <w14:checkbox>
                  <w14:checked w14:val="0"/>
                  <w14:checkedState w14:val="2612" w14:font="MS Gothic"/>
                  <w14:uncheckedState w14:val="2610" w14:font="MS Gothic"/>
                </w14:checkbox>
              </w:sdtPr>
              <w:sdtContent>
                <w:r w:rsidR="000077F4" w:rsidRPr="00155D1F">
                  <w:rPr>
                    <w:rFonts w:ascii="Segoe UI Symbol" w:eastAsia="MS Gothic" w:hAnsi="Segoe UI Symbol" w:cs="Segoe UI Symbol"/>
                  </w:rPr>
                  <w:t>☐</w:t>
                </w:r>
              </w:sdtContent>
            </w:sdt>
            <w:r w:rsidR="000077F4" w:rsidRPr="00155D1F">
              <w:rPr>
                <w:rFonts w:cstheme="minorHAnsi"/>
              </w:rPr>
              <w:t xml:space="preserve"> da, izpolnjujemo</w:t>
            </w:r>
          </w:p>
        </w:tc>
        <w:sdt>
          <w:sdtPr>
            <w:rPr>
              <w:rFonts w:cstheme="minorHAnsi"/>
              <w:b/>
              <w:bCs/>
            </w:rPr>
            <w:id w:val="-1319025206"/>
            <w:placeholder>
              <w:docPart w:val="F39E3400002A40559CEA1DB2E60391FB"/>
            </w:placeholder>
            <w:showingPlcHdr/>
            <w:text/>
          </w:sdtPr>
          <w:sdtContent>
            <w:tc>
              <w:tcPr>
                <w:tcW w:w="0" w:type="auto"/>
              </w:tcPr>
              <w:p w14:paraId="309804AA" w14:textId="77777777" w:rsidR="000077F4" w:rsidRPr="00155D1F" w:rsidRDefault="000077F4" w:rsidP="00C43AB1">
                <w:pPr>
                  <w:pStyle w:val="Brezrazmikov"/>
                  <w:jc w:val="left"/>
                  <w:rPr>
                    <w:rFonts w:cstheme="minorHAnsi"/>
                    <w:b/>
                    <w:bCs/>
                  </w:rPr>
                </w:pPr>
                <w:r w:rsidRPr="00155D1F">
                  <w:rPr>
                    <w:rStyle w:val="Besedilooznabemesta"/>
                    <w:rFonts w:cstheme="minorHAnsi"/>
                  </w:rPr>
                  <w:t>Vpišite besedilo.</w:t>
                </w:r>
              </w:p>
            </w:tc>
          </w:sdtContent>
        </w:sdt>
      </w:tr>
      <w:tr w:rsidR="00B90168" w:rsidRPr="00155D1F" w14:paraId="5277B87B" w14:textId="77777777" w:rsidTr="001F0FE2">
        <w:tc>
          <w:tcPr>
            <w:tcW w:w="5665" w:type="dxa"/>
            <w:shd w:val="clear" w:color="auto" w:fill="auto"/>
          </w:tcPr>
          <w:p w14:paraId="56A19E74" w14:textId="4D7AB1D1" w:rsidR="00B90168" w:rsidRPr="00155D1F" w:rsidRDefault="00B90168" w:rsidP="00C43AB1">
            <w:pPr>
              <w:pStyle w:val="Brezrazmikov"/>
              <w:rPr>
                <w:rFonts w:cstheme="minorHAnsi"/>
                <w:b/>
                <w:bCs/>
              </w:rPr>
            </w:pPr>
            <w:r w:rsidRPr="00155D1F">
              <w:rPr>
                <w:rFonts w:cstheme="minorHAnsi"/>
                <w:b/>
                <w:bCs/>
              </w:rPr>
              <w:t>K</w:t>
            </w:r>
            <w:r w:rsidR="00756751" w:rsidRPr="00155D1F">
              <w:rPr>
                <w:rFonts w:cstheme="minorHAnsi"/>
                <w:b/>
                <w:bCs/>
              </w:rPr>
              <w:t>abina</w:t>
            </w:r>
          </w:p>
        </w:tc>
        <w:tc>
          <w:tcPr>
            <w:tcW w:w="2171" w:type="dxa"/>
          </w:tcPr>
          <w:p w14:paraId="1148A5BB" w14:textId="77777777" w:rsidR="00B90168" w:rsidRPr="00155D1F" w:rsidRDefault="00B90168" w:rsidP="00C43AB1">
            <w:pPr>
              <w:pStyle w:val="Brezrazmikov"/>
              <w:jc w:val="left"/>
              <w:rPr>
                <w:rFonts w:cstheme="minorHAnsi"/>
                <w:b/>
                <w:bCs/>
              </w:rPr>
            </w:pPr>
          </w:p>
        </w:tc>
        <w:tc>
          <w:tcPr>
            <w:tcW w:w="0" w:type="auto"/>
          </w:tcPr>
          <w:p w14:paraId="2B0AA564" w14:textId="77777777" w:rsidR="00B90168" w:rsidRPr="00155D1F" w:rsidRDefault="00B90168" w:rsidP="00C43AB1">
            <w:pPr>
              <w:pStyle w:val="Brezrazmikov"/>
              <w:jc w:val="left"/>
              <w:rPr>
                <w:rFonts w:cstheme="minorHAnsi"/>
                <w:b/>
                <w:bCs/>
              </w:rPr>
            </w:pPr>
          </w:p>
        </w:tc>
      </w:tr>
      <w:tr w:rsidR="00B90168" w:rsidRPr="00155D1F" w14:paraId="02EE22A9" w14:textId="77777777" w:rsidTr="001F0FE2">
        <w:tc>
          <w:tcPr>
            <w:tcW w:w="5665" w:type="dxa"/>
            <w:shd w:val="clear" w:color="auto" w:fill="auto"/>
          </w:tcPr>
          <w:p w14:paraId="06489C6D" w14:textId="5908BD24" w:rsidR="00B90168" w:rsidRPr="00155D1F" w:rsidRDefault="00B90168" w:rsidP="00C43AB1">
            <w:pPr>
              <w:pStyle w:val="Brezrazmikov"/>
              <w:rPr>
                <w:rFonts w:cstheme="minorHAnsi"/>
              </w:rPr>
            </w:pPr>
            <w:r w:rsidRPr="00155D1F">
              <w:rPr>
                <w:rFonts w:cstheme="minorHAnsi"/>
              </w:rPr>
              <w:t xml:space="preserve">Barva: </w:t>
            </w:r>
            <w:r w:rsidRPr="00155D1F">
              <w:t>bela, RAL 9010 oz. primerljiva</w:t>
            </w:r>
          </w:p>
        </w:tc>
        <w:tc>
          <w:tcPr>
            <w:tcW w:w="2171" w:type="dxa"/>
          </w:tcPr>
          <w:p w14:paraId="2AA5C230" w14:textId="3BBA49A7" w:rsidR="00B90168" w:rsidRPr="00155D1F" w:rsidRDefault="00000000" w:rsidP="00C43AB1">
            <w:pPr>
              <w:pStyle w:val="Brezrazmikov"/>
              <w:jc w:val="left"/>
              <w:rPr>
                <w:rFonts w:cstheme="minorHAnsi"/>
              </w:rPr>
            </w:pPr>
            <w:sdt>
              <w:sdtPr>
                <w:rPr>
                  <w:rFonts w:cstheme="minorHAnsi"/>
                </w:rPr>
                <w:id w:val="-1156527701"/>
                <w14:checkbox>
                  <w14:checked w14:val="0"/>
                  <w14:checkedState w14:val="2612" w14:font="MS Gothic"/>
                  <w14:uncheckedState w14:val="2610" w14:font="MS Gothic"/>
                </w14:checkbox>
              </w:sdtPr>
              <w:sdtContent>
                <w:r w:rsidR="00B90168" w:rsidRPr="00155D1F">
                  <w:rPr>
                    <w:rFonts w:ascii="Segoe UI Symbol" w:eastAsia="MS Gothic" w:hAnsi="Segoe UI Symbol" w:cs="Segoe UI Symbol"/>
                  </w:rPr>
                  <w:t>☐</w:t>
                </w:r>
              </w:sdtContent>
            </w:sdt>
            <w:r w:rsidR="00B90168" w:rsidRPr="00155D1F">
              <w:rPr>
                <w:rFonts w:cstheme="minorHAnsi"/>
              </w:rPr>
              <w:t xml:space="preserve"> da, izpolnjujemo</w:t>
            </w:r>
          </w:p>
        </w:tc>
        <w:sdt>
          <w:sdtPr>
            <w:rPr>
              <w:rFonts w:cstheme="minorHAnsi"/>
              <w:b/>
              <w:bCs/>
            </w:rPr>
            <w:id w:val="363417640"/>
            <w:placeholder>
              <w:docPart w:val="BAD5002E44684DDFA29813DFC5849098"/>
            </w:placeholder>
            <w:showingPlcHdr/>
            <w:text/>
          </w:sdtPr>
          <w:sdtContent>
            <w:tc>
              <w:tcPr>
                <w:tcW w:w="0" w:type="auto"/>
              </w:tcPr>
              <w:p w14:paraId="341774F1" w14:textId="74A85B50" w:rsidR="00B90168" w:rsidRPr="00155D1F" w:rsidRDefault="00B90168"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481E641D" w14:textId="77777777" w:rsidTr="00BC75B0">
        <w:tc>
          <w:tcPr>
            <w:tcW w:w="5665" w:type="dxa"/>
            <w:shd w:val="clear" w:color="auto" w:fill="auto"/>
          </w:tcPr>
          <w:p w14:paraId="16691B5F" w14:textId="1E0805FE" w:rsidR="00756751" w:rsidRPr="00155D1F" w:rsidRDefault="00756751" w:rsidP="00C43AB1">
            <w:pPr>
              <w:pStyle w:val="Brezrazmikov"/>
              <w:rPr>
                <w:rFonts w:cstheme="minorHAnsi"/>
              </w:rPr>
            </w:pPr>
            <w:r w:rsidRPr="00155D1F">
              <w:rPr>
                <w:rFonts w:cs="Calibri"/>
                <w:color w:val="000000"/>
              </w:rPr>
              <w:t>Kompaktna kip kabina, zračno vzmetena, nizka izvedba</w:t>
            </w:r>
          </w:p>
        </w:tc>
        <w:tc>
          <w:tcPr>
            <w:tcW w:w="2171" w:type="dxa"/>
          </w:tcPr>
          <w:p w14:paraId="594BC0A2" w14:textId="77777777" w:rsidR="00756751" w:rsidRPr="00155D1F" w:rsidRDefault="00000000" w:rsidP="00C43AB1">
            <w:pPr>
              <w:pStyle w:val="Brezrazmikov"/>
              <w:jc w:val="left"/>
              <w:rPr>
                <w:rFonts w:cstheme="minorHAnsi"/>
              </w:rPr>
            </w:pPr>
            <w:sdt>
              <w:sdtPr>
                <w:rPr>
                  <w:rFonts w:cstheme="minorHAnsi"/>
                </w:rPr>
                <w:id w:val="-1307466614"/>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229151477"/>
            <w:placeholder>
              <w:docPart w:val="B7A0469C6E574C7CBBDBC8CBC5234466"/>
            </w:placeholder>
            <w:showingPlcHdr/>
            <w:text/>
          </w:sdtPr>
          <w:sdtContent>
            <w:tc>
              <w:tcPr>
                <w:tcW w:w="0" w:type="auto"/>
              </w:tcPr>
              <w:p w14:paraId="4A29FEBD"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21A926F2" w14:textId="77777777" w:rsidTr="00BC75B0">
        <w:tc>
          <w:tcPr>
            <w:tcW w:w="5665" w:type="dxa"/>
            <w:shd w:val="clear" w:color="auto" w:fill="auto"/>
          </w:tcPr>
          <w:p w14:paraId="76FAD4AC" w14:textId="34DAB44C" w:rsidR="00756751" w:rsidRPr="00155D1F" w:rsidRDefault="00756751" w:rsidP="00C43AB1">
            <w:pPr>
              <w:pStyle w:val="Brezrazmikov"/>
              <w:rPr>
                <w:rFonts w:cstheme="minorHAnsi"/>
              </w:rPr>
            </w:pPr>
            <w:r w:rsidRPr="00155D1F">
              <w:rPr>
                <w:rFonts w:cs="Calibri"/>
                <w:color w:val="000000"/>
              </w:rPr>
              <w:t>Min. 300 mm prostora za odlaganje med sedeži in zadnjo steno kabine</w:t>
            </w:r>
          </w:p>
        </w:tc>
        <w:tc>
          <w:tcPr>
            <w:tcW w:w="2171" w:type="dxa"/>
          </w:tcPr>
          <w:p w14:paraId="0FBDB795" w14:textId="77777777" w:rsidR="00756751" w:rsidRPr="00155D1F" w:rsidRDefault="00000000" w:rsidP="00C43AB1">
            <w:pPr>
              <w:pStyle w:val="Brezrazmikov"/>
              <w:jc w:val="left"/>
              <w:rPr>
                <w:rFonts w:cstheme="minorHAnsi"/>
              </w:rPr>
            </w:pPr>
            <w:sdt>
              <w:sdtPr>
                <w:rPr>
                  <w:rFonts w:cstheme="minorHAnsi"/>
                </w:rPr>
                <w:id w:val="-1496485914"/>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488988987"/>
            <w:placeholder>
              <w:docPart w:val="9B4CE7EFB2614C1EB21631FF1B553828"/>
            </w:placeholder>
            <w:showingPlcHdr/>
            <w:text/>
          </w:sdtPr>
          <w:sdtContent>
            <w:tc>
              <w:tcPr>
                <w:tcW w:w="0" w:type="auto"/>
              </w:tcPr>
              <w:p w14:paraId="7C389496"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646DCC31" w14:textId="77777777" w:rsidTr="00BC75B0">
        <w:tc>
          <w:tcPr>
            <w:tcW w:w="5665" w:type="dxa"/>
            <w:shd w:val="clear" w:color="auto" w:fill="auto"/>
          </w:tcPr>
          <w:p w14:paraId="7147CD7B" w14:textId="454384FA" w:rsidR="00756751" w:rsidRPr="00155D1F" w:rsidRDefault="00756751" w:rsidP="00C43AB1">
            <w:pPr>
              <w:pStyle w:val="Brezrazmikov"/>
              <w:rPr>
                <w:rFonts w:cstheme="minorHAnsi"/>
              </w:rPr>
            </w:pPr>
            <w:r w:rsidRPr="00155D1F">
              <w:rPr>
                <w:rFonts w:cs="Calibri"/>
                <w:color w:val="000000"/>
              </w:rPr>
              <w:lastRenderedPageBreak/>
              <w:t>Ogrevana in električno nastavljiva vzvratna ogledala</w:t>
            </w:r>
          </w:p>
        </w:tc>
        <w:tc>
          <w:tcPr>
            <w:tcW w:w="2171" w:type="dxa"/>
          </w:tcPr>
          <w:p w14:paraId="6AA2D108" w14:textId="77777777" w:rsidR="00756751" w:rsidRPr="00155D1F" w:rsidRDefault="00000000" w:rsidP="00C43AB1">
            <w:pPr>
              <w:pStyle w:val="Brezrazmikov"/>
              <w:jc w:val="left"/>
              <w:rPr>
                <w:rFonts w:cstheme="minorHAnsi"/>
              </w:rPr>
            </w:pPr>
            <w:sdt>
              <w:sdtPr>
                <w:rPr>
                  <w:rFonts w:cstheme="minorHAnsi"/>
                </w:rPr>
                <w:id w:val="2068460456"/>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63061256"/>
            <w:placeholder>
              <w:docPart w:val="8C05665715964D8883DEDD9E9BBAAB6C"/>
            </w:placeholder>
            <w:showingPlcHdr/>
            <w:text/>
          </w:sdtPr>
          <w:sdtContent>
            <w:tc>
              <w:tcPr>
                <w:tcW w:w="0" w:type="auto"/>
              </w:tcPr>
              <w:p w14:paraId="033A08BC"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7A97B08C" w14:textId="77777777" w:rsidTr="00BC75B0">
        <w:tc>
          <w:tcPr>
            <w:tcW w:w="5665" w:type="dxa"/>
            <w:shd w:val="clear" w:color="auto" w:fill="auto"/>
          </w:tcPr>
          <w:p w14:paraId="633F60F9" w14:textId="4A513B98" w:rsidR="00756751" w:rsidRPr="00155D1F" w:rsidRDefault="00756751" w:rsidP="00C43AB1">
            <w:pPr>
              <w:pStyle w:val="Brezrazmikov"/>
              <w:rPr>
                <w:rFonts w:cstheme="minorHAnsi"/>
              </w:rPr>
            </w:pPr>
            <w:r w:rsidRPr="00155D1F">
              <w:rPr>
                <w:rFonts w:cs="Calibri"/>
                <w:color w:val="000000"/>
              </w:rPr>
              <w:t>Ogledalo za rampo, ogrevano in električno nastavljivo</w:t>
            </w:r>
          </w:p>
        </w:tc>
        <w:tc>
          <w:tcPr>
            <w:tcW w:w="2171" w:type="dxa"/>
          </w:tcPr>
          <w:p w14:paraId="117813E4" w14:textId="77777777" w:rsidR="00756751" w:rsidRPr="00155D1F" w:rsidRDefault="00000000" w:rsidP="00C43AB1">
            <w:pPr>
              <w:pStyle w:val="Brezrazmikov"/>
              <w:jc w:val="left"/>
              <w:rPr>
                <w:rFonts w:cstheme="minorHAnsi"/>
              </w:rPr>
            </w:pPr>
            <w:sdt>
              <w:sdtPr>
                <w:rPr>
                  <w:rFonts w:cstheme="minorHAnsi"/>
                </w:rPr>
                <w:id w:val="1875035624"/>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424566443"/>
            <w:placeholder>
              <w:docPart w:val="F0EB8F35248F49129AE23DC63DC22844"/>
            </w:placeholder>
            <w:showingPlcHdr/>
            <w:text/>
          </w:sdtPr>
          <w:sdtContent>
            <w:tc>
              <w:tcPr>
                <w:tcW w:w="0" w:type="auto"/>
              </w:tcPr>
              <w:p w14:paraId="469FC6BA"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5CC5DD70" w14:textId="77777777" w:rsidTr="00BC75B0">
        <w:tc>
          <w:tcPr>
            <w:tcW w:w="5665" w:type="dxa"/>
            <w:shd w:val="clear" w:color="auto" w:fill="auto"/>
          </w:tcPr>
          <w:p w14:paraId="285CE90A" w14:textId="296808B7" w:rsidR="00756751" w:rsidRPr="00155D1F" w:rsidRDefault="00756751" w:rsidP="00C43AB1">
            <w:pPr>
              <w:pStyle w:val="Brezrazmikov"/>
              <w:rPr>
                <w:rFonts w:cstheme="minorHAnsi"/>
              </w:rPr>
            </w:pPr>
            <w:r w:rsidRPr="00155D1F">
              <w:rPr>
                <w:rFonts w:cs="Calibri"/>
                <w:color w:val="000000"/>
              </w:rPr>
              <w:t>Električni pomik stekel</w:t>
            </w:r>
          </w:p>
        </w:tc>
        <w:tc>
          <w:tcPr>
            <w:tcW w:w="2171" w:type="dxa"/>
          </w:tcPr>
          <w:p w14:paraId="0F64F9FB" w14:textId="77777777" w:rsidR="00756751" w:rsidRPr="00155D1F" w:rsidRDefault="00000000" w:rsidP="00C43AB1">
            <w:pPr>
              <w:pStyle w:val="Brezrazmikov"/>
              <w:jc w:val="left"/>
              <w:rPr>
                <w:rFonts w:cstheme="minorHAnsi"/>
              </w:rPr>
            </w:pPr>
            <w:sdt>
              <w:sdtPr>
                <w:rPr>
                  <w:rFonts w:cstheme="minorHAnsi"/>
                </w:rPr>
                <w:id w:val="1108161441"/>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446540357"/>
            <w:placeholder>
              <w:docPart w:val="A8EE92E5AA5A4E82BDE0CC6971AC5168"/>
            </w:placeholder>
            <w:showingPlcHdr/>
            <w:text/>
          </w:sdtPr>
          <w:sdtContent>
            <w:tc>
              <w:tcPr>
                <w:tcW w:w="0" w:type="auto"/>
              </w:tcPr>
              <w:p w14:paraId="2FD6C164"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037228CC" w14:textId="77777777" w:rsidTr="00BC75B0">
        <w:tc>
          <w:tcPr>
            <w:tcW w:w="5665" w:type="dxa"/>
            <w:shd w:val="clear" w:color="auto" w:fill="auto"/>
          </w:tcPr>
          <w:p w14:paraId="2DCCEFCD" w14:textId="17232DCC" w:rsidR="00756751" w:rsidRPr="00155D1F" w:rsidRDefault="00756751" w:rsidP="00C43AB1">
            <w:pPr>
              <w:pStyle w:val="Brezrazmikov"/>
              <w:rPr>
                <w:rFonts w:cstheme="minorHAnsi"/>
              </w:rPr>
            </w:pPr>
            <w:r w:rsidRPr="00155D1F">
              <w:rPr>
                <w:rFonts w:cs="Calibri"/>
                <w:color w:val="000000"/>
              </w:rPr>
              <w:t>Klimatska naprava z avtomatskim uravnavanjem nastavljene temperature</w:t>
            </w:r>
          </w:p>
        </w:tc>
        <w:tc>
          <w:tcPr>
            <w:tcW w:w="2171" w:type="dxa"/>
          </w:tcPr>
          <w:p w14:paraId="2A184458" w14:textId="77777777" w:rsidR="00756751" w:rsidRPr="00155D1F" w:rsidRDefault="00000000" w:rsidP="00C43AB1">
            <w:pPr>
              <w:pStyle w:val="Brezrazmikov"/>
              <w:jc w:val="left"/>
              <w:rPr>
                <w:rFonts w:cstheme="minorHAnsi"/>
              </w:rPr>
            </w:pPr>
            <w:sdt>
              <w:sdtPr>
                <w:rPr>
                  <w:rFonts w:cstheme="minorHAnsi"/>
                </w:rPr>
                <w:id w:val="1310512300"/>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678391020"/>
            <w:placeholder>
              <w:docPart w:val="6A8A30F33B7B438A93E992E242380BDA"/>
            </w:placeholder>
            <w:showingPlcHdr/>
            <w:text/>
          </w:sdtPr>
          <w:sdtContent>
            <w:tc>
              <w:tcPr>
                <w:tcW w:w="0" w:type="auto"/>
              </w:tcPr>
              <w:p w14:paraId="0002B8A4"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589FC259" w14:textId="77777777" w:rsidTr="00BC75B0">
        <w:tc>
          <w:tcPr>
            <w:tcW w:w="5665" w:type="dxa"/>
            <w:shd w:val="clear" w:color="auto" w:fill="auto"/>
          </w:tcPr>
          <w:p w14:paraId="50F38300" w14:textId="3BA0B25E" w:rsidR="00756751" w:rsidRPr="00155D1F" w:rsidRDefault="00756751" w:rsidP="00C43AB1">
            <w:pPr>
              <w:pStyle w:val="Brezrazmikov"/>
              <w:rPr>
                <w:rFonts w:cstheme="minorHAnsi"/>
              </w:rPr>
            </w:pPr>
            <w:r w:rsidRPr="00155D1F">
              <w:rPr>
                <w:rFonts w:cs="Calibri"/>
                <w:color w:val="000000"/>
              </w:rPr>
              <w:t>Meglenke</w:t>
            </w:r>
          </w:p>
        </w:tc>
        <w:tc>
          <w:tcPr>
            <w:tcW w:w="2171" w:type="dxa"/>
          </w:tcPr>
          <w:p w14:paraId="28F5885E" w14:textId="77777777" w:rsidR="00756751" w:rsidRPr="00155D1F" w:rsidRDefault="00000000" w:rsidP="00C43AB1">
            <w:pPr>
              <w:pStyle w:val="Brezrazmikov"/>
              <w:jc w:val="left"/>
              <w:rPr>
                <w:rFonts w:cstheme="minorHAnsi"/>
              </w:rPr>
            </w:pPr>
            <w:sdt>
              <w:sdtPr>
                <w:rPr>
                  <w:rFonts w:cstheme="minorHAnsi"/>
                </w:rPr>
                <w:id w:val="958767896"/>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597681076"/>
            <w:placeholder>
              <w:docPart w:val="B9FDB6A087BE471FA2B5DF7BC4A6EA28"/>
            </w:placeholder>
            <w:showingPlcHdr/>
            <w:text/>
          </w:sdtPr>
          <w:sdtContent>
            <w:tc>
              <w:tcPr>
                <w:tcW w:w="0" w:type="auto"/>
              </w:tcPr>
              <w:p w14:paraId="6E7D512B"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05ECBDF3" w14:textId="77777777" w:rsidTr="00BC75B0">
        <w:tc>
          <w:tcPr>
            <w:tcW w:w="5665" w:type="dxa"/>
            <w:shd w:val="clear" w:color="auto" w:fill="auto"/>
          </w:tcPr>
          <w:p w14:paraId="03EFC78C" w14:textId="1EE79006" w:rsidR="00756751" w:rsidRPr="00155D1F" w:rsidRDefault="00756751" w:rsidP="00C43AB1">
            <w:pPr>
              <w:pStyle w:val="Brezrazmikov"/>
              <w:rPr>
                <w:rFonts w:cstheme="minorHAnsi"/>
              </w:rPr>
            </w:pPr>
            <w:r w:rsidRPr="00155D1F">
              <w:rPr>
                <w:rFonts w:cs="Calibri"/>
                <w:color w:val="000000"/>
              </w:rPr>
              <w:t>Dnevne LED luči</w:t>
            </w:r>
          </w:p>
        </w:tc>
        <w:tc>
          <w:tcPr>
            <w:tcW w:w="2171" w:type="dxa"/>
          </w:tcPr>
          <w:p w14:paraId="20C6F8F6" w14:textId="77777777" w:rsidR="00756751" w:rsidRPr="00155D1F" w:rsidRDefault="00000000" w:rsidP="00C43AB1">
            <w:pPr>
              <w:pStyle w:val="Brezrazmikov"/>
              <w:jc w:val="left"/>
              <w:rPr>
                <w:rFonts w:cstheme="minorHAnsi"/>
              </w:rPr>
            </w:pPr>
            <w:sdt>
              <w:sdtPr>
                <w:rPr>
                  <w:rFonts w:cstheme="minorHAnsi"/>
                </w:rPr>
                <w:id w:val="-671568159"/>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369560990"/>
            <w:placeholder>
              <w:docPart w:val="6E054D5974544F8988A230EB55E1EDAE"/>
            </w:placeholder>
            <w:showingPlcHdr/>
            <w:text/>
          </w:sdtPr>
          <w:sdtContent>
            <w:tc>
              <w:tcPr>
                <w:tcW w:w="0" w:type="auto"/>
              </w:tcPr>
              <w:p w14:paraId="0C49CA90"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467F1EE7" w14:textId="77777777" w:rsidTr="00BC75B0">
        <w:tc>
          <w:tcPr>
            <w:tcW w:w="5665" w:type="dxa"/>
            <w:shd w:val="clear" w:color="auto" w:fill="auto"/>
          </w:tcPr>
          <w:p w14:paraId="37ED8B8A" w14:textId="348D01C9" w:rsidR="00756751" w:rsidRPr="00155D1F" w:rsidRDefault="00756751" w:rsidP="00C43AB1">
            <w:pPr>
              <w:pStyle w:val="Brezrazmikov"/>
              <w:rPr>
                <w:rFonts w:cstheme="minorHAnsi"/>
              </w:rPr>
            </w:pPr>
            <w:r w:rsidRPr="00155D1F">
              <w:rPr>
                <w:rFonts w:cs="Calibri"/>
                <w:color w:val="000000"/>
              </w:rPr>
              <w:t>LED blok na kabini vozila, 1.200 mm, nizke izvedbe</w:t>
            </w:r>
          </w:p>
        </w:tc>
        <w:tc>
          <w:tcPr>
            <w:tcW w:w="2171" w:type="dxa"/>
          </w:tcPr>
          <w:p w14:paraId="2F0EFC55" w14:textId="77777777" w:rsidR="00756751" w:rsidRPr="00155D1F" w:rsidRDefault="00000000" w:rsidP="00C43AB1">
            <w:pPr>
              <w:pStyle w:val="Brezrazmikov"/>
              <w:jc w:val="left"/>
              <w:rPr>
                <w:rFonts w:cstheme="minorHAnsi"/>
              </w:rPr>
            </w:pPr>
            <w:sdt>
              <w:sdtPr>
                <w:rPr>
                  <w:rFonts w:cstheme="minorHAnsi"/>
                </w:rPr>
                <w:id w:val="377673757"/>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817996800"/>
            <w:placeholder>
              <w:docPart w:val="A06A52F5F9FB4EB9812086E32A8EF224"/>
            </w:placeholder>
            <w:showingPlcHdr/>
            <w:text/>
          </w:sdtPr>
          <w:sdtContent>
            <w:tc>
              <w:tcPr>
                <w:tcW w:w="0" w:type="auto"/>
              </w:tcPr>
              <w:p w14:paraId="6CF3227E"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431BC0D5" w14:textId="77777777" w:rsidTr="00BC75B0">
        <w:tc>
          <w:tcPr>
            <w:tcW w:w="5665" w:type="dxa"/>
            <w:shd w:val="clear" w:color="auto" w:fill="auto"/>
          </w:tcPr>
          <w:p w14:paraId="15D169C0" w14:textId="208A3A10" w:rsidR="00756751" w:rsidRPr="00155D1F" w:rsidRDefault="00756751" w:rsidP="00C43AB1">
            <w:pPr>
              <w:pStyle w:val="Brezrazmikov"/>
              <w:rPr>
                <w:rFonts w:cstheme="minorHAnsi"/>
              </w:rPr>
            </w:pPr>
            <w:r w:rsidRPr="00155D1F">
              <w:rPr>
                <w:rFonts w:cs="Calibri"/>
                <w:color w:val="000000"/>
              </w:rPr>
              <w:t>Zadnja stena kabine brez oken</w:t>
            </w:r>
          </w:p>
        </w:tc>
        <w:tc>
          <w:tcPr>
            <w:tcW w:w="2171" w:type="dxa"/>
          </w:tcPr>
          <w:p w14:paraId="1DD29875" w14:textId="77777777" w:rsidR="00756751" w:rsidRPr="00155D1F" w:rsidRDefault="00000000" w:rsidP="00C43AB1">
            <w:pPr>
              <w:pStyle w:val="Brezrazmikov"/>
              <w:jc w:val="left"/>
              <w:rPr>
                <w:rFonts w:cstheme="minorHAnsi"/>
              </w:rPr>
            </w:pPr>
            <w:sdt>
              <w:sdtPr>
                <w:rPr>
                  <w:rFonts w:cstheme="minorHAnsi"/>
                </w:rPr>
                <w:id w:val="-103346633"/>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558773325"/>
            <w:placeholder>
              <w:docPart w:val="184FDC4AECE640758AA65CE4312B88F1"/>
            </w:placeholder>
            <w:showingPlcHdr/>
            <w:text/>
          </w:sdtPr>
          <w:sdtContent>
            <w:tc>
              <w:tcPr>
                <w:tcW w:w="0" w:type="auto"/>
              </w:tcPr>
              <w:p w14:paraId="332F92B4"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1CD7D005" w14:textId="77777777" w:rsidTr="00BC75B0">
        <w:tc>
          <w:tcPr>
            <w:tcW w:w="5665" w:type="dxa"/>
            <w:shd w:val="clear" w:color="auto" w:fill="auto"/>
          </w:tcPr>
          <w:p w14:paraId="1AC1831F" w14:textId="71E23A92" w:rsidR="00756751" w:rsidRPr="00155D1F" w:rsidRDefault="00756751" w:rsidP="00C43AB1">
            <w:pPr>
              <w:pStyle w:val="Brezrazmikov"/>
              <w:rPr>
                <w:rFonts w:cstheme="minorHAnsi"/>
              </w:rPr>
            </w:pPr>
            <w:r w:rsidRPr="00155D1F">
              <w:rPr>
                <w:rFonts w:cs="Calibri"/>
                <w:color w:val="000000"/>
              </w:rPr>
              <w:t>Kovinski sprednji odbijač</w:t>
            </w:r>
          </w:p>
        </w:tc>
        <w:tc>
          <w:tcPr>
            <w:tcW w:w="2171" w:type="dxa"/>
          </w:tcPr>
          <w:p w14:paraId="0CD00AA4" w14:textId="77777777" w:rsidR="00756751" w:rsidRPr="00155D1F" w:rsidRDefault="00000000" w:rsidP="00C43AB1">
            <w:pPr>
              <w:pStyle w:val="Brezrazmikov"/>
              <w:jc w:val="left"/>
              <w:rPr>
                <w:rFonts w:cstheme="minorHAnsi"/>
              </w:rPr>
            </w:pPr>
            <w:sdt>
              <w:sdtPr>
                <w:rPr>
                  <w:rFonts w:cstheme="minorHAnsi"/>
                </w:rPr>
                <w:id w:val="-2026085926"/>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372493496"/>
            <w:placeholder>
              <w:docPart w:val="0ACE512ACB0E4E6789773FD88D06778E"/>
            </w:placeholder>
            <w:showingPlcHdr/>
            <w:text/>
          </w:sdtPr>
          <w:sdtContent>
            <w:tc>
              <w:tcPr>
                <w:tcW w:w="0" w:type="auto"/>
              </w:tcPr>
              <w:p w14:paraId="2434E8E8"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3A0E2C11" w14:textId="77777777" w:rsidTr="00BC75B0">
        <w:tc>
          <w:tcPr>
            <w:tcW w:w="5665" w:type="dxa"/>
            <w:shd w:val="clear" w:color="auto" w:fill="auto"/>
          </w:tcPr>
          <w:p w14:paraId="630494C4" w14:textId="0EEDED2D" w:rsidR="00756751" w:rsidRPr="00155D1F" w:rsidRDefault="00756751" w:rsidP="00C43AB1">
            <w:pPr>
              <w:pStyle w:val="Brezrazmikov"/>
              <w:rPr>
                <w:rFonts w:cstheme="minorHAnsi"/>
              </w:rPr>
            </w:pPr>
            <w:r w:rsidRPr="00155D1F">
              <w:rPr>
                <w:rFonts w:cs="Calibri"/>
                <w:color w:val="000000"/>
              </w:rPr>
              <w:t>Zračno vzmeten sedež za voznika z oporo za ledveni del, ogrevan, s prevleko</w:t>
            </w:r>
          </w:p>
        </w:tc>
        <w:tc>
          <w:tcPr>
            <w:tcW w:w="2171" w:type="dxa"/>
          </w:tcPr>
          <w:p w14:paraId="41CC0FD9" w14:textId="77777777" w:rsidR="00756751" w:rsidRPr="00155D1F" w:rsidRDefault="00000000" w:rsidP="00C43AB1">
            <w:pPr>
              <w:pStyle w:val="Brezrazmikov"/>
              <w:jc w:val="left"/>
              <w:rPr>
                <w:rFonts w:cstheme="minorHAnsi"/>
              </w:rPr>
            </w:pPr>
            <w:sdt>
              <w:sdtPr>
                <w:rPr>
                  <w:rFonts w:cstheme="minorHAnsi"/>
                </w:rPr>
                <w:id w:val="-1227839127"/>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2145266398"/>
            <w:placeholder>
              <w:docPart w:val="3809A4EB82EF4C8CBD6CED42835C5231"/>
            </w:placeholder>
            <w:showingPlcHdr/>
            <w:text/>
          </w:sdtPr>
          <w:sdtContent>
            <w:tc>
              <w:tcPr>
                <w:tcW w:w="0" w:type="auto"/>
              </w:tcPr>
              <w:p w14:paraId="4C88E035"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3E671517" w14:textId="77777777" w:rsidTr="00BC75B0">
        <w:tc>
          <w:tcPr>
            <w:tcW w:w="5665" w:type="dxa"/>
            <w:shd w:val="clear" w:color="auto" w:fill="auto"/>
          </w:tcPr>
          <w:p w14:paraId="4CBD67B5" w14:textId="58B08DD2" w:rsidR="00756751" w:rsidRPr="00155D1F" w:rsidRDefault="00756751" w:rsidP="00C43AB1">
            <w:pPr>
              <w:pStyle w:val="Brezrazmikov"/>
              <w:rPr>
                <w:rFonts w:cstheme="minorHAnsi"/>
              </w:rPr>
            </w:pPr>
            <w:r w:rsidRPr="00155D1F">
              <w:rPr>
                <w:rFonts w:cs="Calibri"/>
                <w:color w:val="000000"/>
              </w:rPr>
              <w:t>Dva ločena sedeža za 2 spremljevalca z varnostnim pasom in naslonom za glavo, s prevlekama</w:t>
            </w:r>
          </w:p>
        </w:tc>
        <w:tc>
          <w:tcPr>
            <w:tcW w:w="2171" w:type="dxa"/>
          </w:tcPr>
          <w:p w14:paraId="19407B4D" w14:textId="77777777" w:rsidR="00756751" w:rsidRPr="00155D1F" w:rsidRDefault="00000000" w:rsidP="00C43AB1">
            <w:pPr>
              <w:pStyle w:val="Brezrazmikov"/>
              <w:jc w:val="left"/>
              <w:rPr>
                <w:rFonts w:cstheme="minorHAnsi"/>
              </w:rPr>
            </w:pPr>
            <w:sdt>
              <w:sdtPr>
                <w:rPr>
                  <w:rFonts w:cstheme="minorHAnsi"/>
                </w:rPr>
                <w:id w:val="-268852910"/>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580105491"/>
            <w:placeholder>
              <w:docPart w:val="12B4CBDA71F34B229599544F5BFE399E"/>
            </w:placeholder>
            <w:showingPlcHdr/>
            <w:text/>
          </w:sdtPr>
          <w:sdtContent>
            <w:tc>
              <w:tcPr>
                <w:tcW w:w="0" w:type="auto"/>
              </w:tcPr>
              <w:p w14:paraId="59C6E5B4"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055FC9E5" w14:textId="77777777" w:rsidTr="00BC75B0">
        <w:tc>
          <w:tcPr>
            <w:tcW w:w="5665" w:type="dxa"/>
            <w:shd w:val="clear" w:color="auto" w:fill="auto"/>
          </w:tcPr>
          <w:p w14:paraId="13A0E003" w14:textId="083D8D28" w:rsidR="00756751" w:rsidRPr="00155D1F" w:rsidRDefault="00756751" w:rsidP="00C43AB1">
            <w:pPr>
              <w:pStyle w:val="Brezrazmikov"/>
              <w:rPr>
                <w:rFonts w:cstheme="minorHAnsi"/>
              </w:rPr>
            </w:pPr>
            <w:r w:rsidRPr="00155D1F">
              <w:rPr>
                <w:rFonts w:cs="Calibri"/>
                <w:color w:val="000000"/>
              </w:rPr>
              <w:t>Zunanji senčnik nad vetrobranskim steklom</w:t>
            </w:r>
          </w:p>
        </w:tc>
        <w:tc>
          <w:tcPr>
            <w:tcW w:w="2171" w:type="dxa"/>
          </w:tcPr>
          <w:p w14:paraId="1DBE7F9A" w14:textId="77777777" w:rsidR="00756751" w:rsidRPr="00155D1F" w:rsidRDefault="00000000" w:rsidP="00C43AB1">
            <w:pPr>
              <w:pStyle w:val="Brezrazmikov"/>
              <w:jc w:val="left"/>
              <w:rPr>
                <w:rFonts w:cstheme="minorHAnsi"/>
              </w:rPr>
            </w:pPr>
            <w:sdt>
              <w:sdtPr>
                <w:rPr>
                  <w:rFonts w:cstheme="minorHAnsi"/>
                </w:rPr>
                <w:id w:val="-342864409"/>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413163145"/>
            <w:placeholder>
              <w:docPart w:val="E7248842841F47F6B510397C18FD9F7B"/>
            </w:placeholder>
            <w:showingPlcHdr/>
            <w:text/>
          </w:sdtPr>
          <w:sdtContent>
            <w:tc>
              <w:tcPr>
                <w:tcW w:w="0" w:type="auto"/>
              </w:tcPr>
              <w:p w14:paraId="3031E660"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03DBD858" w14:textId="77777777" w:rsidTr="00BC75B0">
        <w:tc>
          <w:tcPr>
            <w:tcW w:w="5665" w:type="dxa"/>
            <w:shd w:val="clear" w:color="auto" w:fill="auto"/>
          </w:tcPr>
          <w:p w14:paraId="766CF8FF" w14:textId="3C5CDF2B" w:rsidR="00756751" w:rsidRPr="00155D1F" w:rsidRDefault="00756751" w:rsidP="00C43AB1">
            <w:pPr>
              <w:pStyle w:val="Brezrazmikov"/>
              <w:rPr>
                <w:rFonts w:cstheme="minorHAnsi"/>
              </w:rPr>
            </w:pPr>
            <w:r w:rsidRPr="00155D1F">
              <w:rPr>
                <w:rFonts w:cs="Calibri"/>
                <w:color w:val="000000"/>
              </w:rPr>
              <w:t>Digitalni tahograf</w:t>
            </w:r>
          </w:p>
        </w:tc>
        <w:tc>
          <w:tcPr>
            <w:tcW w:w="2171" w:type="dxa"/>
          </w:tcPr>
          <w:p w14:paraId="4D9946AC" w14:textId="77777777" w:rsidR="00756751" w:rsidRPr="00155D1F" w:rsidRDefault="00000000" w:rsidP="00C43AB1">
            <w:pPr>
              <w:pStyle w:val="Brezrazmikov"/>
              <w:jc w:val="left"/>
              <w:rPr>
                <w:rFonts w:cstheme="minorHAnsi"/>
              </w:rPr>
            </w:pPr>
            <w:sdt>
              <w:sdtPr>
                <w:rPr>
                  <w:rFonts w:cstheme="minorHAnsi"/>
                </w:rPr>
                <w:id w:val="1252933325"/>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769916590"/>
            <w:placeholder>
              <w:docPart w:val="B58E452DEA8F479FA12E041D7433B5B7"/>
            </w:placeholder>
            <w:showingPlcHdr/>
            <w:text/>
          </w:sdtPr>
          <w:sdtContent>
            <w:tc>
              <w:tcPr>
                <w:tcW w:w="0" w:type="auto"/>
              </w:tcPr>
              <w:p w14:paraId="0C390E07"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42842038" w14:textId="77777777" w:rsidTr="00BC75B0">
        <w:tc>
          <w:tcPr>
            <w:tcW w:w="5665" w:type="dxa"/>
            <w:shd w:val="clear" w:color="auto" w:fill="auto"/>
          </w:tcPr>
          <w:p w14:paraId="24076B7B" w14:textId="51EA51D5" w:rsidR="00756751" w:rsidRPr="00155D1F" w:rsidRDefault="00756751" w:rsidP="00C43AB1">
            <w:pPr>
              <w:pStyle w:val="Brezrazmikov"/>
              <w:rPr>
                <w:rFonts w:cstheme="minorHAnsi"/>
              </w:rPr>
            </w:pPr>
            <w:r w:rsidRPr="00155D1F">
              <w:rPr>
                <w:rFonts w:cs="Calibri"/>
                <w:color w:val="000000"/>
              </w:rPr>
              <w:t>Opozorilni signal za vzvratno vožnjo</w:t>
            </w:r>
          </w:p>
        </w:tc>
        <w:tc>
          <w:tcPr>
            <w:tcW w:w="2171" w:type="dxa"/>
          </w:tcPr>
          <w:p w14:paraId="4BB31A69" w14:textId="77777777" w:rsidR="00756751" w:rsidRPr="00155D1F" w:rsidRDefault="00000000" w:rsidP="00C43AB1">
            <w:pPr>
              <w:pStyle w:val="Brezrazmikov"/>
              <w:jc w:val="left"/>
              <w:rPr>
                <w:rFonts w:cstheme="minorHAnsi"/>
              </w:rPr>
            </w:pPr>
            <w:sdt>
              <w:sdtPr>
                <w:rPr>
                  <w:rFonts w:cstheme="minorHAnsi"/>
                </w:rPr>
                <w:id w:val="-1657370522"/>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282905"/>
            <w:placeholder>
              <w:docPart w:val="F240F17B1D2B4849A4AB2CD131770D7B"/>
            </w:placeholder>
            <w:showingPlcHdr/>
            <w:text/>
          </w:sdtPr>
          <w:sdtContent>
            <w:tc>
              <w:tcPr>
                <w:tcW w:w="0" w:type="auto"/>
              </w:tcPr>
              <w:p w14:paraId="310907FC"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4DDD694D" w14:textId="77777777" w:rsidTr="00BC75B0">
        <w:tc>
          <w:tcPr>
            <w:tcW w:w="5665" w:type="dxa"/>
            <w:shd w:val="clear" w:color="auto" w:fill="auto"/>
          </w:tcPr>
          <w:p w14:paraId="61D4DDBB" w14:textId="255230B9" w:rsidR="00756751" w:rsidRPr="00155D1F" w:rsidRDefault="00756751" w:rsidP="00C43AB1">
            <w:pPr>
              <w:pStyle w:val="Brezrazmikov"/>
              <w:rPr>
                <w:rFonts w:cstheme="minorHAnsi"/>
              </w:rPr>
            </w:pPr>
            <w:r w:rsidRPr="00155D1F">
              <w:rPr>
                <w:rFonts w:cs="Calibri"/>
                <w:color w:val="000000"/>
              </w:rPr>
              <w:t>Prikaz obremenitve osi zračno vzmetenih osi na originalnem prikazovalniku vozila</w:t>
            </w:r>
          </w:p>
        </w:tc>
        <w:tc>
          <w:tcPr>
            <w:tcW w:w="2171" w:type="dxa"/>
          </w:tcPr>
          <w:p w14:paraId="3E4B4386" w14:textId="77777777" w:rsidR="00756751" w:rsidRPr="00155D1F" w:rsidRDefault="00000000" w:rsidP="00C43AB1">
            <w:pPr>
              <w:pStyle w:val="Brezrazmikov"/>
              <w:jc w:val="left"/>
              <w:rPr>
                <w:rFonts w:cstheme="minorHAnsi"/>
              </w:rPr>
            </w:pPr>
            <w:sdt>
              <w:sdtPr>
                <w:rPr>
                  <w:rFonts w:cstheme="minorHAnsi"/>
                </w:rPr>
                <w:id w:val="-1789888803"/>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370961882"/>
            <w:placeholder>
              <w:docPart w:val="CCA04F1639B04D7AB82477C526E53EDB"/>
            </w:placeholder>
            <w:showingPlcHdr/>
            <w:text/>
          </w:sdtPr>
          <w:sdtContent>
            <w:tc>
              <w:tcPr>
                <w:tcW w:w="0" w:type="auto"/>
              </w:tcPr>
              <w:p w14:paraId="686A376E"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266CF507" w14:textId="77777777" w:rsidTr="00BC75B0">
        <w:tc>
          <w:tcPr>
            <w:tcW w:w="5665" w:type="dxa"/>
            <w:shd w:val="clear" w:color="auto" w:fill="auto"/>
          </w:tcPr>
          <w:p w14:paraId="625EA770" w14:textId="5D23E29A" w:rsidR="00756751" w:rsidRPr="00155D1F" w:rsidRDefault="00756751" w:rsidP="00C43AB1">
            <w:pPr>
              <w:pStyle w:val="Brezrazmikov"/>
              <w:rPr>
                <w:rFonts w:cstheme="minorHAnsi"/>
              </w:rPr>
            </w:pPr>
            <w:r w:rsidRPr="00155D1F">
              <w:rPr>
                <w:rFonts w:cs="Calibri"/>
                <w:color w:val="000000"/>
              </w:rPr>
              <w:t>Računalniški prikazovalnik podatkov – display v slovenskem jeziku</w:t>
            </w:r>
          </w:p>
        </w:tc>
        <w:tc>
          <w:tcPr>
            <w:tcW w:w="2171" w:type="dxa"/>
          </w:tcPr>
          <w:p w14:paraId="644A6B92" w14:textId="77777777" w:rsidR="00756751" w:rsidRPr="00155D1F" w:rsidRDefault="00000000" w:rsidP="00C43AB1">
            <w:pPr>
              <w:pStyle w:val="Brezrazmikov"/>
              <w:jc w:val="left"/>
              <w:rPr>
                <w:rFonts w:cstheme="minorHAnsi"/>
              </w:rPr>
            </w:pPr>
            <w:sdt>
              <w:sdtPr>
                <w:rPr>
                  <w:rFonts w:cstheme="minorHAnsi"/>
                </w:rPr>
                <w:id w:val="221265621"/>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314559462"/>
            <w:placeholder>
              <w:docPart w:val="83783DCFD87D415DB03D119CFFD4D18C"/>
            </w:placeholder>
            <w:showingPlcHdr/>
            <w:text/>
          </w:sdtPr>
          <w:sdtContent>
            <w:tc>
              <w:tcPr>
                <w:tcW w:w="0" w:type="auto"/>
              </w:tcPr>
              <w:p w14:paraId="160DB1DC"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7CB6485D" w14:textId="77777777" w:rsidTr="00BC75B0">
        <w:tc>
          <w:tcPr>
            <w:tcW w:w="5665" w:type="dxa"/>
            <w:shd w:val="clear" w:color="auto" w:fill="auto"/>
          </w:tcPr>
          <w:p w14:paraId="3D00D88C" w14:textId="44B90D08" w:rsidR="00756751" w:rsidRPr="00155D1F" w:rsidRDefault="00756751" w:rsidP="00C43AB1">
            <w:pPr>
              <w:pStyle w:val="Brezrazmikov"/>
              <w:rPr>
                <w:rFonts w:cstheme="minorHAnsi"/>
              </w:rPr>
            </w:pPr>
            <w:r w:rsidRPr="00155D1F">
              <w:rPr>
                <w:rFonts w:cs="Calibri"/>
                <w:color w:val="000000"/>
              </w:rPr>
              <w:t>Sistem za prostoročno telefoniranje</w:t>
            </w:r>
          </w:p>
        </w:tc>
        <w:tc>
          <w:tcPr>
            <w:tcW w:w="2171" w:type="dxa"/>
          </w:tcPr>
          <w:p w14:paraId="648045E1" w14:textId="77777777" w:rsidR="00756751" w:rsidRPr="00155D1F" w:rsidRDefault="00000000" w:rsidP="00C43AB1">
            <w:pPr>
              <w:pStyle w:val="Brezrazmikov"/>
              <w:jc w:val="left"/>
              <w:rPr>
                <w:rFonts w:cstheme="minorHAnsi"/>
              </w:rPr>
            </w:pPr>
            <w:sdt>
              <w:sdtPr>
                <w:rPr>
                  <w:rFonts w:cstheme="minorHAnsi"/>
                </w:rPr>
                <w:id w:val="-1067028202"/>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315640709"/>
            <w:placeholder>
              <w:docPart w:val="DDAF90627B6F4FFEBBA258C793F51255"/>
            </w:placeholder>
            <w:showingPlcHdr/>
            <w:text/>
          </w:sdtPr>
          <w:sdtContent>
            <w:tc>
              <w:tcPr>
                <w:tcW w:w="0" w:type="auto"/>
              </w:tcPr>
              <w:p w14:paraId="2805AC78"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6593F16E" w14:textId="77777777" w:rsidTr="00BC75B0">
        <w:tc>
          <w:tcPr>
            <w:tcW w:w="5665" w:type="dxa"/>
            <w:shd w:val="clear" w:color="auto" w:fill="auto"/>
          </w:tcPr>
          <w:p w14:paraId="780310A4" w14:textId="0A35B2A4" w:rsidR="00756751" w:rsidRPr="00155D1F" w:rsidRDefault="00756751" w:rsidP="00C43AB1">
            <w:pPr>
              <w:pStyle w:val="Brezrazmikov"/>
              <w:rPr>
                <w:rFonts w:cstheme="minorHAnsi"/>
              </w:rPr>
            </w:pPr>
            <w:r w:rsidRPr="00155D1F">
              <w:rPr>
                <w:rFonts w:cs="Calibri"/>
                <w:color w:val="000000"/>
              </w:rPr>
              <w:t>Centralno zaklepanje z daljinskim upravljanjem</w:t>
            </w:r>
          </w:p>
        </w:tc>
        <w:tc>
          <w:tcPr>
            <w:tcW w:w="2171" w:type="dxa"/>
          </w:tcPr>
          <w:p w14:paraId="28A26355" w14:textId="77777777" w:rsidR="00756751" w:rsidRPr="00155D1F" w:rsidRDefault="00000000" w:rsidP="00C43AB1">
            <w:pPr>
              <w:pStyle w:val="Brezrazmikov"/>
              <w:jc w:val="left"/>
              <w:rPr>
                <w:rFonts w:cstheme="minorHAnsi"/>
              </w:rPr>
            </w:pPr>
            <w:sdt>
              <w:sdtPr>
                <w:rPr>
                  <w:rFonts w:cstheme="minorHAnsi"/>
                </w:rPr>
                <w:id w:val="-662159179"/>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321961573"/>
            <w:placeholder>
              <w:docPart w:val="A717865571734C5296C9A3A371E15EDA"/>
            </w:placeholder>
            <w:showingPlcHdr/>
            <w:text/>
          </w:sdtPr>
          <w:sdtContent>
            <w:tc>
              <w:tcPr>
                <w:tcW w:w="0" w:type="auto"/>
              </w:tcPr>
              <w:p w14:paraId="78C9822D"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6744FFD0" w14:textId="77777777" w:rsidTr="00BC75B0">
        <w:tc>
          <w:tcPr>
            <w:tcW w:w="5665" w:type="dxa"/>
            <w:shd w:val="clear" w:color="auto" w:fill="auto"/>
          </w:tcPr>
          <w:p w14:paraId="35554602" w14:textId="49130309" w:rsidR="00756751" w:rsidRPr="00155D1F" w:rsidRDefault="00756751" w:rsidP="00C43AB1">
            <w:pPr>
              <w:pStyle w:val="Brezrazmikov"/>
              <w:rPr>
                <w:rFonts w:cstheme="minorHAnsi"/>
              </w:rPr>
            </w:pPr>
            <w:r w:rsidRPr="00155D1F">
              <w:rPr>
                <w:rFonts w:cs="Calibri"/>
                <w:color w:val="000000"/>
              </w:rPr>
              <w:t>Obvezna oprema vozila (gasilni aparat, varnostni trikotnik, komplet prve pomoči, baterijska svetilka)</w:t>
            </w:r>
          </w:p>
        </w:tc>
        <w:tc>
          <w:tcPr>
            <w:tcW w:w="2171" w:type="dxa"/>
          </w:tcPr>
          <w:p w14:paraId="236B77B8" w14:textId="77777777" w:rsidR="00756751" w:rsidRPr="00155D1F" w:rsidRDefault="00000000" w:rsidP="00C43AB1">
            <w:pPr>
              <w:pStyle w:val="Brezrazmikov"/>
              <w:jc w:val="left"/>
              <w:rPr>
                <w:rFonts w:cstheme="minorHAnsi"/>
              </w:rPr>
            </w:pPr>
            <w:sdt>
              <w:sdtPr>
                <w:rPr>
                  <w:rFonts w:cstheme="minorHAnsi"/>
                </w:rPr>
                <w:id w:val="983125820"/>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405192093"/>
            <w:placeholder>
              <w:docPart w:val="ABB06F970DC743229F2685815E0B448E"/>
            </w:placeholder>
            <w:showingPlcHdr/>
            <w:text/>
          </w:sdtPr>
          <w:sdtContent>
            <w:tc>
              <w:tcPr>
                <w:tcW w:w="0" w:type="auto"/>
              </w:tcPr>
              <w:p w14:paraId="6CDCA223"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2B2A5EF1" w14:textId="77777777" w:rsidTr="00BC75B0">
        <w:tc>
          <w:tcPr>
            <w:tcW w:w="5665" w:type="dxa"/>
            <w:shd w:val="clear" w:color="auto" w:fill="auto"/>
          </w:tcPr>
          <w:p w14:paraId="5D16CC5E" w14:textId="796858B7" w:rsidR="00756751" w:rsidRPr="00155D1F" w:rsidRDefault="00756751" w:rsidP="00C43AB1">
            <w:pPr>
              <w:pStyle w:val="Brezrazmikov"/>
              <w:rPr>
                <w:rFonts w:cstheme="minorHAnsi"/>
              </w:rPr>
            </w:pPr>
            <w:r w:rsidRPr="00155D1F">
              <w:rPr>
                <w:rFonts w:cs="Calibri"/>
                <w:color w:val="000000"/>
              </w:rPr>
              <w:t>Dvigalka in pripadajoče orodje</w:t>
            </w:r>
          </w:p>
        </w:tc>
        <w:tc>
          <w:tcPr>
            <w:tcW w:w="2171" w:type="dxa"/>
          </w:tcPr>
          <w:p w14:paraId="4EAB0B03" w14:textId="77777777" w:rsidR="00756751" w:rsidRPr="00155D1F" w:rsidRDefault="00000000" w:rsidP="00C43AB1">
            <w:pPr>
              <w:pStyle w:val="Brezrazmikov"/>
              <w:jc w:val="left"/>
              <w:rPr>
                <w:rFonts w:cstheme="minorHAnsi"/>
              </w:rPr>
            </w:pPr>
            <w:sdt>
              <w:sdtPr>
                <w:rPr>
                  <w:rFonts w:cstheme="minorHAnsi"/>
                </w:rPr>
                <w:id w:val="-1751111143"/>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216850088"/>
            <w:placeholder>
              <w:docPart w:val="A43CE1582A95498DAEA7FC2452E1264C"/>
            </w:placeholder>
            <w:showingPlcHdr/>
            <w:text/>
          </w:sdtPr>
          <w:sdtContent>
            <w:tc>
              <w:tcPr>
                <w:tcW w:w="0" w:type="auto"/>
              </w:tcPr>
              <w:p w14:paraId="12D25C44"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6AA801F1" w14:textId="77777777" w:rsidTr="00BC75B0">
        <w:tc>
          <w:tcPr>
            <w:tcW w:w="5665" w:type="dxa"/>
            <w:shd w:val="clear" w:color="auto" w:fill="auto"/>
          </w:tcPr>
          <w:p w14:paraId="13890CE9" w14:textId="33206CA0" w:rsidR="00756751" w:rsidRPr="00155D1F" w:rsidRDefault="00756751" w:rsidP="00C43AB1">
            <w:pPr>
              <w:pStyle w:val="Brezrazmikov"/>
              <w:rPr>
                <w:rFonts w:cstheme="minorHAnsi"/>
              </w:rPr>
            </w:pPr>
            <w:r w:rsidRPr="00155D1F">
              <w:rPr>
                <w:rFonts w:cs="Calibri"/>
                <w:color w:val="000000"/>
              </w:rPr>
              <w:t>Radio z anteno in zvočniki</w:t>
            </w:r>
          </w:p>
        </w:tc>
        <w:tc>
          <w:tcPr>
            <w:tcW w:w="2171" w:type="dxa"/>
          </w:tcPr>
          <w:p w14:paraId="0BC0F375" w14:textId="77777777" w:rsidR="00756751" w:rsidRPr="00155D1F" w:rsidRDefault="00000000" w:rsidP="00C43AB1">
            <w:pPr>
              <w:pStyle w:val="Brezrazmikov"/>
              <w:jc w:val="left"/>
              <w:rPr>
                <w:rFonts w:cstheme="minorHAnsi"/>
              </w:rPr>
            </w:pPr>
            <w:sdt>
              <w:sdtPr>
                <w:rPr>
                  <w:rFonts w:cstheme="minorHAnsi"/>
                </w:rPr>
                <w:id w:val="-1944994407"/>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88699769"/>
            <w:placeholder>
              <w:docPart w:val="80257DB1CC254454AC1994E0A2EECD56"/>
            </w:placeholder>
            <w:showingPlcHdr/>
            <w:text/>
          </w:sdtPr>
          <w:sdtContent>
            <w:tc>
              <w:tcPr>
                <w:tcW w:w="0" w:type="auto"/>
              </w:tcPr>
              <w:p w14:paraId="04487473"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0EBB3776" w14:textId="77777777" w:rsidTr="001F0FE2">
        <w:tc>
          <w:tcPr>
            <w:tcW w:w="5665" w:type="dxa"/>
            <w:shd w:val="clear" w:color="auto" w:fill="auto"/>
          </w:tcPr>
          <w:p w14:paraId="0D4A5CF1" w14:textId="7DF4119C" w:rsidR="00756751" w:rsidRPr="00155D1F" w:rsidRDefault="00756751" w:rsidP="00C43AB1">
            <w:pPr>
              <w:pStyle w:val="Brezrazmikov"/>
              <w:rPr>
                <w:rFonts w:cstheme="minorHAnsi"/>
              </w:rPr>
            </w:pPr>
            <w:r w:rsidRPr="00155D1F">
              <w:rPr>
                <w:rFonts w:cs="Calibri"/>
                <w:color w:val="000000"/>
              </w:rPr>
              <w:t>Predpriprava za sistem sledenja</w:t>
            </w:r>
          </w:p>
        </w:tc>
        <w:tc>
          <w:tcPr>
            <w:tcW w:w="2171" w:type="dxa"/>
          </w:tcPr>
          <w:p w14:paraId="78DC3F1F" w14:textId="2F5DA502" w:rsidR="00756751" w:rsidRPr="00155D1F" w:rsidRDefault="00000000" w:rsidP="00C43AB1">
            <w:pPr>
              <w:pStyle w:val="Brezrazmikov"/>
              <w:jc w:val="left"/>
              <w:rPr>
                <w:rFonts w:cstheme="minorHAnsi"/>
              </w:rPr>
            </w:pPr>
            <w:sdt>
              <w:sdtPr>
                <w:rPr>
                  <w:rFonts w:cstheme="minorHAnsi"/>
                </w:rPr>
                <w:id w:val="-1544901064"/>
                <w14:checkbox>
                  <w14:checked w14:val="0"/>
                  <w14:checkedState w14:val="2612" w14:font="MS Gothic"/>
                  <w14:uncheckedState w14:val="2610" w14:font="MS Gothic"/>
                </w14:checkbox>
              </w:sdtPr>
              <w:sdtContent>
                <w:r w:rsidR="00756751" w:rsidRPr="00155D1F">
                  <w:rPr>
                    <w:rFonts w:ascii="MS Gothic" w:eastAsia="MS Gothic" w:hAnsi="MS Gothic" w:cstheme="minorHAnsi" w:hint="eastAsia"/>
                  </w:rPr>
                  <w:t>☐</w:t>
                </w:r>
              </w:sdtContent>
            </w:sdt>
            <w:r w:rsidR="00756751" w:rsidRPr="00155D1F">
              <w:rPr>
                <w:rFonts w:cstheme="minorHAnsi"/>
              </w:rPr>
              <w:t xml:space="preserve"> da, izpolnjujemo</w:t>
            </w:r>
          </w:p>
        </w:tc>
        <w:sdt>
          <w:sdtPr>
            <w:rPr>
              <w:rFonts w:cstheme="minorHAnsi"/>
              <w:b/>
              <w:bCs/>
            </w:rPr>
            <w:id w:val="-288978922"/>
            <w:placeholder>
              <w:docPart w:val="0DF6CF84C5084F4ABBE13F678A5EA61C"/>
            </w:placeholder>
            <w:showingPlcHdr/>
            <w:text/>
          </w:sdtPr>
          <w:sdtContent>
            <w:tc>
              <w:tcPr>
                <w:tcW w:w="0" w:type="auto"/>
              </w:tcPr>
              <w:p w14:paraId="346E8398" w14:textId="483F75FC"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57F7B644" w14:textId="77777777" w:rsidTr="001F0FE2">
        <w:tc>
          <w:tcPr>
            <w:tcW w:w="5665" w:type="dxa"/>
            <w:shd w:val="clear" w:color="auto" w:fill="auto"/>
          </w:tcPr>
          <w:p w14:paraId="2B799135" w14:textId="5BA93B33" w:rsidR="00756751" w:rsidRPr="00155D1F" w:rsidRDefault="00756751" w:rsidP="00C43AB1">
            <w:pPr>
              <w:pStyle w:val="Brezrazmikov"/>
              <w:rPr>
                <w:rFonts w:cs="Calibri"/>
                <w:b/>
                <w:bCs/>
                <w:color w:val="000000"/>
              </w:rPr>
            </w:pPr>
            <w:r w:rsidRPr="00155D1F">
              <w:rPr>
                <w:rFonts w:cs="Calibri"/>
                <w:b/>
                <w:bCs/>
                <w:color w:val="000000"/>
              </w:rPr>
              <w:t>Okvir šasije</w:t>
            </w:r>
          </w:p>
        </w:tc>
        <w:tc>
          <w:tcPr>
            <w:tcW w:w="2171" w:type="dxa"/>
          </w:tcPr>
          <w:p w14:paraId="71C461D6" w14:textId="77777777" w:rsidR="00756751" w:rsidRPr="00155D1F" w:rsidRDefault="00756751" w:rsidP="00C43AB1">
            <w:pPr>
              <w:pStyle w:val="Brezrazmikov"/>
              <w:jc w:val="left"/>
              <w:rPr>
                <w:rFonts w:cstheme="minorHAnsi"/>
                <w:b/>
                <w:bCs/>
              </w:rPr>
            </w:pPr>
          </w:p>
        </w:tc>
        <w:tc>
          <w:tcPr>
            <w:tcW w:w="0" w:type="auto"/>
          </w:tcPr>
          <w:p w14:paraId="15EA48CE" w14:textId="77777777" w:rsidR="00756751" w:rsidRPr="00155D1F" w:rsidRDefault="00756751" w:rsidP="00C43AB1">
            <w:pPr>
              <w:pStyle w:val="Brezrazmikov"/>
              <w:jc w:val="left"/>
              <w:rPr>
                <w:rFonts w:cstheme="minorHAnsi"/>
                <w:b/>
                <w:bCs/>
              </w:rPr>
            </w:pPr>
          </w:p>
        </w:tc>
      </w:tr>
      <w:tr w:rsidR="00756751" w:rsidRPr="00155D1F" w14:paraId="3F8C023D" w14:textId="77777777" w:rsidTr="001F0FE2">
        <w:tc>
          <w:tcPr>
            <w:tcW w:w="5665" w:type="dxa"/>
            <w:shd w:val="clear" w:color="auto" w:fill="auto"/>
          </w:tcPr>
          <w:p w14:paraId="4F1B2C72" w14:textId="4AEDE18B" w:rsidR="00756751" w:rsidRPr="00155D1F" w:rsidRDefault="00756751" w:rsidP="00C43AB1">
            <w:pPr>
              <w:pStyle w:val="Brezrazmikov"/>
              <w:rPr>
                <w:rFonts w:cs="Calibri"/>
                <w:color w:val="000000"/>
              </w:rPr>
            </w:pPr>
            <w:r w:rsidRPr="00155D1F">
              <w:rPr>
                <w:rFonts w:cs="Calibri"/>
                <w:color w:val="000000"/>
              </w:rPr>
              <w:t>Razdalja med 1. in 2. osjo od 3.400 do 3.600 mm, serijska izvedba</w:t>
            </w:r>
          </w:p>
        </w:tc>
        <w:tc>
          <w:tcPr>
            <w:tcW w:w="2171" w:type="dxa"/>
          </w:tcPr>
          <w:p w14:paraId="6084EB07" w14:textId="503B4EFA" w:rsidR="00756751" w:rsidRPr="00155D1F" w:rsidRDefault="00000000" w:rsidP="00C43AB1">
            <w:pPr>
              <w:pStyle w:val="Brezrazmikov"/>
              <w:jc w:val="left"/>
              <w:rPr>
                <w:rFonts w:cstheme="minorHAnsi"/>
              </w:rPr>
            </w:pPr>
            <w:sdt>
              <w:sdtPr>
                <w:rPr>
                  <w:rFonts w:cstheme="minorHAnsi"/>
                </w:rPr>
                <w:id w:val="1565758269"/>
                <w14:checkbox>
                  <w14:checked w14:val="0"/>
                  <w14:checkedState w14:val="2612" w14:font="MS Gothic"/>
                  <w14:uncheckedState w14:val="2610" w14:font="MS Gothic"/>
                </w14:checkbox>
              </w:sdtPr>
              <w:sdtContent>
                <w:r w:rsidR="00756751" w:rsidRPr="00155D1F">
                  <w:rPr>
                    <w:rFonts w:ascii="MS Gothic" w:eastAsia="MS Gothic" w:hAnsi="MS Gothic" w:cstheme="minorHAnsi" w:hint="eastAsia"/>
                  </w:rPr>
                  <w:t>☐</w:t>
                </w:r>
              </w:sdtContent>
            </w:sdt>
            <w:r w:rsidR="00756751" w:rsidRPr="00155D1F">
              <w:rPr>
                <w:rFonts w:cstheme="minorHAnsi"/>
              </w:rPr>
              <w:t xml:space="preserve"> da, izpolnjujemo</w:t>
            </w:r>
          </w:p>
        </w:tc>
        <w:sdt>
          <w:sdtPr>
            <w:rPr>
              <w:rFonts w:cstheme="minorHAnsi"/>
              <w:b/>
              <w:bCs/>
            </w:rPr>
            <w:id w:val="-623376383"/>
            <w:placeholder>
              <w:docPart w:val="EBB791D3DD6141F6ADDD3219087BC551"/>
            </w:placeholder>
            <w:showingPlcHdr/>
            <w:text/>
          </w:sdtPr>
          <w:sdtContent>
            <w:tc>
              <w:tcPr>
                <w:tcW w:w="0" w:type="auto"/>
              </w:tcPr>
              <w:p w14:paraId="66394EAC" w14:textId="1CC50D28"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5DE4ED88" w14:textId="77777777" w:rsidTr="001F0FE2">
        <w:tc>
          <w:tcPr>
            <w:tcW w:w="5665" w:type="dxa"/>
            <w:shd w:val="clear" w:color="auto" w:fill="auto"/>
          </w:tcPr>
          <w:p w14:paraId="2DDEC636" w14:textId="22F27634" w:rsidR="00756751" w:rsidRPr="00155D1F" w:rsidRDefault="00756751" w:rsidP="00C43AB1">
            <w:pPr>
              <w:pStyle w:val="Brezrazmikov"/>
              <w:rPr>
                <w:rFonts w:cs="Calibri"/>
                <w:color w:val="000000"/>
              </w:rPr>
            </w:pPr>
            <w:r w:rsidRPr="00155D1F">
              <w:rPr>
                <w:rFonts w:cs="Calibri"/>
                <w:color w:val="000000"/>
              </w:rPr>
              <w:t xml:space="preserve">Stranska zaščita na medosju </w:t>
            </w:r>
          </w:p>
        </w:tc>
        <w:tc>
          <w:tcPr>
            <w:tcW w:w="2171" w:type="dxa"/>
          </w:tcPr>
          <w:p w14:paraId="5666E048" w14:textId="6F537D77" w:rsidR="00756751" w:rsidRPr="00155D1F" w:rsidRDefault="00000000" w:rsidP="00C43AB1">
            <w:pPr>
              <w:pStyle w:val="Brezrazmikov"/>
              <w:jc w:val="left"/>
              <w:rPr>
                <w:rFonts w:cstheme="minorHAnsi"/>
              </w:rPr>
            </w:pPr>
            <w:sdt>
              <w:sdtPr>
                <w:rPr>
                  <w:rFonts w:cstheme="minorHAnsi"/>
                </w:rPr>
                <w:id w:val="-603106165"/>
                <w14:checkbox>
                  <w14:checked w14:val="0"/>
                  <w14:checkedState w14:val="2612" w14:font="MS Gothic"/>
                  <w14:uncheckedState w14:val="2610" w14:font="MS Gothic"/>
                </w14:checkbox>
              </w:sdtPr>
              <w:sdtContent>
                <w:r w:rsidR="00756751" w:rsidRPr="00155D1F">
                  <w:rPr>
                    <w:rFonts w:ascii="MS Gothic" w:eastAsia="MS Gothic" w:hAnsi="MS Gothic" w:cstheme="minorHAnsi" w:hint="eastAsia"/>
                  </w:rPr>
                  <w:t>☐</w:t>
                </w:r>
              </w:sdtContent>
            </w:sdt>
            <w:r w:rsidR="00756751" w:rsidRPr="00155D1F">
              <w:rPr>
                <w:rFonts w:cstheme="minorHAnsi"/>
              </w:rPr>
              <w:t xml:space="preserve"> da, izpolnjujemo</w:t>
            </w:r>
          </w:p>
        </w:tc>
        <w:sdt>
          <w:sdtPr>
            <w:rPr>
              <w:rFonts w:cstheme="minorHAnsi"/>
              <w:b/>
              <w:bCs/>
            </w:rPr>
            <w:id w:val="1596598117"/>
            <w:placeholder>
              <w:docPart w:val="2928EDA6AFE94A1D995E451ACE03B781"/>
            </w:placeholder>
            <w:showingPlcHdr/>
            <w:text/>
          </w:sdtPr>
          <w:sdtContent>
            <w:tc>
              <w:tcPr>
                <w:tcW w:w="0" w:type="auto"/>
              </w:tcPr>
              <w:p w14:paraId="43B6FBC1" w14:textId="53FA92C9"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633D9827" w14:textId="77777777" w:rsidTr="001F0FE2">
        <w:tc>
          <w:tcPr>
            <w:tcW w:w="5665" w:type="dxa"/>
            <w:shd w:val="clear" w:color="auto" w:fill="auto"/>
          </w:tcPr>
          <w:p w14:paraId="016ECBF7" w14:textId="4AAD6129" w:rsidR="00756751" w:rsidRPr="00155D1F" w:rsidRDefault="00756751" w:rsidP="00C43AB1">
            <w:pPr>
              <w:pStyle w:val="Brezrazmikov"/>
              <w:rPr>
                <w:rFonts w:cs="Calibri"/>
                <w:color w:val="000000"/>
              </w:rPr>
            </w:pPr>
            <w:r w:rsidRPr="00155D1F">
              <w:rPr>
                <w:rFonts w:cs="Calibri"/>
                <w:color w:val="000000"/>
              </w:rPr>
              <w:t>Podložna zagozda, 2 x</w:t>
            </w:r>
          </w:p>
        </w:tc>
        <w:tc>
          <w:tcPr>
            <w:tcW w:w="2171" w:type="dxa"/>
          </w:tcPr>
          <w:p w14:paraId="12936A72" w14:textId="580CD6C3" w:rsidR="00756751" w:rsidRPr="00155D1F" w:rsidRDefault="00000000" w:rsidP="00C43AB1">
            <w:pPr>
              <w:pStyle w:val="Brezrazmikov"/>
              <w:jc w:val="left"/>
              <w:rPr>
                <w:rFonts w:cstheme="minorHAnsi"/>
              </w:rPr>
            </w:pPr>
            <w:sdt>
              <w:sdtPr>
                <w:rPr>
                  <w:rFonts w:cstheme="minorHAnsi"/>
                </w:rPr>
                <w:id w:val="1449819287"/>
                <w14:checkbox>
                  <w14:checked w14:val="0"/>
                  <w14:checkedState w14:val="2612" w14:font="MS Gothic"/>
                  <w14:uncheckedState w14:val="2610" w14:font="MS Gothic"/>
                </w14:checkbox>
              </w:sdtPr>
              <w:sdtContent>
                <w:r w:rsidR="00756751" w:rsidRPr="00155D1F">
                  <w:rPr>
                    <w:rFonts w:ascii="MS Gothic" w:eastAsia="MS Gothic" w:hAnsi="MS Gothic" w:cstheme="minorHAnsi" w:hint="eastAsia"/>
                  </w:rPr>
                  <w:t>☐</w:t>
                </w:r>
              </w:sdtContent>
            </w:sdt>
            <w:r w:rsidR="00756751" w:rsidRPr="00155D1F">
              <w:rPr>
                <w:rFonts w:cstheme="minorHAnsi"/>
              </w:rPr>
              <w:t xml:space="preserve"> da, izpolnjujemo</w:t>
            </w:r>
          </w:p>
        </w:tc>
        <w:sdt>
          <w:sdtPr>
            <w:rPr>
              <w:rFonts w:cstheme="minorHAnsi"/>
              <w:b/>
              <w:bCs/>
            </w:rPr>
            <w:id w:val="-1267457551"/>
            <w:placeholder>
              <w:docPart w:val="D0D4E60D80DA4DB0AD68F855D99C7EE1"/>
            </w:placeholder>
            <w:showingPlcHdr/>
            <w:text/>
          </w:sdtPr>
          <w:sdtContent>
            <w:tc>
              <w:tcPr>
                <w:tcW w:w="0" w:type="auto"/>
              </w:tcPr>
              <w:p w14:paraId="3C67553B" w14:textId="3D5D6040"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0A9F52A8" w14:textId="77777777" w:rsidTr="001F0FE2">
        <w:tc>
          <w:tcPr>
            <w:tcW w:w="5665" w:type="dxa"/>
            <w:shd w:val="clear" w:color="auto" w:fill="auto"/>
          </w:tcPr>
          <w:p w14:paraId="67B08DF9" w14:textId="77777777" w:rsidR="00756751" w:rsidRPr="00155D1F" w:rsidRDefault="00756751" w:rsidP="00C43AB1">
            <w:pPr>
              <w:pStyle w:val="Brezrazmikov"/>
              <w:rPr>
                <w:rFonts w:cs="Calibri"/>
                <w:color w:val="000000"/>
              </w:rPr>
            </w:pPr>
          </w:p>
        </w:tc>
        <w:tc>
          <w:tcPr>
            <w:tcW w:w="2171" w:type="dxa"/>
          </w:tcPr>
          <w:p w14:paraId="7B437F51" w14:textId="77777777" w:rsidR="00756751" w:rsidRPr="00155D1F" w:rsidRDefault="00756751" w:rsidP="00C43AB1">
            <w:pPr>
              <w:pStyle w:val="Brezrazmikov"/>
              <w:jc w:val="left"/>
              <w:rPr>
                <w:rFonts w:cstheme="minorHAnsi"/>
              </w:rPr>
            </w:pPr>
          </w:p>
        </w:tc>
        <w:tc>
          <w:tcPr>
            <w:tcW w:w="0" w:type="auto"/>
          </w:tcPr>
          <w:p w14:paraId="67783BE9" w14:textId="77777777" w:rsidR="00756751" w:rsidRPr="00155D1F" w:rsidRDefault="00756751" w:rsidP="00C43AB1">
            <w:pPr>
              <w:pStyle w:val="Brezrazmikov"/>
              <w:jc w:val="left"/>
              <w:rPr>
                <w:rFonts w:cstheme="minorHAnsi"/>
                <w:b/>
                <w:bCs/>
              </w:rPr>
            </w:pPr>
          </w:p>
        </w:tc>
      </w:tr>
      <w:tr w:rsidR="002B1E4A" w:rsidRPr="00155D1F" w14:paraId="5885380B" w14:textId="77777777" w:rsidTr="001F0FE2">
        <w:tc>
          <w:tcPr>
            <w:tcW w:w="5665" w:type="dxa"/>
            <w:shd w:val="clear" w:color="auto" w:fill="auto"/>
          </w:tcPr>
          <w:p w14:paraId="078D12EB" w14:textId="2369739D" w:rsidR="002B1E4A" w:rsidRPr="00155D1F" w:rsidRDefault="002B1E4A" w:rsidP="002B1E4A">
            <w:pPr>
              <w:pStyle w:val="Brezrazmikov"/>
              <w:rPr>
                <w:rFonts w:cstheme="minorHAnsi"/>
                <w:b/>
                <w:bCs/>
              </w:rPr>
            </w:pPr>
            <w:r w:rsidRPr="00155D1F">
              <w:rPr>
                <w:rFonts w:cstheme="minorHAnsi"/>
                <w:b/>
                <w:bCs/>
              </w:rPr>
              <w:t xml:space="preserve">VRTLJIV BOBEN, </w:t>
            </w:r>
            <w:r w:rsidRPr="00155D1F">
              <w:rPr>
                <w:rFonts w:cstheme="minorHAnsi"/>
              </w:rPr>
              <w:t>kot npr. FAUN ROTOPRESS 515 (ali enakovredno)</w:t>
            </w:r>
          </w:p>
        </w:tc>
        <w:tc>
          <w:tcPr>
            <w:tcW w:w="2171" w:type="dxa"/>
          </w:tcPr>
          <w:p w14:paraId="4A1B882E" w14:textId="5F6C0895" w:rsidR="002B1E4A" w:rsidRPr="00155D1F" w:rsidRDefault="00000000" w:rsidP="002B1E4A">
            <w:pPr>
              <w:pStyle w:val="Brezrazmikov"/>
              <w:jc w:val="left"/>
              <w:rPr>
                <w:rFonts w:cstheme="minorHAnsi"/>
                <w:b/>
                <w:bCs/>
              </w:rPr>
            </w:pPr>
            <w:sdt>
              <w:sdtPr>
                <w:rPr>
                  <w:rFonts w:cstheme="minorHAnsi"/>
                </w:rPr>
                <w:id w:val="599463893"/>
                <w14:checkbox>
                  <w14:checked w14:val="0"/>
                  <w14:checkedState w14:val="2612" w14:font="MS Gothic"/>
                  <w14:uncheckedState w14:val="2610" w14:font="MS Gothic"/>
                </w14:checkbox>
              </w:sdtPr>
              <w:sdtContent>
                <w:r w:rsidR="002B1E4A" w:rsidRPr="00155D1F">
                  <w:rPr>
                    <w:rFonts w:ascii="Segoe UI Symbol" w:eastAsia="MS Gothic" w:hAnsi="Segoe UI Symbol" w:cs="Segoe UI Symbol"/>
                  </w:rPr>
                  <w:t>☐</w:t>
                </w:r>
              </w:sdtContent>
            </w:sdt>
            <w:r w:rsidR="002B1E4A" w:rsidRPr="00155D1F">
              <w:rPr>
                <w:rFonts w:cstheme="minorHAnsi"/>
              </w:rPr>
              <w:t xml:space="preserve"> da, izpolnjujemo</w:t>
            </w:r>
          </w:p>
        </w:tc>
        <w:sdt>
          <w:sdtPr>
            <w:rPr>
              <w:rFonts w:cstheme="minorHAnsi"/>
              <w:b/>
              <w:bCs/>
            </w:rPr>
            <w:id w:val="-1788346565"/>
            <w:placeholder>
              <w:docPart w:val="187B2725668F47A89968F51D3DCBB65D"/>
            </w:placeholder>
            <w:showingPlcHdr/>
            <w:text/>
          </w:sdtPr>
          <w:sdtContent>
            <w:tc>
              <w:tcPr>
                <w:tcW w:w="0" w:type="auto"/>
              </w:tcPr>
              <w:p w14:paraId="1D441924" w14:textId="4E921D89" w:rsidR="002B1E4A" w:rsidRPr="00155D1F" w:rsidRDefault="002B1E4A" w:rsidP="002B1E4A">
                <w:pPr>
                  <w:pStyle w:val="Brezrazmikov"/>
                  <w:jc w:val="left"/>
                  <w:rPr>
                    <w:rFonts w:cstheme="minorHAnsi"/>
                    <w:b/>
                    <w:bCs/>
                  </w:rPr>
                </w:pPr>
                <w:r w:rsidRPr="00155D1F">
                  <w:rPr>
                    <w:rStyle w:val="Besedilooznabemesta"/>
                    <w:rFonts w:cstheme="minorHAnsi"/>
                  </w:rPr>
                  <w:t>Vpišite besedilo.</w:t>
                </w:r>
              </w:p>
            </w:tc>
          </w:sdtContent>
        </w:sdt>
      </w:tr>
      <w:tr w:rsidR="00B90168" w:rsidRPr="00155D1F" w14:paraId="6A0B176F" w14:textId="77777777" w:rsidTr="001F0FE2">
        <w:tc>
          <w:tcPr>
            <w:tcW w:w="5665" w:type="dxa"/>
            <w:shd w:val="clear" w:color="auto" w:fill="auto"/>
          </w:tcPr>
          <w:p w14:paraId="72B078CC" w14:textId="0120622E" w:rsidR="00B90168" w:rsidRPr="00155D1F" w:rsidRDefault="00B90168" w:rsidP="00C43AB1">
            <w:pPr>
              <w:pStyle w:val="Brezrazmikov"/>
              <w:rPr>
                <w:rFonts w:cstheme="minorHAnsi"/>
              </w:rPr>
            </w:pPr>
            <w:r w:rsidRPr="00155D1F">
              <w:rPr>
                <w:rFonts w:cstheme="minorHAnsi"/>
              </w:rPr>
              <w:t xml:space="preserve">Barva: </w:t>
            </w:r>
            <w:r w:rsidRPr="00155D1F">
              <w:t>bela, RAL 9010 oz. primerljiva</w:t>
            </w:r>
          </w:p>
        </w:tc>
        <w:tc>
          <w:tcPr>
            <w:tcW w:w="2171" w:type="dxa"/>
          </w:tcPr>
          <w:p w14:paraId="771718A0" w14:textId="77777777" w:rsidR="00B90168" w:rsidRPr="00155D1F" w:rsidRDefault="00000000" w:rsidP="00C43AB1">
            <w:pPr>
              <w:pStyle w:val="Brezrazmikov"/>
              <w:jc w:val="left"/>
              <w:rPr>
                <w:rFonts w:cstheme="minorHAnsi"/>
              </w:rPr>
            </w:pPr>
            <w:sdt>
              <w:sdtPr>
                <w:rPr>
                  <w:rFonts w:cstheme="minorHAnsi"/>
                </w:rPr>
                <w:id w:val="832572793"/>
                <w14:checkbox>
                  <w14:checked w14:val="0"/>
                  <w14:checkedState w14:val="2612" w14:font="MS Gothic"/>
                  <w14:uncheckedState w14:val="2610" w14:font="MS Gothic"/>
                </w14:checkbox>
              </w:sdtPr>
              <w:sdtContent>
                <w:r w:rsidR="00B90168" w:rsidRPr="00155D1F">
                  <w:rPr>
                    <w:rFonts w:ascii="Segoe UI Symbol" w:eastAsia="MS Gothic" w:hAnsi="Segoe UI Symbol" w:cs="Segoe UI Symbol"/>
                  </w:rPr>
                  <w:t>☐</w:t>
                </w:r>
              </w:sdtContent>
            </w:sdt>
            <w:r w:rsidR="00B90168" w:rsidRPr="00155D1F">
              <w:rPr>
                <w:rFonts w:cstheme="minorHAnsi"/>
              </w:rPr>
              <w:t xml:space="preserve"> da, izpolnjujemo</w:t>
            </w:r>
          </w:p>
        </w:tc>
        <w:sdt>
          <w:sdtPr>
            <w:rPr>
              <w:rFonts w:cstheme="minorHAnsi"/>
              <w:b/>
              <w:bCs/>
            </w:rPr>
            <w:id w:val="366883473"/>
            <w:placeholder>
              <w:docPart w:val="32A78F4079A44BB98C6A2887506F4408"/>
            </w:placeholder>
            <w:showingPlcHdr/>
            <w:text/>
          </w:sdtPr>
          <w:sdtContent>
            <w:tc>
              <w:tcPr>
                <w:tcW w:w="0" w:type="auto"/>
              </w:tcPr>
              <w:p w14:paraId="4C18AF54" w14:textId="77777777" w:rsidR="00B90168" w:rsidRPr="00155D1F" w:rsidRDefault="00B90168"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28360C26" w14:textId="77777777" w:rsidTr="00BC75B0">
        <w:tc>
          <w:tcPr>
            <w:tcW w:w="5665" w:type="dxa"/>
            <w:shd w:val="clear" w:color="auto" w:fill="auto"/>
          </w:tcPr>
          <w:p w14:paraId="5F3449F4" w14:textId="580FAC9D" w:rsidR="00756751" w:rsidRPr="00155D1F" w:rsidRDefault="00756751" w:rsidP="00C43AB1">
            <w:pPr>
              <w:pStyle w:val="Brezrazmikov"/>
              <w:jc w:val="left"/>
              <w:rPr>
                <w:rFonts w:cstheme="minorHAnsi"/>
              </w:rPr>
            </w:pPr>
            <w:r w:rsidRPr="00155D1F">
              <w:rPr>
                <w:rFonts w:cs="Calibri"/>
                <w:snapToGrid w:val="0"/>
                <w:lang w:eastAsia="en-US"/>
              </w:rPr>
              <w:t xml:space="preserve">Nadgradnja mora omogočati zbiranje in prevažanje komunalnih odpadkov, bioloških odpadkov, manjših kosovnih in ločeno zbranih frakcij odpadkov (papir, steklo, embalaža ipd.), iz posod prostornine od 60 do 1100 litrov </w:t>
            </w:r>
          </w:p>
        </w:tc>
        <w:tc>
          <w:tcPr>
            <w:tcW w:w="2171" w:type="dxa"/>
          </w:tcPr>
          <w:p w14:paraId="74060E92" w14:textId="77777777" w:rsidR="00756751" w:rsidRPr="00155D1F" w:rsidRDefault="00000000" w:rsidP="00C43AB1">
            <w:pPr>
              <w:pStyle w:val="Brezrazmikov"/>
              <w:jc w:val="left"/>
              <w:rPr>
                <w:rFonts w:cstheme="minorHAnsi"/>
              </w:rPr>
            </w:pPr>
            <w:sdt>
              <w:sdtPr>
                <w:rPr>
                  <w:rFonts w:cstheme="minorHAnsi"/>
                </w:rPr>
                <w:id w:val="1388849777"/>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852021358"/>
            <w:placeholder>
              <w:docPart w:val="86A684BB5DD64A5C9F0BC64FD3FE7F1B"/>
            </w:placeholder>
            <w:showingPlcHdr/>
            <w:text/>
          </w:sdtPr>
          <w:sdtContent>
            <w:tc>
              <w:tcPr>
                <w:tcW w:w="0" w:type="auto"/>
              </w:tcPr>
              <w:p w14:paraId="2769FDB0"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4F26B2BA" w14:textId="77777777" w:rsidTr="00BC75B0">
        <w:tc>
          <w:tcPr>
            <w:tcW w:w="5665" w:type="dxa"/>
            <w:shd w:val="clear" w:color="auto" w:fill="auto"/>
          </w:tcPr>
          <w:p w14:paraId="3C7CE506" w14:textId="0D71A213" w:rsidR="00756751" w:rsidRPr="00155D1F" w:rsidRDefault="00756751" w:rsidP="00C43AB1">
            <w:pPr>
              <w:pStyle w:val="Brezrazmikov"/>
              <w:rPr>
                <w:rFonts w:cstheme="minorHAnsi"/>
              </w:rPr>
            </w:pPr>
            <w:r w:rsidRPr="00155D1F">
              <w:rPr>
                <w:rFonts w:cs="Calibri"/>
                <w:snapToGrid w:val="0"/>
                <w:lang w:eastAsia="en-US"/>
              </w:rPr>
              <w:t xml:space="preserve">Nadgradnja mora biti izdelana po CE standardih </w:t>
            </w:r>
          </w:p>
        </w:tc>
        <w:tc>
          <w:tcPr>
            <w:tcW w:w="2171" w:type="dxa"/>
          </w:tcPr>
          <w:p w14:paraId="1E6ADB24" w14:textId="77777777" w:rsidR="00756751" w:rsidRPr="00155D1F" w:rsidRDefault="00000000" w:rsidP="00C43AB1">
            <w:pPr>
              <w:pStyle w:val="Brezrazmikov"/>
              <w:jc w:val="left"/>
              <w:rPr>
                <w:rFonts w:cstheme="minorHAnsi"/>
              </w:rPr>
            </w:pPr>
            <w:sdt>
              <w:sdtPr>
                <w:rPr>
                  <w:rFonts w:cstheme="minorHAnsi"/>
                </w:rPr>
                <w:id w:val="-543357079"/>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702545180"/>
            <w:placeholder>
              <w:docPart w:val="CFF98BFD6E3B4246AE1B0242006A3A6A"/>
            </w:placeholder>
            <w:showingPlcHdr/>
            <w:text/>
          </w:sdtPr>
          <w:sdtContent>
            <w:tc>
              <w:tcPr>
                <w:tcW w:w="0" w:type="auto"/>
              </w:tcPr>
              <w:p w14:paraId="0465C441"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580674A2" w14:textId="77777777" w:rsidTr="00BC75B0">
        <w:tc>
          <w:tcPr>
            <w:tcW w:w="5665" w:type="dxa"/>
            <w:shd w:val="clear" w:color="auto" w:fill="auto"/>
          </w:tcPr>
          <w:p w14:paraId="1AA35D7E" w14:textId="5B635884" w:rsidR="00756751" w:rsidRPr="00155D1F" w:rsidRDefault="00756751" w:rsidP="00C43AB1">
            <w:pPr>
              <w:pStyle w:val="Brezrazmikov"/>
              <w:rPr>
                <w:rFonts w:cstheme="minorHAnsi"/>
              </w:rPr>
            </w:pPr>
            <w:r w:rsidRPr="00155D1F">
              <w:rPr>
                <w:rFonts w:cs="Calibri"/>
                <w:snapToGrid w:val="0"/>
                <w:lang w:eastAsia="en-US"/>
              </w:rPr>
              <w:t xml:space="preserve">Nadgradnja mora biti v celoti usklajena s šasijo z optimalno razporeditvijo osnih obremenitev. </w:t>
            </w:r>
          </w:p>
        </w:tc>
        <w:tc>
          <w:tcPr>
            <w:tcW w:w="2171" w:type="dxa"/>
          </w:tcPr>
          <w:p w14:paraId="08466F09" w14:textId="77777777" w:rsidR="00756751" w:rsidRPr="00155D1F" w:rsidRDefault="00000000" w:rsidP="00C43AB1">
            <w:pPr>
              <w:pStyle w:val="Brezrazmikov"/>
              <w:jc w:val="left"/>
              <w:rPr>
                <w:rFonts w:cstheme="minorHAnsi"/>
              </w:rPr>
            </w:pPr>
            <w:sdt>
              <w:sdtPr>
                <w:rPr>
                  <w:rFonts w:cstheme="minorHAnsi"/>
                </w:rPr>
                <w:id w:val="-828212023"/>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2088722362"/>
            <w:placeholder>
              <w:docPart w:val="9E5ACCC9054C425B99C71968C1F9D968"/>
            </w:placeholder>
            <w:showingPlcHdr/>
            <w:text/>
          </w:sdtPr>
          <w:sdtContent>
            <w:tc>
              <w:tcPr>
                <w:tcW w:w="0" w:type="auto"/>
              </w:tcPr>
              <w:p w14:paraId="111E71F5"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6EDADC57" w14:textId="77777777" w:rsidTr="00BC75B0">
        <w:tc>
          <w:tcPr>
            <w:tcW w:w="5665" w:type="dxa"/>
            <w:shd w:val="clear" w:color="auto" w:fill="auto"/>
          </w:tcPr>
          <w:p w14:paraId="2359AA1F" w14:textId="0D47A0D7" w:rsidR="00756751" w:rsidRPr="00155D1F" w:rsidRDefault="00756751" w:rsidP="00C43AB1">
            <w:pPr>
              <w:pStyle w:val="Brezrazmikov"/>
              <w:jc w:val="left"/>
              <w:rPr>
                <w:rFonts w:cstheme="minorHAnsi"/>
              </w:rPr>
            </w:pPr>
            <w:r w:rsidRPr="00155D1F">
              <w:rPr>
                <w:rFonts w:cs="Calibri"/>
                <w:snapToGrid w:val="0"/>
                <w:lang w:eastAsia="en-US"/>
              </w:rPr>
              <w:t xml:space="preserve">Deli izpostavljeni izdatni obremenjenosti in obrabi morajo biti izdelani iz visokokvalitetnih materialov: npr.: </w:t>
            </w:r>
            <w:proofErr w:type="spellStart"/>
            <w:r w:rsidRPr="00155D1F">
              <w:rPr>
                <w:rFonts w:cs="Calibri"/>
                <w:snapToGrid w:val="0"/>
                <w:lang w:eastAsia="en-US"/>
              </w:rPr>
              <w:lastRenderedPageBreak/>
              <w:t>Weldox</w:t>
            </w:r>
            <w:proofErr w:type="spellEnd"/>
            <w:r w:rsidRPr="00155D1F">
              <w:rPr>
                <w:rFonts w:cs="Calibri"/>
                <w:snapToGrid w:val="0"/>
                <w:lang w:eastAsia="en-US"/>
              </w:rPr>
              <w:t xml:space="preserve"> (obremenjenost), </w:t>
            </w:r>
            <w:proofErr w:type="spellStart"/>
            <w:r w:rsidRPr="00155D1F">
              <w:rPr>
                <w:rFonts w:cs="Calibri"/>
                <w:snapToGrid w:val="0"/>
                <w:lang w:eastAsia="en-US"/>
              </w:rPr>
              <w:t>Hardox</w:t>
            </w:r>
            <w:proofErr w:type="spellEnd"/>
            <w:r w:rsidRPr="00155D1F">
              <w:rPr>
                <w:rFonts w:cs="Calibri"/>
                <w:snapToGrid w:val="0"/>
                <w:lang w:eastAsia="en-US"/>
              </w:rPr>
              <w:t xml:space="preserve"> (obraba) ali ekvivalentni in iz NIRO-nerjavečega jekla (obraba): sprednji del bobna </w:t>
            </w:r>
          </w:p>
        </w:tc>
        <w:tc>
          <w:tcPr>
            <w:tcW w:w="2171" w:type="dxa"/>
          </w:tcPr>
          <w:p w14:paraId="41E0309E" w14:textId="77777777" w:rsidR="00756751" w:rsidRPr="00155D1F" w:rsidRDefault="00000000" w:rsidP="00C43AB1">
            <w:pPr>
              <w:pStyle w:val="Brezrazmikov"/>
              <w:jc w:val="left"/>
              <w:rPr>
                <w:rFonts w:cstheme="minorHAnsi"/>
              </w:rPr>
            </w:pPr>
            <w:sdt>
              <w:sdtPr>
                <w:rPr>
                  <w:rFonts w:cstheme="minorHAnsi"/>
                </w:rPr>
                <w:id w:val="-876999864"/>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29678018"/>
            <w:placeholder>
              <w:docPart w:val="8CD5CE621CF943FFB53C18510BEC5A6E"/>
            </w:placeholder>
            <w:showingPlcHdr/>
            <w:text/>
          </w:sdtPr>
          <w:sdtContent>
            <w:tc>
              <w:tcPr>
                <w:tcW w:w="0" w:type="auto"/>
              </w:tcPr>
              <w:p w14:paraId="50B5F091"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144B61CF" w14:textId="77777777" w:rsidTr="00BC75B0">
        <w:tc>
          <w:tcPr>
            <w:tcW w:w="5665" w:type="dxa"/>
            <w:shd w:val="clear" w:color="auto" w:fill="auto"/>
          </w:tcPr>
          <w:p w14:paraId="5D43E47F" w14:textId="0FF20644" w:rsidR="00756751" w:rsidRPr="00155D1F" w:rsidRDefault="00756751" w:rsidP="00C43AB1">
            <w:pPr>
              <w:pStyle w:val="Brezrazmikov"/>
              <w:rPr>
                <w:rFonts w:cstheme="minorHAnsi"/>
              </w:rPr>
            </w:pPr>
            <w:r w:rsidRPr="00155D1F">
              <w:rPr>
                <w:rFonts w:cs="Calibri"/>
                <w:snapToGrid w:val="0"/>
                <w:lang w:eastAsia="en-US"/>
              </w:rPr>
              <w:t xml:space="preserve">Celotni del bobna iz nerjavečega jekla kakovosti 1.4301, z dvojnim polžem, obdan z oblogo za protihrupno izolacijo vrtljajev rotirajočega bobna </w:t>
            </w:r>
          </w:p>
        </w:tc>
        <w:tc>
          <w:tcPr>
            <w:tcW w:w="2171" w:type="dxa"/>
          </w:tcPr>
          <w:p w14:paraId="10A1D5C0" w14:textId="77777777" w:rsidR="00756751" w:rsidRPr="00155D1F" w:rsidRDefault="00000000" w:rsidP="00C43AB1">
            <w:pPr>
              <w:pStyle w:val="Brezrazmikov"/>
              <w:jc w:val="left"/>
              <w:rPr>
                <w:rFonts w:cstheme="minorHAnsi"/>
              </w:rPr>
            </w:pPr>
            <w:sdt>
              <w:sdtPr>
                <w:rPr>
                  <w:rFonts w:cstheme="minorHAnsi"/>
                </w:rPr>
                <w:id w:val="398104601"/>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222180889"/>
            <w:placeholder>
              <w:docPart w:val="1F3A735E3BCE4A85B9FEE72B94434EE7"/>
            </w:placeholder>
            <w:showingPlcHdr/>
            <w:text/>
          </w:sdtPr>
          <w:sdtContent>
            <w:tc>
              <w:tcPr>
                <w:tcW w:w="0" w:type="auto"/>
              </w:tcPr>
              <w:p w14:paraId="2B91D2A9"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4CB92F4D" w14:textId="77777777" w:rsidTr="00BC75B0">
        <w:tc>
          <w:tcPr>
            <w:tcW w:w="5665" w:type="dxa"/>
            <w:shd w:val="clear" w:color="auto" w:fill="auto"/>
          </w:tcPr>
          <w:p w14:paraId="2AF3EF75" w14:textId="6C5DF034" w:rsidR="00756751" w:rsidRPr="00155D1F" w:rsidRDefault="00756751" w:rsidP="00C43AB1">
            <w:pPr>
              <w:pStyle w:val="Brezrazmikov"/>
              <w:rPr>
                <w:rFonts w:cstheme="minorHAnsi"/>
              </w:rPr>
            </w:pPr>
            <w:r w:rsidRPr="00155D1F">
              <w:rPr>
                <w:rFonts w:cs="Calibri"/>
                <w:snapToGrid w:val="0"/>
                <w:lang w:eastAsia="en-US"/>
              </w:rPr>
              <w:t>Najvišja točka celotnega (vključno z nadgradnjo, “</w:t>
            </w:r>
            <w:proofErr w:type="spellStart"/>
            <w:r w:rsidRPr="00155D1F">
              <w:rPr>
                <w:rFonts w:cs="Calibri"/>
                <w:snapToGrid w:val="0"/>
                <w:lang w:eastAsia="en-US"/>
              </w:rPr>
              <w:t>blitz</w:t>
            </w:r>
            <w:proofErr w:type="spellEnd"/>
            <w:r w:rsidRPr="00155D1F">
              <w:rPr>
                <w:rFonts w:cs="Calibri"/>
                <w:snapToGrid w:val="0"/>
                <w:lang w:eastAsia="en-US"/>
              </w:rPr>
              <w:t xml:space="preserve"> lučmi”, itd.) neobremenjenega vozila ne sme presegati 3.600 mm </w:t>
            </w:r>
          </w:p>
        </w:tc>
        <w:tc>
          <w:tcPr>
            <w:tcW w:w="2171" w:type="dxa"/>
          </w:tcPr>
          <w:p w14:paraId="6B362A40" w14:textId="77777777" w:rsidR="00756751" w:rsidRPr="00155D1F" w:rsidRDefault="00000000" w:rsidP="00C43AB1">
            <w:pPr>
              <w:pStyle w:val="Brezrazmikov"/>
              <w:jc w:val="left"/>
              <w:rPr>
                <w:rFonts w:cstheme="minorHAnsi"/>
              </w:rPr>
            </w:pPr>
            <w:sdt>
              <w:sdtPr>
                <w:rPr>
                  <w:rFonts w:cstheme="minorHAnsi"/>
                </w:rPr>
                <w:id w:val="407269370"/>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905958099"/>
            <w:placeholder>
              <w:docPart w:val="CD603351FC234362AD6247892E9E103E"/>
            </w:placeholder>
            <w:showingPlcHdr/>
            <w:text/>
          </w:sdtPr>
          <w:sdtContent>
            <w:tc>
              <w:tcPr>
                <w:tcW w:w="0" w:type="auto"/>
              </w:tcPr>
              <w:p w14:paraId="17FFD5C9"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0EF26568" w14:textId="77777777" w:rsidTr="00BC75B0">
        <w:tc>
          <w:tcPr>
            <w:tcW w:w="5665" w:type="dxa"/>
            <w:shd w:val="clear" w:color="auto" w:fill="auto"/>
          </w:tcPr>
          <w:p w14:paraId="0F6C9307" w14:textId="051047A1" w:rsidR="00756751" w:rsidRPr="00155D1F" w:rsidRDefault="00756751" w:rsidP="00C43AB1">
            <w:pPr>
              <w:pStyle w:val="Brezrazmikov"/>
              <w:jc w:val="left"/>
              <w:rPr>
                <w:rFonts w:cstheme="minorHAnsi"/>
              </w:rPr>
            </w:pPr>
            <w:r w:rsidRPr="00155D1F">
              <w:rPr>
                <w:rFonts w:cs="Calibri"/>
                <w:snapToGrid w:val="0"/>
                <w:lang w:eastAsia="en-US"/>
              </w:rPr>
              <w:t xml:space="preserve">Zadnji previs od zadnje osi do zadnjega zunanjega roba zadnjih vrat ne sme presegati 1.900 mm </w:t>
            </w:r>
          </w:p>
        </w:tc>
        <w:tc>
          <w:tcPr>
            <w:tcW w:w="2171" w:type="dxa"/>
          </w:tcPr>
          <w:p w14:paraId="5351370D" w14:textId="77777777" w:rsidR="00756751" w:rsidRPr="00155D1F" w:rsidRDefault="00000000" w:rsidP="00C43AB1">
            <w:pPr>
              <w:pStyle w:val="Brezrazmikov"/>
              <w:jc w:val="left"/>
              <w:rPr>
                <w:rFonts w:cstheme="minorHAnsi"/>
              </w:rPr>
            </w:pPr>
            <w:sdt>
              <w:sdtPr>
                <w:rPr>
                  <w:rFonts w:cstheme="minorHAnsi"/>
                </w:rPr>
                <w:id w:val="24072151"/>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287236463"/>
            <w:placeholder>
              <w:docPart w:val="C0DDC971856847CD9FE2DA408CFBD76A"/>
            </w:placeholder>
            <w:showingPlcHdr/>
            <w:text/>
          </w:sdtPr>
          <w:sdtContent>
            <w:tc>
              <w:tcPr>
                <w:tcW w:w="0" w:type="auto"/>
              </w:tcPr>
              <w:p w14:paraId="6DB9E0CF"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66B1D8FD" w14:textId="77777777" w:rsidTr="00BC75B0">
        <w:tc>
          <w:tcPr>
            <w:tcW w:w="5665" w:type="dxa"/>
            <w:shd w:val="clear" w:color="auto" w:fill="auto"/>
          </w:tcPr>
          <w:p w14:paraId="0428F22B" w14:textId="5C989F1D" w:rsidR="00756751" w:rsidRPr="00155D1F" w:rsidRDefault="00756751" w:rsidP="00C43AB1">
            <w:pPr>
              <w:pStyle w:val="Brezrazmikov"/>
              <w:rPr>
                <w:rFonts w:cstheme="minorHAnsi"/>
              </w:rPr>
            </w:pPr>
            <w:r w:rsidRPr="00155D1F">
              <w:rPr>
                <w:rFonts w:cs="Calibri"/>
                <w:snapToGrid w:val="0"/>
                <w:lang w:eastAsia="en-US"/>
              </w:rPr>
              <w:t xml:space="preserve">Celotna dolžina vozila z nadgradnjo ne sme presegati 9.500 mm </w:t>
            </w:r>
          </w:p>
        </w:tc>
        <w:tc>
          <w:tcPr>
            <w:tcW w:w="2171" w:type="dxa"/>
          </w:tcPr>
          <w:p w14:paraId="31DF159E" w14:textId="77777777" w:rsidR="00756751" w:rsidRPr="00155D1F" w:rsidRDefault="00000000" w:rsidP="00C43AB1">
            <w:pPr>
              <w:pStyle w:val="Brezrazmikov"/>
              <w:jc w:val="left"/>
              <w:rPr>
                <w:rFonts w:cstheme="minorHAnsi"/>
              </w:rPr>
            </w:pPr>
            <w:sdt>
              <w:sdtPr>
                <w:rPr>
                  <w:rFonts w:cstheme="minorHAnsi"/>
                </w:rPr>
                <w:id w:val="681473814"/>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562178148"/>
            <w:placeholder>
              <w:docPart w:val="2EF3405B89D44574B1A481020F31961A"/>
            </w:placeholder>
            <w:showingPlcHdr/>
            <w:text/>
          </w:sdtPr>
          <w:sdtContent>
            <w:tc>
              <w:tcPr>
                <w:tcW w:w="0" w:type="auto"/>
              </w:tcPr>
              <w:p w14:paraId="564D1880"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5EEA1F20" w14:textId="77777777" w:rsidTr="00BC75B0">
        <w:tc>
          <w:tcPr>
            <w:tcW w:w="5665" w:type="dxa"/>
            <w:shd w:val="clear" w:color="auto" w:fill="auto"/>
          </w:tcPr>
          <w:p w14:paraId="4FDE50BA" w14:textId="57327AE0" w:rsidR="00756751" w:rsidRPr="00155D1F" w:rsidRDefault="00756751" w:rsidP="00C43AB1">
            <w:pPr>
              <w:pStyle w:val="Brezrazmikov"/>
              <w:rPr>
                <w:rFonts w:cstheme="minorHAnsi"/>
              </w:rPr>
            </w:pPr>
            <w:r w:rsidRPr="00155D1F">
              <w:rPr>
                <w:rFonts w:cs="Calibri"/>
                <w:snapToGrid w:val="0"/>
                <w:lang w:eastAsia="en-US"/>
              </w:rPr>
              <w:t xml:space="preserve">Nakladanje z zadnje strani </w:t>
            </w:r>
          </w:p>
        </w:tc>
        <w:tc>
          <w:tcPr>
            <w:tcW w:w="2171" w:type="dxa"/>
          </w:tcPr>
          <w:p w14:paraId="1ECBE237" w14:textId="77777777" w:rsidR="00756751" w:rsidRPr="00155D1F" w:rsidRDefault="00000000" w:rsidP="00C43AB1">
            <w:pPr>
              <w:pStyle w:val="Brezrazmikov"/>
              <w:jc w:val="left"/>
              <w:rPr>
                <w:rFonts w:cstheme="minorHAnsi"/>
              </w:rPr>
            </w:pPr>
            <w:sdt>
              <w:sdtPr>
                <w:rPr>
                  <w:rFonts w:cstheme="minorHAnsi"/>
                </w:rPr>
                <w:id w:val="-470750287"/>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606532966"/>
            <w:placeholder>
              <w:docPart w:val="653930DEEF484FF3AA756A6E0719849C"/>
            </w:placeholder>
            <w:showingPlcHdr/>
            <w:text/>
          </w:sdtPr>
          <w:sdtContent>
            <w:tc>
              <w:tcPr>
                <w:tcW w:w="0" w:type="auto"/>
              </w:tcPr>
              <w:p w14:paraId="0EB20803"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53558697" w14:textId="77777777" w:rsidTr="00BC75B0">
        <w:tc>
          <w:tcPr>
            <w:tcW w:w="5665" w:type="dxa"/>
            <w:shd w:val="clear" w:color="auto" w:fill="auto"/>
          </w:tcPr>
          <w:p w14:paraId="3E4BDE20" w14:textId="00DB8B98" w:rsidR="00756751" w:rsidRPr="00155D1F" w:rsidRDefault="00756751" w:rsidP="00C43AB1">
            <w:pPr>
              <w:pStyle w:val="Brezrazmikov"/>
              <w:jc w:val="left"/>
              <w:rPr>
                <w:rFonts w:cstheme="minorHAnsi"/>
              </w:rPr>
            </w:pPr>
            <w:r w:rsidRPr="00155D1F">
              <w:rPr>
                <w:rFonts w:cs="Calibri"/>
                <w:snapToGrid w:val="0"/>
                <w:lang w:eastAsia="en-US"/>
              </w:rPr>
              <w:t xml:space="preserve">Nadgradnja po principalovi izjavi primerna za ponujeno podvozje </w:t>
            </w:r>
          </w:p>
        </w:tc>
        <w:tc>
          <w:tcPr>
            <w:tcW w:w="2171" w:type="dxa"/>
          </w:tcPr>
          <w:p w14:paraId="7F955906" w14:textId="77777777" w:rsidR="00756751" w:rsidRPr="00155D1F" w:rsidRDefault="00000000" w:rsidP="00C43AB1">
            <w:pPr>
              <w:pStyle w:val="Brezrazmikov"/>
              <w:jc w:val="left"/>
              <w:rPr>
                <w:rFonts w:cstheme="minorHAnsi"/>
              </w:rPr>
            </w:pPr>
            <w:sdt>
              <w:sdtPr>
                <w:rPr>
                  <w:rFonts w:cstheme="minorHAnsi"/>
                </w:rPr>
                <w:id w:val="1579245714"/>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311220732"/>
            <w:placeholder>
              <w:docPart w:val="B5F8ACF2E47D426D9FFA1EE3BFE2D2B0"/>
            </w:placeholder>
            <w:showingPlcHdr/>
            <w:text/>
          </w:sdtPr>
          <w:sdtContent>
            <w:tc>
              <w:tcPr>
                <w:tcW w:w="0" w:type="auto"/>
              </w:tcPr>
              <w:p w14:paraId="1F852E7F"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03D7CA32" w14:textId="77777777" w:rsidTr="00BC75B0">
        <w:tc>
          <w:tcPr>
            <w:tcW w:w="5665" w:type="dxa"/>
            <w:shd w:val="clear" w:color="auto" w:fill="auto"/>
          </w:tcPr>
          <w:p w14:paraId="13194180" w14:textId="0186EED6" w:rsidR="00756751" w:rsidRPr="00155D1F" w:rsidRDefault="00756751" w:rsidP="00C43AB1">
            <w:pPr>
              <w:pStyle w:val="Brezrazmikov"/>
              <w:rPr>
                <w:rFonts w:cstheme="minorHAnsi"/>
              </w:rPr>
            </w:pPr>
            <w:r w:rsidRPr="00155D1F">
              <w:rPr>
                <w:rFonts w:cs="Calibri"/>
                <w:snapToGrid w:val="0"/>
                <w:lang w:eastAsia="en-US"/>
              </w:rPr>
              <w:t xml:space="preserve">Nadgradnja je sestavljena iz dveh osnovnih delov, in sicer vrtljivega bobna in vrat </w:t>
            </w:r>
          </w:p>
        </w:tc>
        <w:tc>
          <w:tcPr>
            <w:tcW w:w="2171" w:type="dxa"/>
          </w:tcPr>
          <w:p w14:paraId="4AF27B87" w14:textId="77777777" w:rsidR="00756751" w:rsidRPr="00155D1F" w:rsidRDefault="00000000" w:rsidP="00C43AB1">
            <w:pPr>
              <w:pStyle w:val="Brezrazmikov"/>
              <w:jc w:val="left"/>
              <w:rPr>
                <w:rFonts w:cstheme="minorHAnsi"/>
              </w:rPr>
            </w:pPr>
            <w:sdt>
              <w:sdtPr>
                <w:rPr>
                  <w:rFonts w:cstheme="minorHAnsi"/>
                </w:rPr>
                <w:id w:val="-186527447"/>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2052178357"/>
            <w:placeholder>
              <w:docPart w:val="50167BFFF2AE4F7697F51127E144C58D"/>
            </w:placeholder>
            <w:showingPlcHdr/>
            <w:text/>
          </w:sdtPr>
          <w:sdtContent>
            <w:tc>
              <w:tcPr>
                <w:tcW w:w="0" w:type="auto"/>
              </w:tcPr>
              <w:p w14:paraId="5379D471"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16D4078F" w14:textId="77777777" w:rsidTr="00BC75B0">
        <w:tc>
          <w:tcPr>
            <w:tcW w:w="5665" w:type="dxa"/>
            <w:shd w:val="clear" w:color="auto" w:fill="auto"/>
          </w:tcPr>
          <w:p w14:paraId="08749D29" w14:textId="30852617" w:rsidR="00756751" w:rsidRPr="00155D1F" w:rsidRDefault="00756751" w:rsidP="00C43AB1">
            <w:pPr>
              <w:pStyle w:val="Brezrazmikov"/>
              <w:rPr>
                <w:rFonts w:cstheme="minorHAnsi"/>
              </w:rPr>
            </w:pPr>
            <w:r w:rsidRPr="00155D1F">
              <w:rPr>
                <w:rFonts w:cs="Calibri"/>
                <w:snapToGrid w:val="0"/>
                <w:lang w:eastAsia="en-US"/>
              </w:rPr>
              <w:t xml:space="preserve">Vrata se odpirajo navzgor vsled praznjenja polnega bobna </w:t>
            </w:r>
          </w:p>
        </w:tc>
        <w:tc>
          <w:tcPr>
            <w:tcW w:w="2171" w:type="dxa"/>
          </w:tcPr>
          <w:p w14:paraId="7CBDDBD2" w14:textId="77777777" w:rsidR="00756751" w:rsidRPr="00155D1F" w:rsidRDefault="00000000" w:rsidP="00C43AB1">
            <w:pPr>
              <w:pStyle w:val="Brezrazmikov"/>
              <w:jc w:val="left"/>
              <w:rPr>
                <w:rFonts w:cstheme="minorHAnsi"/>
              </w:rPr>
            </w:pPr>
            <w:sdt>
              <w:sdtPr>
                <w:rPr>
                  <w:rFonts w:cstheme="minorHAnsi"/>
                </w:rPr>
                <w:id w:val="-1752659341"/>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991179429"/>
            <w:placeholder>
              <w:docPart w:val="31D939890FA340CB94BD0822A284A57A"/>
            </w:placeholder>
            <w:showingPlcHdr/>
            <w:text/>
          </w:sdtPr>
          <w:sdtContent>
            <w:tc>
              <w:tcPr>
                <w:tcW w:w="0" w:type="auto"/>
              </w:tcPr>
              <w:p w14:paraId="1AA714C2"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58B45418" w14:textId="77777777" w:rsidTr="00BC75B0">
        <w:tc>
          <w:tcPr>
            <w:tcW w:w="5665" w:type="dxa"/>
            <w:shd w:val="clear" w:color="auto" w:fill="auto"/>
          </w:tcPr>
          <w:p w14:paraId="6BC90510" w14:textId="7F1314FB" w:rsidR="00756751" w:rsidRPr="00155D1F" w:rsidRDefault="00756751" w:rsidP="00C43AB1">
            <w:pPr>
              <w:pStyle w:val="Brezrazmikov"/>
              <w:jc w:val="left"/>
              <w:rPr>
                <w:rFonts w:cstheme="minorHAnsi"/>
              </w:rPr>
            </w:pPr>
            <w:r w:rsidRPr="00155D1F">
              <w:rPr>
                <w:rFonts w:cs="Calibri"/>
                <w:snapToGrid w:val="0"/>
                <w:lang w:eastAsia="en-US"/>
              </w:rPr>
              <w:t xml:space="preserve">Izvedba nadgradnje z vrtljivim bobnom z dvostopenjskim transportnim polžem </w:t>
            </w:r>
          </w:p>
        </w:tc>
        <w:tc>
          <w:tcPr>
            <w:tcW w:w="2171" w:type="dxa"/>
          </w:tcPr>
          <w:p w14:paraId="19D4287B" w14:textId="77777777" w:rsidR="00756751" w:rsidRPr="00155D1F" w:rsidRDefault="00000000" w:rsidP="00C43AB1">
            <w:pPr>
              <w:pStyle w:val="Brezrazmikov"/>
              <w:jc w:val="left"/>
              <w:rPr>
                <w:rFonts w:cstheme="minorHAnsi"/>
              </w:rPr>
            </w:pPr>
            <w:sdt>
              <w:sdtPr>
                <w:rPr>
                  <w:rFonts w:cstheme="minorHAnsi"/>
                </w:rPr>
                <w:id w:val="-763840684"/>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885055411"/>
            <w:placeholder>
              <w:docPart w:val="B70A9AC6C996406FA36D771E789EDB68"/>
            </w:placeholder>
            <w:showingPlcHdr/>
            <w:text/>
          </w:sdtPr>
          <w:sdtContent>
            <w:tc>
              <w:tcPr>
                <w:tcW w:w="0" w:type="auto"/>
              </w:tcPr>
              <w:p w14:paraId="7B21BF49"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66004C93" w14:textId="77777777" w:rsidTr="00BC75B0">
        <w:tc>
          <w:tcPr>
            <w:tcW w:w="5665" w:type="dxa"/>
            <w:shd w:val="clear" w:color="auto" w:fill="auto"/>
          </w:tcPr>
          <w:p w14:paraId="190B113C" w14:textId="200632F7" w:rsidR="00756751" w:rsidRPr="00155D1F" w:rsidRDefault="00756751" w:rsidP="00C43AB1">
            <w:pPr>
              <w:pStyle w:val="Brezrazmikov"/>
              <w:rPr>
                <w:rFonts w:cstheme="minorHAnsi"/>
              </w:rPr>
            </w:pPr>
            <w:r w:rsidRPr="00155D1F">
              <w:rPr>
                <w:rFonts w:cs="Calibri"/>
                <w:snapToGrid w:val="0"/>
                <w:lang w:eastAsia="en-US"/>
              </w:rPr>
              <w:t>Kapaciteta nadgradnje min. 15 m</w:t>
            </w:r>
            <w:r w:rsidRPr="00155D1F">
              <w:rPr>
                <w:rFonts w:cs="Calibri"/>
                <w:snapToGrid w:val="0"/>
                <w:vertAlign w:val="superscript"/>
                <w:lang w:eastAsia="en-US"/>
              </w:rPr>
              <w:t>3</w:t>
            </w:r>
            <w:r w:rsidRPr="00155D1F">
              <w:rPr>
                <w:rFonts w:cs="Calibri"/>
                <w:snapToGrid w:val="0"/>
                <w:lang w:eastAsia="en-US"/>
              </w:rPr>
              <w:t xml:space="preserve"> računano skladno s SIST EN 1501-1 </w:t>
            </w:r>
          </w:p>
        </w:tc>
        <w:tc>
          <w:tcPr>
            <w:tcW w:w="2171" w:type="dxa"/>
          </w:tcPr>
          <w:p w14:paraId="58A0EF94" w14:textId="77777777" w:rsidR="00756751" w:rsidRPr="00155D1F" w:rsidRDefault="00000000" w:rsidP="00C43AB1">
            <w:pPr>
              <w:pStyle w:val="Brezrazmikov"/>
              <w:jc w:val="left"/>
              <w:rPr>
                <w:rFonts w:cstheme="minorHAnsi"/>
              </w:rPr>
            </w:pPr>
            <w:sdt>
              <w:sdtPr>
                <w:rPr>
                  <w:rFonts w:cstheme="minorHAnsi"/>
                </w:rPr>
                <w:id w:val="-1735158981"/>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391803682"/>
            <w:placeholder>
              <w:docPart w:val="C2B8CF2822664E05B7F00346557D8815"/>
            </w:placeholder>
            <w:showingPlcHdr/>
            <w:text/>
          </w:sdtPr>
          <w:sdtContent>
            <w:tc>
              <w:tcPr>
                <w:tcW w:w="0" w:type="auto"/>
              </w:tcPr>
              <w:p w14:paraId="3113F73A"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5A3900C3" w14:textId="77777777" w:rsidTr="00BC75B0">
        <w:tc>
          <w:tcPr>
            <w:tcW w:w="5665" w:type="dxa"/>
            <w:shd w:val="clear" w:color="auto" w:fill="auto"/>
          </w:tcPr>
          <w:p w14:paraId="3486A1CF" w14:textId="47E8D079" w:rsidR="00756751" w:rsidRPr="00155D1F" w:rsidRDefault="00756751" w:rsidP="00C43AB1">
            <w:pPr>
              <w:pStyle w:val="Brezrazmikov"/>
              <w:rPr>
                <w:rFonts w:cstheme="minorHAnsi"/>
              </w:rPr>
            </w:pPr>
            <w:r w:rsidRPr="00155D1F">
              <w:rPr>
                <w:rFonts w:cs="Calibri"/>
                <w:snapToGrid w:val="0"/>
                <w:lang w:eastAsia="en-US"/>
              </w:rPr>
              <w:t xml:space="preserve">Hidravlični pogon vrtljivega bobna izveden preko zobatega venca čim bližje zadnjemu nosilnemu ležaju bobna </w:t>
            </w:r>
          </w:p>
        </w:tc>
        <w:tc>
          <w:tcPr>
            <w:tcW w:w="2171" w:type="dxa"/>
          </w:tcPr>
          <w:p w14:paraId="2BFA4616" w14:textId="77777777" w:rsidR="00756751" w:rsidRPr="00155D1F" w:rsidRDefault="00000000" w:rsidP="00C43AB1">
            <w:pPr>
              <w:pStyle w:val="Brezrazmikov"/>
              <w:jc w:val="left"/>
              <w:rPr>
                <w:rFonts w:cstheme="minorHAnsi"/>
              </w:rPr>
            </w:pPr>
            <w:sdt>
              <w:sdtPr>
                <w:rPr>
                  <w:rFonts w:cstheme="minorHAnsi"/>
                </w:rPr>
                <w:id w:val="524293955"/>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470977818"/>
            <w:placeholder>
              <w:docPart w:val="0007E314EEDE49ABA431617302DFF2EC"/>
            </w:placeholder>
            <w:showingPlcHdr/>
            <w:text/>
          </w:sdtPr>
          <w:sdtContent>
            <w:tc>
              <w:tcPr>
                <w:tcW w:w="0" w:type="auto"/>
              </w:tcPr>
              <w:p w14:paraId="3B5F8333"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751CC750" w14:textId="77777777" w:rsidTr="00BC75B0">
        <w:tc>
          <w:tcPr>
            <w:tcW w:w="5665" w:type="dxa"/>
            <w:shd w:val="clear" w:color="auto" w:fill="auto"/>
          </w:tcPr>
          <w:p w14:paraId="7ED1EA66" w14:textId="49927BFC" w:rsidR="00756751" w:rsidRPr="00155D1F" w:rsidRDefault="00756751" w:rsidP="00C43AB1">
            <w:pPr>
              <w:pStyle w:val="Brezrazmikov"/>
              <w:jc w:val="left"/>
              <w:rPr>
                <w:rFonts w:cstheme="minorHAnsi"/>
              </w:rPr>
            </w:pPr>
            <w:r w:rsidRPr="00155D1F">
              <w:rPr>
                <w:rFonts w:cs="Calibri"/>
                <w:snapToGrid w:val="0"/>
                <w:lang w:eastAsia="en-US"/>
              </w:rPr>
              <w:t xml:space="preserve">Vključevanje hidravlike izvedeno preko elektro-magnetne sklopke </w:t>
            </w:r>
          </w:p>
        </w:tc>
        <w:tc>
          <w:tcPr>
            <w:tcW w:w="2171" w:type="dxa"/>
          </w:tcPr>
          <w:p w14:paraId="561A4BA2" w14:textId="77777777" w:rsidR="00756751" w:rsidRPr="00155D1F" w:rsidRDefault="00000000" w:rsidP="00C43AB1">
            <w:pPr>
              <w:pStyle w:val="Brezrazmikov"/>
              <w:jc w:val="left"/>
              <w:rPr>
                <w:rFonts w:cstheme="minorHAnsi"/>
              </w:rPr>
            </w:pPr>
            <w:sdt>
              <w:sdtPr>
                <w:rPr>
                  <w:rFonts w:cstheme="minorHAnsi"/>
                </w:rPr>
                <w:id w:val="-120764458"/>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548111766"/>
            <w:placeholder>
              <w:docPart w:val="CD486D98F8BF4EC7AA59C624599C16A8"/>
            </w:placeholder>
            <w:showingPlcHdr/>
            <w:text/>
          </w:sdtPr>
          <w:sdtContent>
            <w:tc>
              <w:tcPr>
                <w:tcW w:w="0" w:type="auto"/>
              </w:tcPr>
              <w:p w14:paraId="49D46B14"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138D8B69" w14:textId="77777777" w:rsidTr="00BC75B0">
        <w:tc>
          <w:tcPr>
            <w:tcW w:w="5665" w:type="dxa"/>
            <w:shd w:val="clear" w:color="auto" w:fill="auto"/>
          </w:tcPr>
          <w:p w14:paraId="6C173B3A" w14:textId="13AB5E12" w:rsidR="00756751" w:rsidRPr="00155D1F" w:rsidRDefault="00756751" w:rsidP="00C43AB1">
            <w:pPr>
              <w:pStyle w:val="Brezrazmikov"/>
              <w:rPr>
                <w:rFonts w:cstheme="minorHAnsi"/>
              </w:rPr>
            </w:pPr>
            <w:r w:rsidRPr="00155D1F">
              <w:rPr>
                <w:rFonts w:cs="Calibri"/>
                <w:snapToGrid w:val="0"/>
                <w:lang w:eastAsia="en-US"/>
              </w:rPr>
              <w:t xml:space="preserve">Števec obratovalnih ur hidravlične črpalke </w:t>
            </w:r>
          </w:p>
        </w:tc>
        <w:tc>
          <w:tcPr>
            <w:tcW w:w="2171" w:type="dxa"/>
          </w:tcPr>
          <w:p w14:paraId="524800F4" w14:textId="77777777" w:rsidR="00756751" w:rsidRPr="00155D1F" w:rsidRDefault="00000000" w:rsidP="00C43AB1">
            <w:pPr>
              <w:pStyle w:val="Brezrazmikov"/>
              <w:jc w:val="left"/>
              <w:rPr>
                <w:rFonts w:cstheme="minorHAnsi"/>
              </w:rPr>
            </w:pPr>
            <w:sdt>
              <w:sdtPr>
                <w:rPr>
                  <w:rFonts w:cstheme="minorHAnsi"/>
                </w:rPr>
                <w:id w:val="822857601"/>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250346702"/>
            <w:placeholder>
              <w:docPart w:val="A6DA90E42A1843EAAC59635BD23C5D30"/>
            </w:placeholder>
            <w:showingPlcHdr/>
            <w:text/>
          </w:sdtPr>
          <w:sdtContent>
            <w:tc>
              <w:tcPr>
                <w:tcW w:w="0" w:type="auto"/>
              </w:tcPr>
              <w:p w14:paraId="2F59653C"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2BF9916D" w14:textId="77777777" w:rsidTr="00BC75B0">
        <w:tc>
          <w:tcPr>
            <w:tcW w:w="5665" w:type="dxa"/>
            <w:shd w:val="clear" w:color="auto" w:fill="auto"/>
          </w:tcPr>
          <w:p w14:paraId="382A021A" w14:textId="3044A51E" w:rsidR="00756751" w:rsidRPr="00155D1F" w:rsidRDefault="00756751" w:rsidP="00C43AB1">
            <w:pPr>
              <w:pStyle w:val="Brezrazmikov"/>
              <w:rPr>
                <w:rFonts w:cstheme="minorHAnsi"/>
              </w:rPr>
            </w:pPr>
            <w:r w:rsidRPr="00155D1F">
              <w:rPr>
                <w:rFonts w:cs="Calibri"/>
                <w:snapToGrid w:val="0"/>
                <w:lang w:eastAsia="en-US"/>
              </w:rPr>
              <w:t xml:space="preserve">Utripajoče jantarne LED luči </w:t>
            </w:r>
          </w:p>
        </w:tc>
        <w:tc>
          <w:tcPr>
            <w:tcW w:w="2171" w:type="dxa"/>
          </w:tcPr>
          <w:p w14:paraId="3E9F79CF" w14:textId="77777777" w:rsidR="00756751" w:rsidRPr="00155D1F" w:rsidRDefault="00000000" w:rsidP="00C43AB1">
            <w:pPr>
              <w:pStyle w:val="Brezrazmikov"/>
              <w:jc w:val="left"/>
              <w:rPr>
                <w:rFonts w:cstheme="minorHAnsi"/>
              </w:rPr>
            </w:pPr>
            <w:sdt>
              <w:sdtPr>
                <w:rPr>
                  <w:rFonts w:cstheme="minorHAnsi"/>
                </w:rPr>
                <w:id w:val="-459805466"/>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472586210"/>
            <w:placeholder>
              <w:docPart w:val="3558ED83E05F479E94F48B3525A7E396"/>
            </w:placeholder>
            <w:showingPlcHdr/>
            <w:text/>
          </w:sdtPr>
          <w:sdtContent>
            <w:tc>
              <w:tcPr>
                <w:tcW w:w="0" w:type="auto"/>
              </w:tcPr>
              <w:p w14:paraId="0710D64A"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686F7174" w14:textId="77777777" w:rsidTr="00BC75B0">
        <w:tc>
          <w:tcPr>
            <w:tcW w:w="5665" w:type="dxa"/>
            <w:shd w:val="clear" w:color="auto" w:fill="auto"/>
          </w:tcPr>
          <w:p w14:paraId="204CD373" w14:textId="547F3BCD" w:rsidR="00756751" w:rsidRPr="00155D1F" w:rsidRDefault="00756751" w:rsidP="00C43AB1">
            <w:pPr>
              <w:pStyle w:val="Brezrazmikov"/>
              <w:jc w:val="left"/>
              <w:rPr>
                <w:rFonts w:cstheme="minorHAnsi"/>
              </w:rPr>
            </w:pPr>
            <w:r w:rsidRPr="00155D1F">
              <w:rPr>
                <w:rFonts w:cs="Calibri"/>
                <w:snapToGrid w:val="0"/>
                <w:lang w:eastAsia="en-US"/>
              </w:rPr>
              <w:t xml:space="preserve">Delovne LED luči (dve nastavljivi) nameščene in prilagojene namenu rabe vozila ter mestu dela </w:t>
            </w:r>
          </w:p>
        </w:tc>
        <w:tc>
          <w:tcPr>
            <w:tcW w:w="2171" w:type="dxa"/>
          </w:tcPr>
          <w:p w14:paraId="3E5895E1" w14:textId="77777777" w:rsidR="00756751" w:rsidRPr="00155D1F" w:rsidRDefault="00000000" w:rsidP="00C43AB1">
            <w:pPr>
              <w:pStyle w:val="Brezrazmikov"/>
              <w:jc w:val="left"/>
              <w:rPr>
                <w:rFonts w:cstheme="minorHAnsi"/>
              </w:rPr>
            </w:pPr>
            <w:sdt>
              <w:sdtPr>
                <w:rPr>
                  <w:rFonts w:cstheme="minorHAnsi"/>
                </w:rPr>
                <w:id w:val="-1616445454"/>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649933733"/>
            <w:placeholder>
              <w:docPart w:val="E6539A060D814AD59EF07BF6BC9E6AEA"/>
            </w:placeholder>
            <w:showingPlcHdr/>
            <w:text/>
          </w:sdtPr>
          <w:sdtContent>
            <w:tc>
              <w:tcPr>
                <w:tcW w:w="0" w:type="auto"/>
              </w:tcPr>
              <w:p w14:paraId="677AADEE"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30EBC3D2" w14:textId="77777777" w:rsidTr="00BC75B0">
        <w:tc>
          <w:tcPr>
            <w:tcW w:w="5665" w:type="dxa"/>
            <w:shd w:val="clear" w:color="auto" w:fill="auto"/>
          </w:tcPr>
          <w:p w14:paraId="166061DC" w14:textId="30260163" w:rsidR="00756751" w:rsidRPr="00155D1F" w:rsidRDefault="00756751" w:rsidP="00C43AB1">
            <w:pPr>
              <w:pStyle w:val="Brezrazmikov"/>
              <w:rPr>
                <w:rFonts w:cstheme="minorHAnsi"/>
              </w:rPr>
            </w:pPr>
            <w:r w:rsidRPr="00155D1F">
              <w:rPr>
                <w:rFonts w:cs="Calibri"/>
                <w:snapToGrid w:val="0"/>
                <w:lang w:eastAsia="en-US"/>
              </w:rPr>
              <w:t xml:space="preserve">LED luči (po ena na vsaki bočni strani) nameščeni na sprednji strani nadgradnje z vklopom vzvratne vožnje </w:t>
            </w:r>
          </w:p>
        </w:tc>
        <w:tc>
          <w:tcPr>
            <w:tcW w:w="2171" w:type="dxa"/>
          </w:tcPr>
          <w:p w14:paraId="0A96EBEC" w14:textId="77777777" w:rsidR="00756751" w:rsidRPr="00155D1F" w:rsidRDefault="00000000" w:rsidP="00C43AB1">
            <w:pPr>
              <w:pStyle w:val="Brezrazmikov"/>
              <w:jc w:val="left"/>
              <w:rPr>
                <w:rFonts w:cstheme="minorHAnsi"/>
              </w:rPr>
            </w:pPr>
            <w:sdt>
              <w:sdtPr>
                <w:rPr>
                  <w:rFonts w:cstheme="minorHAnsi"/>
                </w:rPr>
                <w:id w:val="67229101"/>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957712470"/>
            <w:placeholder>
              <w:docPart w:val="50F79713FA7845B689174447D082D1D3"/>
            </w:placeholder>
            <w:showingPlcHdr/>
            <w:text/>
          </w:sdtPr>
          <w:sdtContent>
            <w:tc>
              <w:tcPr>
                <w:tcW w:w="0" w:type="auto"/>
              </w:tcPr>
              <w:p w14:paraId="5AE57CA6"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6F2FE177" w14:textId="77777777" w:rsidTr="00BC75B0">
        <w:tc>
          <w:tcPr>
            <w:tcW w:w="5665" w:type="dxa"/>
            <w:shd w:val="clear" w:color="auto" w:fill="auto"/>
          </w:tcPr>
          <w:p w14:paraId="5FC42F1F" w14:textId="3D100B9B" w:rsidR="00756751" w:rsidRPr="00155D1F" w:rsidRDefault="00756751" w:rsidP="00C43AB1">
            <w:pPr>
              <w:pStyle w:val="Brezrazmikov"/>
              <w:rPr>
                <w:rFonts w:cstheme="minorHAnsi"/>
              </w:rPr>
            </w:pPr>
            <w:r w:rsidRPr="00155D1F">
              <w:rPr>
                <w:rFonts w:cs="Calibri"/>
                <w:snapToGrid w:val="0"/>
                <w:lang w:eastAsia="en-US"/>
              </w:rPr>
              <w:t xml:space="preserve">Mehansko tesnjenje med vrati in bobnom po celotni višini vrat. </w:t>
            </w:r>
          </w:p>
        </w:tc>
        <w:tc>
          <w:tcPr>
            <w:tcW w:w="2171" w:type="dxa"/>
          </w:tcPr>
          <w:p w14:paraId="04509E51" w14:textId="77777777" w:rsidR="00756751" w:rsidRPr="00155D1F" w:rsidRDefault="00000000" w:rsidP="00C43AB1">
            <w:pPr>
              <w:pStyle w:val="Brezrazmikov"/>
              <w:jc w:val="left"/>
              <w:rPr>
                <w:rFonts w:cstheme="minorHAnsi"/>
              </w:rPr>
            </w:pPr>
            <w:sdt>
              <w:sdtPr>
                <w:rPr>
                  <w:rFonts w:cstheme="minorHAnsi"/>
                </w:rPr>
                <w:id w:val="239988216"/>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653369598"/>
            <w:placeholder>
              <w:docPart w:val="782F53B59AD84FAD9AA511ED0D68E42B"/>
            </w:placeholder>
            <w:showingPlcHdr/>
            <w:text/>
          </w:sdtPr>
          <w:sdtContent>
            <w:tc>
              <w:tcPr>
                <w:tcW w:w="0" w:type="auto"/>
              </w:tcPr>
              <w:p w14:paraId="23D64C0A"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7A652FD9" w14:textId="77777777" w:rsidTr="00BC75B0">
        <w:tc>
          <w:tcPr>
            <w:tcW w:w="5665" w:type="dxa"/>
            <w:shd w:val="clear" w:color="auto" w:fill="auto"/>
          </w:tcPr>
          <w:p w14:paraId="1AE97729" w14:textId="2B9A0E94" w:rsidR="00756751" w:rsidRPr="00155D1F" w:rsidRDefault="00756751" w:rsidP="00C43AB1">
            <w:pPr>
              <w:pStyle w:val="Brezrazmikov"/>
              <w:jc w:val="left"/>
              <w:rPr>
                <w:rFonts w:cstheme="minorHAnsi"/>
              </w:rPr>
            </w:pPr>
            <w:r w:rsidRPr="00155D1F">
              <w:rPr>
                <w:rFonts w:cs="Calibri"/>
                <w:snapToGrid w:val="0"/>
                <w:lang w:eastAsia="en-US"/>
              </w:rPr>
              <w:t xml:space="preserve">Avtomatični dvig vrtljajev motorja z uporabo katerekoli funkcije nadgradnje </w:t>
            </w:r>
          </w:p>
        </w:tc>
        <w:tc>
          <w:tcPr>
            <w:tcW w:w="2171" w:type="dxa"/>
          </w:tcPr>
          <w:p w14:paraId="098D2D26" w14:textId="77777777" w:rsidR="00756751" w:rsidRPr="00155D1F" w:rsidRDefault="00000000" w:rsidP="00C43AB1">
            <w:pPr>
              <w:pStyle w:val="Brezrazmikov"/>
              <w:jc w:val="left"/>
              <w:rPr>
                <w:rFonts w:cstheme="minorHAnsi"/>
              </w:rPr>
            </w:pPr>
            <w:sdt>
              <w:sdtPr>
                <w:rPr>
                  <w:rFonts w:cstheme="minorHAnsi"/>
                </w:rPr>
                <w:id w:val="-684895766"/>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451480377"/>
            <w:placeholder>
              <w:docPart w:val="F9929E8EE76A485698605334B25A87BC"/>
            </w:placeholder>
            <w:showingPlcHdr/>
            <w:text/>
          </w:sdtPr>
          <w:sdtContent>
            <w:tc>
              <w:tcPr>
                <w:tcW w:w="0" w:type="auto"/>
              </w:tcPr>
              <w:p w14:paraId="0809C8B3"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629451A8" w14:textId="77777777" w:rsidTr="00BC75B0">
        <w:tc>
          <w:tcPr>
            <w:tcW w:w="5665" w:type="dxa"/>
            <w:shd w:val="clear" w:color="auto" w:fill="auto"/>
          </w:tcPr>
          <w:p w14:paraId="16E99A36" w14:textId="502E125D" w:rsidR="00756751" w:rsidRPr="00155D1F" w:rsidRDefault="00756751" w:rsidP="00C43AB1">
            <w:pPr>
              <w:pStyle w:val="Brezrazmikov"/>
              <w:rPr>
                <w:rFonts w:cstheme="minorHAnsi"/>
              </w:rPr>
            </w:pPr>
            <w:r w:rsidRPr="00155D1F">
              <w:rPr>
                <w:rFonts w:cs="Calibri"/>
                <w:snapToGrid w:val="0"/>
                <w:lang w:eastAsia="en-US"/>
              </w:rPr>
              <w:t xml:space="preserve">Visokokvalitetna zaščita in barva (vsi elementi peskani, temeljno barvani z dvokomponentno temeljno barvo, končni sloj je dvokomponentna akrilna barva, sušenje v sušilni komori pri visoki temperaturi) </w:t>
            </w:r>
          </w:p>
        </w:tc>
        <w:tc>
          <w:tcPr>
            <w:tcW w:w="2171" w:type="dxa"/>
          </w:tcPr>
          <w:p w14:paraId="1ACDBF32" w14:textId="77777777" w:rsidR="00756751" w:rsidRPr="00155D1F" w:rsidRDefault="00000000" w:rsidP="00C43AB1">
            <w:pPr>
              <w:pStyle w:val="Brezrazmikov"/>
              <w:jc w:val="left"/>
              <w:rPr>
                <w:rFonts w:cstheme="minorHAnsi"/>
              </w:rPr>
            </w:pPr>
            <w:sdt>
              <w:sdtPr>
                <w:rPr>
                  <w:rFonts w:cstheme="minorHAnsi"/>
                </w:rPr>
                <w:id w:val="-603883685"/>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779602128"/>
            <w:placeholder>
              <w:docPart w:val="156F6DBBB07F4D6AB9265A370550E70A"/>
            </w:placeholder>
            <w:showingPlcHdr/>
            <w:text/>
          </w:sdtPr>
          <w:sdtContent>
            <w:tc>
              <w:tcPr>
                <w:tcW w:w="0" w:type="auto"/>
              </w:tcPr>
              <w:p w14:paraId="622C8FC5"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474DE3DC" w14:textId="77777777" w:rsidTr="00BC75B0">
        <w:tc>
          <w:tcPr>
            <w:tcW w:w="5665" w:type="dxa"/>
            <w:shd w:val="clear" w:color="auto" w:fill="auto"/>
          </w:tcPr>
          <w:p w14:paraId="6F0D72BE" w14:textId="12836862" w:rsidR="00756751" w:rsidRPr="00155D1F" w:rsidRDefault="00756751" w:rsidP="00C43AB1">
            <w:pPr>
              <w:pStyle w:val="Brezrazmikov"/>
              <w:rPr>
                <w:rFonts w:cstheme="minorHAnsi"/>
              </w:rPr>
            </w:pPr>
            <w:r w:rsidRPr="00155D1F">
              <w:rPr>
                <w:rFonts w:cs="Calibri"/>
                <w:snapToGrid w:val="0"/>
                <w:lang w:eastAsia="en-US"/>
              </w:rPr>
              <w:t xml:space="preserve">Zunanje površine nadgradnje izvedene v beli barvi (kot kabina vozila) s kombinacijo srebrno </w:t>
            </w:r>
            <w:proofErr w:type="spellStart"/>
            <w:r w:rsidRPr="00155D1F">
              <w:rPr>
                <w:rFonts w:cs="Calibri"/>
                <w:snapToGrid w:val="0"/>
                <w:lang w:eastAsia="en-US"/>
              </w:rPr>
              <w:t>eluksiranim</w:t>
            </w:r>
            <w:proofErr w:type="spellEnd"/>
            <w:r w:rsidRPr="00155D1F">
              <w:rPr>
                <w:rFonts w:cs="Calibri"/>
                <w:snapToGrid w:val="0"/>
                <w:lang w:eastAsia="en-US"/>
              </w:rPr>
              <w:t xml:space="preserve"> Al </w:t>
            </w:r>
          </w:p>
        </w:tc>
        <w:tc>
          <w:tcPr>
            <w:tcW w:w="2171" w:type="dxa"/>
          </w:tcPr>
          <w:p w14:paraId="71F7E59F" w14:textId="77777777" w:rsidR="00756751" w:rsidRPr="00155D1F" w:rsidRDefault="00000000" w:rsidP="00C43AB1">
            <w:pPr>
              <w:pStyle w:val="Brezrazmikov"/>
              <w:jc w:val="left"/>
              <w:rPr>
                <w:rFonts w:cstheme="minorHAnsi"/>
              </w:rPr>
            </w:pPr>
            <w:sdt>
              <w:sdtPr>
                <w:rPr>
                  <w:rFonts w:cstheme="minorHAnsi"/>
                </w:rPr>
                <w:id w:val="829329054"/>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359800842"/>
            <w:placeholder>
              <w:docPart w:val="D67A16C46DD84D418DF4C2354E60F9F9"/>
            </w:placeholder>
            <w:showingPlcHdr/>
            <w:text/>
          </w:sdtPr>
          <w:sdtContent>
            <w:tc>
              <w:tcPr>
                <w:tcW w:w="0" w:type="auto"/>
              </w:tcPr>
              <w:p w14:paraId="4E30F5AE"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2C687821" w14:textId="77777777" w:rsidTr="00BC75B0">
        <w:tc>
          <w:tcPr>
            <w:tcW w:w="5665" w:type="dxa"/>
            <w:shd w:val="clear" w:color="auto" w:fill="auto"/>
          </w:tcPr>
          <w:p w14:paraId="122B4BFC" w14:textId="56482EF9" w:rsidR="00756751" w:rsidRPr="00155D1F" w:rsidRDefault="00756751" w:rsidP="00C43AB1">
            <w:pPr>
              <w:pStyle w:val="Brezrazmikov"/>
              <w:jc w:val="left"/>
              <w:rPr>
                <w:rFonts w:cstheme="minorHAnsi"/>
              </w:rPr>
            </w:pPr>
            <w:r w:rsidRPr="00155D1F">
              <w:rPr>
                <w:rFonts w:cs="Calibri"/>
                <w:snapToGrid w:val="0"/>
                <w:lang w:eastAsia="en-US"/>
              </w:rPr>
              <w:t xml:space="preserve">Zaprt video nadzorni sistem z dvokanalnim LCD barvnim zaslonom ter s kamero za delo in vzvratno vožnjo, s komunikacijo od posadke do voznika, katera mora biti vgrajena v skladu s smernicami SIST EN 1501-1 </w:t>
            </w:r>
          </w:p>
        </w:tc>
        <w:tc>
          <w:tcPr>
            <w:tcW w:w="2171" w:type="dxa"/>
          </w:tcPr>
          <w:p w14:paraId="220ECCF4" w14:textId="77777777" w:rsidR="00756751" w:rsidRPr="00155D1F" w:rsidRDefault="00000000" w:rsidP="00C43AB1">
            <w:pPr>
              <w:pStyle w:val="Brezrazmikov"/>
              <w:jc w:val="left"/>
              <w:rPr>
                <w:rFonts w:cstheme="minorHAnsi"/>
              </w:rPr>
            </w:pPr>
            <w:sdt>
              <w:sdtPr>
                <w:rPr>
                  <w:rFonts w:cstheme="minorHAnsi"/>
                </w:rPr>
                <w:id w:val="-899665115"/>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742826297"/>
            <w:placeholder>
              <w:docPart w:val="3D7669278D46498C9F17D276F03333C1"/>
            </w:placeholder>
            <w:showingPlcHdr/>
            <w:text/>
          </w:sdtPr>
          <w:sdtContent>
            <w:tc>
              <w:tcPr>
                <w:tcW w:w="0" w:type="auto"/>
              </w:tcPr>
              <w:p w14:paraId="2CD96E48"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6B135E18" w14:textId="77777777" w:rsidTr="00BC75B0">
        <w:tc>
          <w:tcPr>
            <w:tcW w:w="5665" w:type="dxa"/>
            <w:shd w:val="clear" w:color="auto" w:fill="auto"/>
          </w:tcPr>
          <w:p w14:paraId="3ED557C4" w14:textId="2A3EE937" w:rsidR="00756751" w:rsidRPr="00155D1F" w:rsidRDefault="00756751" w:rsidP="00C43AB1">
            <w:pPr>
              <w:pStyle w:val="Brezrazmikov"/>
              <w:rPr>
                <w:rFonts w:cstheme="minorHAnsi"/>
              </w:rPr>
            </w:pPr>
            <w:r w:rsidRPr="00155D1F">
              <w:rPr>
                <w:rFonts w:cs="Calibri"/>
                <w:snapToGrid w:val="0"/>
                <w:lang w:eastAsia="en-US"/>
              </w:rPr>
              <w:lastRenderedPageBreak/>
              <w:t xml:space="preserve">Dve preklopni stopnici v zadnjem delu vozila namenjeni za prevoz delavcev v skladu z zahtevami SIST EN 1501-1 </w:t>
            </w:r>
          </w:p>
        </w:tc>
        <w:tc>
          <w:tcPr>
            <w:tcW w:w="2171" w:type="dxa"/>
          </w:tcPr>
          <w:p w14:paraId="1994C283" w14:textId="77777777" w:rsidR="00756751" w:rsidRPr="00155D1F" w:rsidRDefault="00000000" w:rsidP="00C43AB1">
            <w:pPr>
              <w:pStyle w:val="Brezrazmikov"/>
              <w:jc w:val="left"/>
              <w:rPr>
                <w:rFonts w:cstheme="minorHAnsi"/>
              </w:rPr>
            </w:pPr>
            <w:sdt>
              <w:sdtPr>
                <w:rPr>
                  <w:rFonts w:cstheme="minorHAnsi"/>
                </w:rPr>
                <w:id w:val="-1315097116"/>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146738264"/>
            <w:placeholder>
              <w:docPart w:val="E3AA7D3F2F2D4FDD99715555B871B4AB"/>
            </w:placeholder>
            <w:showingPlcHdr/>
            <w:text/>
          </w:sdtPr>
          <w:sdtContent>
            <w:tc>
              <w:tcPr>
                <w:tcW w:w="0" w:type="auto"/>
              </w:tcPr>
              <w:p w14:paraId="7AF6D9ED"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75F6C344" w14:textId="77777777" w:rsidTr="00BC75B0">
        <w:tc>
          <w:tcPr>
            <w:tcW w:w="5665" w:type="dxa"/>
            <w:shd w:val="clear" w:color="auto" w:fill="auto"/>
          </w:tcPr>
          <w:p w14:paraId="610DA871" w14:textId="4A85A5E4" w:rsidR="00756751" w:rsidRPr="00155D1F" w:rsidRDefault="00756751" w:rsidP="00C43AB1">
            <w:pPr>
              <w:pStyle w:val="Brezrazmikov"/>
              <w:rPr>
                <w:rFonts w:cstheme="minorHAnsi"/>
              </w:rPr>
            </w:pPr>
            <w:r w:rsidRPr="00155D1F">
              <w:rPr>
                <w:rFonts w:cs="Calibri"/>
                <w:snapToGrid w:val="0"/>
                <w:lang w:eastAsia="en-US"/>
              </w:rPr>
              <w:t xml:space="preserve">Priprava nadgradnje za montažo identifikacijskega sistema zajema mesto za priklop vhodnega signala na elektroniko nadgradnje, ki onemogoči delovanje iz stresalnega mehanizma </w:t>
            </w:r>
          </w:p>
        </w:tc>
        <w:tc>
          <w:tcPr>
            <w:tcW w:w="2171" w:type="dxa"/>
          </w:tcPr>
          <w:p w14:paraId="6403DC47" w14:textId="77777777" w:rsidR="00756751" w:rsidRPr="00155D1F" w:rsidRDefault="00000000" w:rsidP="00C43AB1">
            <w:pPr>
              <w:pStyle w:val="Brezrazmikov"/>
              <w:jc w:val="left"/>
              <w:rPr>
                <w:rFonts w:cstheme="minorHAnsi"/>
              </w:rPr>
            </w:pPr>
            <w:sdt>
              <w:sdtPr>
                <w:rPr>
                  <w:rFonts w:cstheme="minorHAnsi"/>
                </w:rPr>
                <w:id w:val="1623112331"/>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023012272"/>
            <w:placeholder>
              <w:docPart w:val="358476A931054638B8B07875DE9908F5"/>
            </w:placeholder>
            <w:showingPlcHdr/>
            <w:text/>
          </w:sdtPr>
          <w:sdtContent>
            <w:tc>
              <w:tcPr>
                <w:tcW w:w="0" w:type="auto"/>
              </w:tcPr>
              <w:p w14:paraId="032678D9"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01692C51" w14:textId="77777777" w:rsidTr="00BC75B0">
        <w:tc>
          <w:tcPr>
            <w:tcW w:w="5665" w:type="dxa"/>
            <w:shd w:val="clear" w:color="auto" w:fill="auto"/>
          </w:tcPr>
          <w:p w14:paraId="16AE0EE1" w14:textId="0439FD8A" w:rsidR="00756751" w:rsidRPr="00155D1F" w:rsidRDefault="00756751" w:rsidP="00C43AB1">
            <w:pPr>
              <w:pStyle w:val="Brezrazmikov"/>
              <w:jc w:val="left"/>
              <w:rPr>
                <w:rFonts w:cstheme="minorHAnsi"/>
              </w:rPr>
            </w:pPr>
            <w:r w:rsidRPr="00155D1F">
              <w:rPr>
                <w:rFonts w:cs="Calibri"/>
                <w:snapToGrid w:val="0"/>
                <w:lang w:eastAsia="en-US"/>
              </w:rPr>
              <w:t xml:space="preserve">Vse dejanske mere vozila in obremenitve osi podati v grafični prilogi </w:t>
            </w:r>
          </w:p>
        </w:tc>
        <w:tc>
          <w:tcPr>
            <w:tcW w:w="2171" w:type="dxa"/>
          </w:tcPr>
          <w:p w14:paraId="2E7D8C01" w14:textId="77777777" w:rsidR="00756751" w:rsidRPr="00155D1F" w:rsidRDefault="00000000" w:rsidP="00C43AB1">
            <w:pPr>
              <w:pStyle w:val="Brezrazmikov"/>
              <w:jc w:val="left"/>
              <w:rPr>
                <w:rFonts w:cstheme="minorHAnsi"/>
              </w:rPr>
            </w:pPr>
            <w:sdt>
              <w:sdtPr>
                <w:rPr>
                  <w:rFonts w:cstheme="minorHAnsi"/>
                </w:rPr>
                <w:id w:val="-983781577"/>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895396337"/>
            <w:placeholder>
              <w:docPart w:val="9545F761B5494CD99DB19DC4E5588807"/>
            </w:placeholder>
            <w:showingPlcHdr/>
            <w:text/>
          </w:sdtPr>
          <w:sdtContent>
            <w:tc>
              <w:tcPr>
                <w:tcW w:w="0" w:type="auto"/>
              </w:tcPr>
              <w:p w14:paraId="2170DA08"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62083912" w14:textId="77777777" w:rsidTr="00BC75B0">
        <w:tc>
          <w:tcPr>
            <w:tcW w:w="5665" w:type="dxa"/>
            <w:shd w:val="clear" w:color="auto" w:fill="auto"/>
          </w:tcPr>
          <w:p w14:paraId="3AD5D6E0" w14:textId="3FC04537" w:rsidR="00756751" w:rsidRPr="00155D1F" w:rsidRDefault="00756751" w:rsidP="00C43AB1">
            <w:pPr>
              <w:pStyle w:val="Brezrazmikov"/>
              <w:rPr>
                <w:rFonts w:cstheme="minorHAnsi"/>
              </w:rPr>
            </w:pPr>
            <w:r w:rsidRPr="00155D1F">
              <w:rPr>
                <w:rFonts w:cs="Calibri"/>
                <w:snapToGrid w:val="0"/>
                <w:lang w:eastAsia="en-US"/>
              </w:rPr>
              <w:t xml:space="preserve">Vozilo za zbiranje odpadkov z vso opremo mora zadostiti vsem varnostnim zahtevam navedenim v standardu SIST EN 1501-1 </w:t>
            </w:r>
          </w:p>
        </w:tc>
        <w:tc>
          <w:tcPr>
            <w:tcW w:w="2171" w:type="dxa"/>
          </w:tcPr>
          <w:p w14:paraId="38A112BD" w14:textId="77777777" w:rsidR="00756751" w:rsidRPr="00155D1F" w:rsidRDefault="00000000" w:rsidP="00C43AB1">
            <w:pPr>
              <w:pStyle w:val="Brezrazmikov"/>
              <w:jc w:val="left"/>
              <w:rPr>
                <w:rFonts w:cstheme="minorHAnsi"/>
              </w:rPr>
            </w:pPr>
            <w:sdt>
              <w:sdtPr>
                <w:rPr>
                  <w:rFonts w:cstheme="minorHAnsi"/>
                </w:rPr>
                <w:id w:val="-156851102"/>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419403094"/>
            <w:placeholder>
              <w:docPart w:val="790BC2F54B754C48963B645276A38EFF"/>
            </w:placeholder>
            <w:showingPlcHdr/>
            <w:text/>
          </w:sdtPr>
          <w:sdtContent>
            <w:tc>
              <w:tcPr>
                <w:tcW w:w="0" w:type="auto"/>
              </w:tcPr>
              <w:p w14:paraId="1658A6EB"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6B6C8CF6" w14:textId="77777777" w:rsidTr="00BC75B0">
        <w:tc>
          <w:tcPr>
            <w:tcW w:w="5665" w:type="dxa"/>
            <w:shd w:val="clear" w:color="auto" w:fill="auto"/>
          </w:tcPr>
          <w:p w14:paraId="70824E1D" w14:textId="4E2C1DA8" w:rsidR="00756751" w:rsidRPr="00155D1F" w:rsidRDefault="00756751" w:rsidP="00C43AB1">
            <w:pPr>
              <w:pStyle w:val="Brezrazmikov"/>
              <w:rPr>
                <w:rFonts w:cstheme="minorHAnsi"/>
              </w:rPr>
            </w:pPr>
            <w:r w:rsidRPr="00155D1F">
              <w:rPr>
                <w:rFonts w:cs="Calibri"/>
                <w:snapToGrid w:val="0"/>
                <w:lang w:eastAsia="en-US"/>
              </w:rPr>
              <w:t xml:space="preserve">Dodatne komande za odpiranje vrat v kabini vozila </w:t>
            </w:r>
          </w:p>
        </w:tc>
        <w:tc>
          <w:tcPr>
            <w:tcW w:w="2171" w:type="dxa"/>
          </w:tcPr>
          <w:p w14:paraId="51FBA1ED" w14:textId="77777777" w:rsidR="00756751" w:rsidRPr="00155D1F" w:rsidRDefault="00000000" w:rsidP="00C43AB1">
            <w:pPr>
              <w:pStyle w:val="Brezrazmikov"/>
              <w:jc w:val="left"/>
              <w:rPr>
                <w:rFonts w:cstheme="minorHAnsi"/>
              </w:rPr>
            </w:pPr>
            <w:sdt>
              <w:sdtPr>
                <w:rPr>
                  <w:rFonts w:cstheme="minorHAnsi"/>
                </w:rPr>
                <w:id w:val="-163861704"/>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277331012"/>
            <w:placeholder>
              <w:docPart w:val="D05897FC681C4AFD8AEA8B68E4BD2102"/>
            </w:placeholder>
            <w:showingPlcHdr/>
            <w:text/>
          </w:sdtPr>
          <w:sdtContent>
            <w:tc>
              <w:tcPr>
                <w:tcW w:w="0" w:type="auto"/>
              </w:tcPr>
              <w:p w14:paraId="3D7FD072"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46FBB82E" w14:textId="77777777" w:rsidTr="00BC75B0">
        <w:tc>
          <w:tcPr>
            <w:tcW w:w="5665" w:type="dxa"/>
            <w:shd w:val="clear" w:color="auto" w:fill="auto"/>
          </w:tcPr>
          <w:p w14:paraId="3E68BA9E" w14:textId="0D7A853C" w:rsidR="00756751" w:rsidRPr="00155D1F" w:rsidRDefault="00756751" w:rsidP="00C43AB1">
            <w:pPr>
              <w:pStyle w:val="Brezrazmikov"/>
              <w:jc w:val="left"/>
              <w:rPr>
                <w:rFonts w:cstheme="minorHAnsi"/>
              </w:rPr>
            </w:pPr>
            <w:r w:rsidRPr="00155D1F">
              <w:rPr>
                <w:rFonts w:cs="Calibri"/>
                <w:snapToGrid w:val="0"/>
                <w:lang w:eastAsia="en-US"/>
              </w:rPr>
              <w:t xml:space="preserve">Dodatne komande vrtenje bobna levo – desno v kabini vozila </w:t>
            </w:r>
          </w:p>
        </w:tc>
        <w:tc>
          <w:tcPr>
            <w:tcW w:w="2171" w:type="dxa"/>
          </w:tcPr>
          <w:p w14:paraId="52CC25F9" w14:textId="77777777" w:rsidR="00756751" w:rsidRPr="00155D1F" w:rsidRDefault="00000000" w:rsidP="00C43AB1">
            <w:pPr>
              <w:pStyle w:val="Brezrazmikov"/>
              <w:jc w:val="left"/>
              <w:rPr>
                <w:rFonts w:cstheme="minorHAnsi"/>
              </w:rPr>
            </w:pPr>
            <w:sdt>
              <w:sdtPr>
                <w:rPr>
                  <w:rFonts w:cstheme="minorHAnsi"/>
                </w:rPr>
                <w:id w:val="-621848129"/>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407418449"/>
            <w:placeholder>
              <w:docPart w:val="5C6EE4F4054E4B139BDB54331AC25EC6"/>
            </w:placeholder>
            <w:showingPlcHdr/>
            <w:text/>
          </w:sdtPr>
          <w:sdtContent>
            <w:tc>
              <w:tcPr>
                <w:tcW w:w="0" w:type="auto"/>
              </w:tcPr>
              <w:p w14:paraId="7CD9B4D8"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756751" w:rsidRPr="00155D1F" w14:paraId="0E07F9AB" w14:textId="77777777" w:rsidTr="00BC75B0">
        <w:tc>
          <w:tcPr>
            <w:tcW w:w="5665" w:type="dxa"/>
            <w:shd w:val="clear" w:color="auto" w:fill="auto"/>
          </w:tcPr>
          <w:p w14:paraId="41D5A456" w14:textId="3056020D" w:rsidR="00756751" w:rsidRPr="00155D1F" w:rsidRDefault="00756751" w:rsidP="00C43AB1">
            <w:pPr>
              <w:pStyle w:val="Brezrazmikov"/>
              <w:rPr>
                <w:rFonts w:cstheme="minorHAnsi"/>
              </w:rPr>
            </w:pPr>
            <w:r w:rsidRPr="00155D1F">
              <w:rPr>
                <w:rFonts w:cs="Calibri"/>
                <w:snapToGrid w:val="0"/>
                <w:lang w:eastAsia="en-US"/>
              </w:rPr>
              <w:t>Vgrajeno bio korito za iztisnjeno vodo iz bioloških odpadkov (ločeno od prostora za sprejem odpadkov – izven korita)</w:t>
            </w:r>
          </w:p>
        </w:tc>
        <w:tc>
          <w:tcPr>
            <w:tcW w:w="2171" w:type="dxa"/>
          </w:tcPr>
          <w:p w14:paraId="3C0E5919" w14:textId="77777777" w:rsidR="00756751" w:rsidRPr="00155D1F" w:rsidRDefault="00000000" w:rsidP="00C43AB1">
            <w:pPr>
              <w:pStyle w:val="Brezrazmikov"/>
              <w:jc w:val="left"/>
              <w:rPr>
                <w:rFonts w:cstheme="minorHAnsi"/>
              </w:rPr>
            </w:pPr>
            <w:sdt>
              <w:sdtPr>
                <w:rPr>
                  <w:rFonts w:cstheme="minorHAnsi"/>
                </w:rPr>
                <w:id w:val="-166723603"/>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2049525482"/>
            <w:placeholder>
              <w:docPart w:val="7361FF60D89B4F1BB581024F8263551A"/>
            </w:placeholder>
            <w:showingPlcHdr/>
            <w:text/>
          </w:sdtPr>
          <w:sdtContent>
            <w:tc>
              <w:tcPr>
                <w:tcW w:w="0" w:type="auto"/>
              </w:tcPr>
              <w:p w14:paraId="0D7CF677"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78AF53D2" w14:textId="77777777" w:rsidTr="00BC75B0">
        <w:tc>
          <w:tcPr>
            <w:tcW w:w="5665" w:type="dxa"/>
            <w:shd w:val="clear" w:color="auto" w:fill="auto"/>
          </w:tcPr>
          <w:p w14:paraId="6301BEB4" w14:textId="6E99697D" w:rsidR="00756751" w:rsidRPr="00155D1F" w:rsidRDefault="00756751" w:rsidP="00C43AB1">
            <w:pPr>
              <w:pStyle w:val="Brezrazmikov"/>
              <w:rPr>
                <w:rFonts w:cstheme="minorHAnsi"/>
              </w:rPr>
            </w:pPr>
            <w:r w:rsidRPr="00155D1F">
              <w:rPr>
                <w:rFonts w:cs="Calibri"/>
                <w:snapToGrid w:val="0"/>
                <w:lang w:eastAsia="en-US"/>
              </w:rPr>
              <w:t xml:space="preserve">Krogelni izpustni ventil z grobim filtrom na spodnjem delu biološkega korita </w:t>
            </w:r>
          </w:p>
        </w:tc>
        <w:tc>
          <w:tcPr>
            <w:tcW w:w="2171" w:type="dxa"/>
          </w:tcPr>
          <w:p w14:paraId="54FDF853" w14:textId="77777777" w:rsidR="00756751" w:rsidRPr="00155D1F" w:rsidRDefault="00000000" w:rsidP="00C43AB1">
            <w:pPr>
              <w:pStyle w:val="Brezrazmikov"/>
              <w:jc w:val="left"/>
              <w:rPr>
                <w:rFonts w:cstheme="minorHAnsi"/>
              </w:rPr>
            </w:pPr>
            <w:sdt>
              <w:sdtPr>
                <w:rPr>
                  <w:rFonts w:cstheme="minorHAnsi"/>
                </w:rPr>
                <w:id w:val="-421102277"/>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1794818045"/>
            <w:placeholder>
              <w:docPart w:val="767304F608704499ADD44150917EEFE0"/>
            </w:placeholder>
            <w:showingPlcHdr/>
            <w:text/>
          </w:sdtPr>
          <w:sdtContent>
            <w:tc>
              <w:tcPr>
                <w:tcW w:w="0" w:type="auto"/>
              </w:tcPr>
              <w:p w14:paraId="2E2C6870" w14:textId="77777777" w:rsidR="00756751" w:rsidRPr="00155D1F" w:rsidRDefault="00756751" w:rsidP="00C43AB1">
                <w:pPr>
                  <w:pStyle w:val="Brezrazmikov"/>
                  <w:jc w:val="left"/>
                  <w:rPr>
                    <w:rFonts w:cstheme="minorHAnsi"/>
                  </w:rPr>
                </w:pPr>
                <w:r w:rsidRPr="00155D1F">
                  <w:rPr>
                    <w:rStyle w:val="Besedilooznabemesta"/>
                    <w:rFonts w:cstheme="minorHAnsi"/>
                  </w:rPr>
                  <w:t>Vpišite besedilo.</w:t>
                </w:r>
              </w:p>
            </w:tc>
          </w:sdtContent>
        </w:sdt>
      </w:tr>
      <w:tr w:rsidR="00756751" w:rsidRPr="00155D1F" w14:paraId="0DB0F8DF" w14:textId="77777777" w:rsidTr="00BC75B0">
        <w:tc>
          <w:tcPr>
            <w:tcW w:w="5665" w:type="dxa"/>
            <w:shd w:val="clear" w:color="auto" w:fill="auto"/>
          </w:tcPr>
          <w:p w14:paraId="792F95E6" w14:textId="0E70C62B" w:rsidR="00756751" w:rsidRPr="00155D1F" w:rsidRDefault="00756751" w:rsidP="00C43AB1">
            <w:pPr>
              <w:pStyle w:val="Brezrazmikov"/>
              <w:jc w:val="left"/>
              <w:rPr>
                <w:rFonts w:cstheme="minorHAnsi"/>
              </w:rPr>
            </w:pPr>
            <w:r w:rsidRPr="00155D1F">
              <w:rPr>
                <w:rFonts w:cs="Calibri"/>
                <w:snapToGrid w:val="0"/>
                <w:lang w:eastAsia="en-US"/>
              </w:rPr>
              <w:t>Centralno mazanje ležaja bobna in tečajev vrat</w:t>
            </w:r>
          </w:p>
        </w:tc>
        <w:tc>
          <w:tcPr>
            <w:tcW w:w="2171" w:type="dxa"/>
          </w:tcPr>
          <w:p w14:paraId="31968713" w14:textId="77777777" w:rsidR="00756751" w:rsidRPr="00155D1F" w:rsidRDefault="00000000" w:rsidP="00C43AB1">
            <w:pPr>
              <w:pStyle w:val="Brezrazmikov"/>
              <w:jc w:val="left"/>
              <w:rPr>
                <w:rFonts w:cstheme="minorHAnsi"/>
              </w:rPr>
            </w:pPr>
            <w:sdt>
              <w:sdtPr>
                <w:rPr>
                  <w:rFonts w:cstheme="minorHAnsi"/>
                </w:rPr>
                <w:id w:val="395703617"/>
                <w14:checkbox>
                  <w14:checked w14:val="0"/>
                  <w14:checkedState w14:val="2612" w14:font="MS Gothic"/>
                  <w14:uncheckedState w14:val="2610" w14:font="MS Gothic"/>
                </w14:checkbox>
              </w:sdtPr>
              <w:sdtContent>
                <w:r w:rsidR="00756751" w:rsidRPr="00155D1F">
                  <w:rPr>
                    <w:rFonts w:ascii="Segoe UI Symbol" w:eastAsia="MS Gothic" w:hAnsi="Segoe UI Symbol" w:cs="Segoe UI Symbol"/>
                  </w:rPr>
                  <w:t>☐</w:t>
                </w:r>
              </w:sdtContent>
            </w:sdt>
            <w:r w:rsidR="00756751" w:rsidRPr="00155D1F">
              <w:rPr>
                <w:rFonts w:cstheme="minorHAnsi"/>
              </w:rPr>
              <w:t xml:space="preserve"> da, izpolnjujemo</w:t>
            </w:r>
          </w:p>
        </w:tc>
        <w:sdt>
          <w:sdtPr>
            <w:rPr>
              <w:rFonts w:cstheme="minorHAnsi"/>
              <w:b/>
              <w:bCs/>
            </w:rPr>
            <w:id w:val="830331313"/>
            <w:placeholder>
              <w:docPart w:val="6AA76B7822F94435AA1286F947633DF0"/>
            </w:placeholder>
            <w:showingPlcHdr/>
            <w:text/>
          </w:sdtPr>
          <w:sdtContent>
            <w:tc>
              <w:tcPr>
                <w:tcW w:w="0" w:type="auto"/>
              </w:tcPr>
              <w:p w14:paraId="76C8BABE" w14:textId="77777777" w:rsidR="00756751" w:rsidRPr="00155D1F" w:rsidRDefault="00756751" w:rsidP="00C43AB1">
                <w:pPr>
                  <w:pStyle w:val="Brezrazmikov"/>
                  <w:jc w:val="left"/>
                  <w:rPr>
                    <w:rFonts w:cstheme="minorHAnsi"/>
                    <w:b/>
                    <w:bCs/>
                  </w:rPr>
                </w:pPr>
                <w:r w:rsidRPr="00155D1F">
                  <w:rPr>
                    <w:rStyle w:val="Besedilooznabemesta"/>
                    <w:rFonts w:cstheme="minorHAnsi"/>
                  </w:rPr>
                  <w:t>Vpišite besedilo.</w:t>
                </w:r>
              </w:p>
            </w:tc>
          </w:sdtContent>
        </w:sdt>
      </w:tr>
      <w:tr w:rsidR="00B90281" w:rsidRPr="00155D1F" w14:paraId="5F4DFA06" w14:textId="77777777" w:rsidTr="00BC75B0">
        <w:tc>
          <w:tcPr>
            <w:tcW w:w="5665" w:type="dxa"/>
            <w:shd w:val="clear" w:color="auto" w:fill="auto"/>
          </w:tcPr>
          <w:p w14:paraId="763006A1" w14:textId="13C79AF9" w:rsidR="00B90281" w:rsidRPr="00155D1F" w:rsidRDefault="00B90281" w:rsidP="00C43AB1">
            <w:pPr>
              <w:pStyle w:val="Brezrazmikov"/>
              <w:jc w:val="left"/>
              <w:rPr>
                <w:rFonts w:cs="Calibri"/>
                <w:b/>
                <w:bCs/>
                <w:snapToGrid w:val="0"/>
                <w:lang w:eastAsia="en-US"/>
              </w:rPr>
            </w:pPr>
            <w:r w:rsidRPr="00155D1F">
              <w:rPr>
                <w:rFonts w:cs="Calibri"/>
                <w:b/>
                <w:bCs/>
                <w:snapToGrid w:val="0"/>
                <w:lang w:eastAsia="en-US"/>
              </w:rPr>
              <w:t>Ostalo</w:t>
            </w:r>
          </w:p>
        </w:tc>
        <w:tc>
          <w:tcPr>
            <w:tcW w:w="2171" w:type="dxa"/>
          </w:tcPr>
          <w:p w14:paraId="2B7B4434" w14:textId="77777777" w:rsidR="00B90281" w:rsidRPr="00155D1F" w:rsidRDefault="00B90281" w:rsidP="00C43AB1">
            <w:pPr>
              <w:pStyle w:val="Brezrazmikov"/>
              <w:jc w:val="left"/>
              <w:rPr>
                <w:rFonts w:cstheme="minorHAnsi"/>
                <w:b/>
                <w:bCs/>
              </w:rPr>
            </w:pPr>
          </w:p>
        </w:tc>
        <w:tc>
          <w:tcPr>
            <w:tcW w:w="0" w:type="auto"/>
          </w:tcPr>
          <w:p w14:paraId="32F44027" w14:textId="77777777" w:rsidR="00B90281" w:rsidRPr="00155D1F" w:rsidRDefault="00B90281" w:rsidP="00C43AB1">
            <w:pPr>
              <w:pStyle w:val="Brezrazmikov"/>
              <w:jc w:val="left"/>
              <w:rPr>
                <w:rFonts w:cstheme="minorHAnsi"/>
                <w:b/>
                <w:bCs/>
              </w:rPr>
            </w:pPr>
          </w:p>
        </w:tc>
      </w:tr>
      <w:tr w:rsidR="00B90281" w:rsidRPr="00155D1F" w14:paraId="2C4D520D" w14:textId="77777777" w:rsidTr="00BC75B0">
        <w:tc>
          <w:tcPr>
            <w:tcW w:w="5665" w:type="dxa"/>
            <w:shd w:val="clear" w:color="auto" w:fill="auto"/>
          </w:tcPr>
          <w:p w14:paraId="59484193" w14:textId="63E11455" w:rsidR="00B90281" w:rsidRPr="00155D1F" w:rsidRDefault="00B90281" w:rsidP="00C43AB1">
            <w:pPr>
              <w:pStyle w:val="Brezrazmikov"/>
              <w:rPr>
                <w:rFonts w:cstheme="minorHAnsi"/>
              </w:rPr>
            </w:pPr>
            <w:r w:rsidRPr="00155D1F">
              <w:t xml:space="preserve">Zaboj / škatla za shranjevanje zaščitne delovne opreme delavcev </w:t>
            </w:r>
          </w:p>
        </w:tc>
        <w:tc>
          <w:tcPr>
            <w:tcW w:w="2171" w:type="dxa"/>
          </w:tcPr>
          <w:p w14:paraId="440897F1" w14:textId="77777777" w:rsidR="00B90281" w:rsidRPr="00155D1F" w:rsidRDefault="00000000" w:rsidP="00C43AB1">
            <w:pPr>
              <w:pStyle w:val="Brezrazmikov"/>
              <w:jc w:val="left"/>
              <w:rPr>
                <w:rFonts w:cstheme="minorHAnsi"/>
              </w:rPr>
            </w:pPr>
            <w:sdt>
              <w:sdtPr>
                <w:rPr>
                  <w:rFonts w:cstheme="minorHAnsi"/>
                </w:rPr>
                <w:id w:val="-910684214"/>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75824060"/>
            <w:placeholder>
              <w:docPart w:val="67C55A15DE0A43DA98EDAB38763FDAE7"/>
            </w:placeholder>
            <w:showingPlcHdr/>
            <w:text/>
          </w:sdtPr>
          <w:sdtContent>
            <w:tc>
              <w:tcPr>
                <w:tcW w:w="0" w:type="auto"/>
              </w:tcPr>
              <w:p w14:paraId="18B9D5D7"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133C8F7C" w14:textId="77777777" w:rsidTr="00BC75B0">
        <w:tc>
          <w:tcPr>
            <w:tcW w:w="5665" w:type="dxa"/>
            <w:shd w:val="clear" w:color="auto" w:fill="auto"/>
          </w:tcPr>
          <w:p w14:paraId="63A55046" w14:textId="4CD5F04C" w:rsidR="00B90281" w:rsidRPr="00155D1F" w:rsidRDefault="00B90281" w:rsidP="00C43AB1">
            <w:pPr>
              <w:pStyle w:val="Brezrazmikov"/>
              <w:jc w:val="left"/>
              <w:rPr>
                <w:rFonts w:cstheme="minorHAnsi"/>
              </w:rPr>
            </w:pPr>
            <w:r w:rsidRPr="00155D1F">
              <w:t xml:space="preserve">Gasilni aparat z oznako 34A 183B C, 6 kg, s pripadajočo omarico </w:t>
            </w:r>
          </w:p>
        </w:tc>
        <w:tc>
          <w:tcPr>
            <w:tcW w:w="2171" w:type="dxa"/>
          </w:tcPr>
          <w:p w14:paraId="58057E45" w14:textId="77777777" w:rsidR="00B90281" w:rsidRPr="00155D1F" w:rsidRDefault="00000000" w:rsidP="00C43AB1">
            <w:pPr>
              <w:pStyle w:val="Brezrazmikov"/>
              <w:jc w:val="left"/>
              <w:rPr>
                <w:rFonts w:cstheme="minorHAnsi"/>
              </w:rPr>
            </w:pPr>
            <w:sdt>
              <w:sdtPr>
                <w:rPr>
                  <w:rFonts w:cstheme="minorHAnsi"/>
                </w:rPr>
                <w:id w:val="884681585"/>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851105525"/>
            <w:placeholder>
              <w:docPart w:val="EE0BD9EDABFC4A3784F0D1042A6E4BC3"/>
            </w:placeholder>
            <w:showingPlcHdr/>
            <w:text/>
          </w:sdtPr>
          <w:sdtContent>
            <w:tc>
              <w:tcPr>
                <w:tcW w:w="0" w:type="auto"/>
              </w:tcPr>
              <w:p w14:paraId="65CA0C09" w14:textId="77777777" w:rsidR="00B90281" w:rsidRPr="00155D1F" w:rsidRDefault="00B90281" w:rsidP="00C43AB1">
                <w:pPr>
                  <w:pStyle w:val="Brezrazmikov"/>
                  <w:jc w:val="left"/>
                  <w:rPr>
                    <w:rFonts w:cstheme="minorHAnsi"/>
                    <w:b/>
                    <w:bCs/>
                  </w:rPr>
                </w:pPr>
                <w:r w:rsidRPr="00155D1F">
                  <w:rPr>
                    <w:rStyle w:val="Besedilooznabemesta"/>
                    <w:rFonts w:cstheme="minorHAnsi"/>
                  </w:rPr>
                  <w:t>Vpišite besedilo.</w:t>
                </w:r>
              </w:p>
            </w:tc>
          </w:sdtContent>
        </w:sdt>
      </w:tr>
      <w:tr w:rsidR="00B90281" w:rsidRPr="00155D1F" w14:paraId="64FD9D66" w14:textId="77777777" w:rsidTr="00BC75B0">
        <w:tc>
          <w:tcPr>
            <w:tcW w:w="5665" w:type="dxa"/>
            <w:shd w:val="clear" w:color="auto" w:fill="auto"/>
          </w:tcPr>
          <w:p w14:paraId="15595633" w14:textId="46707145" w:rsidR="00B90281" w:rsidRPr="00155D1F" w:rsidRDefault="00B90281" w:rsidP="00C43AB1">
            <w:pPr>
              <w:pStyle w:val="Brezrazmikov"/>
              <w:rPr>
                <w:rFonts w:cstheme="minorHAnsi"/>
              </w:rPr>
            </w:pPr>
            <w:r w:rsidRPr="00155D1F">
              <w:t xml:space="preserve">Držalo za drog pokrova, da je lahko drog vedno v vozilu </w:t>
            </w:r>
          </w:p>
        </w:tc>
        <w:tc>
          <w:tcPr>
            <w:tcW w:w="2171" w:type="dxa"/>
          </w:tcPr>
          <w:p w14:paraId="1F4CA750" w14:textId="77777777" w:rsidR="00B90281" w:rsidRPr="00155D1F" w:rsidRDefault="00000000" w:rsidP="00C43AB1">
            <w:pPr>
              <w:pStyle w:val="Brezrazmikov"/>
              <w:jc w:val="left"/>
              <w:rPr>
                <w:rFonts w:cstheme="minorHAnsi"/>
              </w:rPr>
            </w:pPr>
            <w:sdt>
              <w:sdtPr>
                <w:rPr>
                  <w:rFonts w:cstheme="minorHAnsi"/>
                </w:rPr>
                <w:id w:val="-776326092"/>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309606327"/>
            <w:placeholder>
              <w:docPart w:val="CD16367E668D4A819223DEB36BE8A5D1"/>
            </w:placeholder>
            <w:showingPlcHdr/>
            <w:text/>
          </w:sdtPr>
          <w:sdtContent>
            <w:tc>
              <w:tcPr>
                <w:tcW w:w="0" w:type="auto"/>
              </w:tcPr>
              <w:p w14:paraId="5ABB7829"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3E72A1C4" w14:textId="77777777" w:rsidTr="00BC75B0">
        <w:tc>
          <w:tcPr>
            <w:tcW w:w="5665" w:type="dxa"/>
            <w:shd w:val="clear" w:color="auto" w:fill="auto"/>
          </w:tcPr>
          <w:p w14:paraId="708C5075" w14:textId="62B63FDA" w:rsidR="00B90281" w:rsidRPr="00155D1F" w:rsidRDefault="00B90281" w:rsidP="00C43AB1">
            <w:pPr>
              <w:pStyle w:val="Brezrazmikov"/>
              <w:rPr>
                <w:rFonts w:cstheme="minorHAnsi"/>
              </w:rPr>
            </w:pPr>
            <w:r w:rsidRPr="00155D1F">
              <w:t xml:space="preserve">Metla in lopata pritrjeni v posebej prilagojenih nosilcih </w:t>
            </w:r>
          </w:p>
        </w:tc>
        <w:tc>
          <w:tcPr>
            <w:tcW w:w="2171" w:type="dxa"/>
          </w:tcPr>
          <w:p w14:paraId="51F782C0" w14:textId="77777777" w:rsidR="00B90281" w:rsidRPr="00155D1F" w:rsidRDefault="00000000" w:rsidP="00C43AB1">
            <w:pPr>
              <w:pStyle w:val="Brezrazmikov"/>
              <w:jc w:val="left"/>
              <w:rPr>
                <w:rFonts w:cstheme="minorHAnsi"/>
              </w:rPr>
            </w:pPr>
            <w:sdt>
              <w:sdtPr>
                <w:rPr>
                  <w:rFonts w:cstheme="minorHAnsi"/>
                </w:rPr>
                <w:id w:val="-1409142799"/>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2144568895"/>
            <w:placeholder>
              <w:docPart w:val="96FD5967F09A41A2AC9B41B8600ADE85"/>
            </w:placeholder>
            <w:showingPlcHdr/>
            <w:text/>
          </w:sdtPr>
          <w:sdtContent>
            <w:tc>
              <w:tcPr>
                <w:tcW w:w="0" w:type="auto"/>
              </w:tcPr>
              <w:p w14:paraId="1F5FEF78"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1D299A7B" w14:textId="77777777" w:rsidTr="00BC75B0">
        <w:tc>
          <w:tcPr>
            <w:tcW w:w="5665" w:type="dxa"/>
            <w:shd w:val="clear" w:color="auto" w:fill="auto"/>
          </w:tcPr>
          <w:p w14:paraId="4EB4A781" w14:textId="04BC7B98" w:rsidR="00B90281" w:rsidRPr="00155D1F" w:rsidRDefault="00B90281" w:rsidP="00C43AB1">
            <w:pPr>
              <w:pStyle w:val="Brezrazmikov"/>
              <w:jc w:val="left"/>
              <w:rPr>
                <w:rFonts w:cstheme="minorHAnsi"/>
              </w:rPr>
            </w:pPr>
            <w:r w:rsidRPr="00155D1F">
              <w:t xml:space="preserve">Strgalo-ščetka za čiščenje tesnila med vrati in zbiralnikom odpadkov </w:t>
            </w:r>
          </w:p>
        </w:tc>
        <w:tc>
          <w:tcPr>
            <w:tcW w:w="2171" w:type="dxa"/>
          </w:tcPr>
          <w:p w14:paraId="038AEEC3" w14:textId="77777777" w:rsidR="00B90281" w:rsidRPr="00155D1F" w:rsidRDefault="00000000" w:rsidP="00C43AB1">
            <w:pPr>
              <w:pStyle w:val="Brezrazmikov"/>
              <w:jc w:val="left"/>
              <w:rPr>
                <w:rFonts w:cstheme="minorHAnsi"/>
              </w:rPr>
            </w:pPr>
            <w:sdt>
              <w:sdtPr>
                <w:rPr>
                  <w:rFonts w:cstheme="minorHAnsi"/>
                </w:rPr>
                <w:id w:val="765117025"/>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1532764465"/>
            <w:placeholder>
              <w:docPart w:val="136305741A514F1F87C2DAE67F10CBA6"/>
            </w:placeholder>
            <w:showingPlcHdr/>
            <w:text/>
          </w:sdtPr>
          <w:sdtContent>
            <w:tc>
              <w:tcPr>
                <w:tcW w:w="0" w:type="auto"/>
              </w:tcPr>
              <w:p w14:paraId="03F65BBA" w14:textId="77777777" w:rsidR="00B90281" w:rsidRPr="00155D1F" w:rsidRDefault="00B90281" w:rsidP="00C43AB1">
                <w:pPr>
                  <w:pStyle w:val="Brezrazmikov"/>
                  <w:jc w:val="left"/>
                  <w:rPr>
                    <w:rFonts w:cstheme="minorHAnsi"/>
                    <w:b/>
                    <w:bCs/>
                  </w:rPr>
                </w:pPr>
                <w:r w:rsidRPr="00155D1F">
                  <w:rPr>
                    <w:rStyle w:val="Besedilooznabemesta"/>
                    <w:rFonts w:cstheme="minorHAnsi"/>
                  </w:rPr>
                  <w:t>Vpišite besedilo.</w:t>
                </w:r>
              </w:p>
            </w:tc>
          </w:sdtContent>
        </w:sdt>
      </w:tr>
      <w:tr w:rsidR="00B90281" w:rsidRPr="00155D1F" w14:paraId="19EB53EC" w14:textId="77777777" w:rsidTr="00BC75B0">
        <w:tc>
          <w:tcPr>
            <w:tcW w:w="5665" w:type="dxa"/>
            <w:shd w:val="clear" w:color="auto" w:fill="auto"/>
          </w:tcPr>
          <w:p w14:paraId="4FB0EE55" w14:textId="2F0120C9" w:rsidR="00B90281" w:rsidRPr="00155D1F" w:rsidRDefault="00B90281" w:rsidP="00C43AB1">
            <w:pPr>
              <w:pStyle w:val="Brezrazmikov"/>
              <w:jc w:val="left"/>
              <w:rPr>
                <w:b/>
                <w:bCs/>
              </w:rPr>
            </w:pPr>
            <w:r w:rsidRPr="00155D1F">
              <w:rPr>
                <w:b/>
                <w:bCs/>
              </w:rPr>
              <w:t>Stresalni mehanizem</w:t>
            </w:r>
          </w:p>
        </w:tc>
        <w:tc>
          <w:tcPr>
            <w:tcW w:w="2171" w:type="dxa"/>
          </w:tcPr>
          <w:p w14:paraId="51B4176F" w14:textId="77777777" w:rsidR="00B90281" w:rsidRPr="00155D1F" w:rsidRDefault="00B90281" w:rsidP="00C43AB1">
            <w:pPr>
              <w:pStyle w:val="Brezrazmikov"/>
              <w:jc w:val="left"/>
              <w:rPr>
                <w:rFonts w:cstheme="minorHAnsi"/>
                <w:b/>
                <w:bCs/>
              </w:rPr>
            </w:pPr>
          </w:p>
        </w:tc>
        <w:tc>
          <w:tcPr>
            <w:tcW w:w="0" w:type="auto"/>
          </w:tcPr>
          <w:p w14:paraId="04F3D97D" w14:textId="77777777" w:rsidR="00B90281" w:rsidRPr="00155D1F" w:rsidRDefault="00B90281" w:rsidP="00C43AB1">
            <w:pPr>
              <w:pStyle w:val="Brezrazmikov"/>
              <w:jc w:val="left"/>
              <w:rPr>
                <w:rFonts w:cstheme="minorHAnsi"/>
                <w:b/>
                <w:bCs/>
              </w:rPr>
            </w:pPr>
          </w:p>
        </w:tc>
      </w:tr>
      <w:tr w:rsidR="00B90281" w:rsidRPr="00155D1F" w14:paraId="798F7639" w14:textId="77777777" w:rsidTr="00BC75B0">
        <w:tc>
          <w:tcPr>
            <w:tcW w:w="5665" w:type="dxa"/>
            <w:shd w:val="clear" w:color="auto" w:fill="auto"/>
          </w:tcPr>
          <w:p w14:paraId="60182517" w14:textId="2A370259" w:rsidR="00B90281" w:rsidRPr="00155D1F" w:rsidRDefault="00B90281" w:rsidP="00C43AB1">
            <w:pPr>
              <w:pStyle w:val="Brezrazmikov"/>
              <w:rPr>
                <w:rFonts w:cstheme="minorHAnsi"/>
              </w:rPr>
            </w:pPr>
            <w:r w:rsidRPr="00155D1F">
              <w:rPr>
                <w:rFonts w:cs="Calibri"/>
                <w:snapToGrid w:val="0"/>
                <w:lang w:eastAsia="en-US"/>
              </w:rPr>
              <w:t xml:space="preserve">Izdelan iz kovinske konstrukcije iz visoko kvalitetnega materiala, zaščiten pred korozijo </w:t>
            </w:r>
          </w:p>
        </w:tc>
        <w:tc>
          <w:tcPr>
            <w:tcW w:w="2171" w:type="dxa"/>
          </w:tcPr>
          <w:p w14:paraId="1953DD57" w14:textId="77777777" w:rsidR="00B90281" w:rsidRPr="00155D1F" w:rsidRDefault="00000000" w:rsidP="00C43AB1">
            <w:pPr>
              <w:pStyle w:val="Brezrazmikov"/>
              <w:jc w:val="left"/>
              <w:rPr>
                <w:rFonts w:cstheme="minorHAnsi"/>
              </w:rPr>
            </w:pPr>
            <w:sdt>
              <w:sdtPr>
                <w:rPr>
                  <w:rFonts w:cstheme="minorHAnsi"/>
                </w:rPr>
                <w:id w:val="-1358029231"/>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1184164679"/>
            <w:placeholder>
              <w:docPart w:val="E2FD468C4224407FA11FA8A60011C78E"/>
            </w:placeholder>
            <w:showingPlcHdr/>
            <w:text/>
          </w:sdtPr>
          <w:sdtContent>
            <w:tc>
              <w:tcPr>
                <w:tcW w:w="0" w:type="auto"/>
              </w:tcPr>
              <w:p w14:paraId="415F215B"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01BF8E49" w14:textId="77777777" w:rsidTr="00BC75B0">
        <w:tc>
          <w:tcPr>
            <w:tcW w:w="5665" w:type="dxa"/>
            <w:shd w:val="clear" w:color="auto" w:fill="auto"/>
          </w:tcPr>
          <w:p w14:paraId="0FB76491" w14:textId="0C067CE8" w:rsidR="00B90281" w:rsidRPr="00155D1F" w:rsidRDefault="00B90281" w:rsidP="00C43AB1">
            <w:pPr>
              <w:pStyle w:val="Brezrazmikov"/>
              <w:rPr>
                <w:rFonts w:cstheme="minorHAnsi"/>
              </w:rPr>
            </w:pPr>
            <w:proofErr w:type="spellStart"/>
            <w:r w:rsidRPr="00155D1F">
              <w:rPr>
                <w:rFonts w:cs="Calibri"/>
                <w:snapToGrid w:val="0"/>
                <w:lang w:eastAsia="en-US"/>
              </w:rPr>
              <w:t>Iztresalni</w:t>
            </w:r>
            <w:proofErr w:type="spellEnd"/>
            <w:r w:rsidRPr="00155D1F">
              <w:rPr>
                <w:rFonts w:cs="Calibri"/>
                <w:snapToGrid w:val="0"/>
                <w:lang w:eastAsia="en-US"/>
              </w:rPr>
              <w:t xml:space="preserve"> mehanizem montiran na zadnji strani vrat </w:t>
            </w:r>
          </w:p>
        </w:tc>
        <w:tc>
          <w:tcPr>
            <w:tcW w:w="2171" w:type="dxa"/>
          </w:tcPr>
          <w:p w14:paraId="0999CBE5" w14:textId="77777777" w:rsidR="00B90281" w:rsidRPr="00155D1F" w:rsidRDefault="00000000" w:rsidP="00C43AB1">
            <w:pPr>
              <w:pStyle w:val="Brezrazmikov"/>
              <w:jc w:val="left"/>
              <w:rPr>
                <w:rFonts w:cstheme="minorHAnsi"/>
              </w:rPr>
            </w:pPr>
            <w:sdt>
              <w:sdtPr>
                <w:rPr>
                  <w:rFonts w:cstheme="minorHAnsi"/>
                </w:rPr>
                <w:id w:val="-2110658642"/>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1501849933"/>
            <w:placeholder>
              <w:docPart w:val="0BB419C53C4542B89D703DDE24148118"/>
            </w:placeholder>
            <w:showingPlcHdr/>
            <w:text/>
          </w:sdtPr>
          <w:sdtContent>
            <w:tc>
              <w:tcPr>
                <w:tcW w:w="0" w:type="auto"/>
              </w:tcPr>
              <w:p w14:paraId="6C2FD306"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03220AA3" w14:textId="77777777" w:rsidTr="00BC75B0">
        <w:tc>
          <w:tcPr>
            <w:tcW w:w="5665" w:type="dxa"/>
            <w:shd w:val="clear" w:color="auto" w:fill="auto"/>
          </w:tcPr>
          <w:p w14:paraId="2CC238CC" w14:textId="130BB212" w:rsidR="00B90281" w:rsidRPr="00155D1F" w:rsidRDefault="00B90281" w:rsidP="00C43AB1">
            <w:pPr>
              <w:pStyle w:val="Brezrazmikov"/>
              <w:jc w:val="left"/>
              <w:rPr>
                <w:rFonts w:cstheme="minorHAnsi"/>
              </w:rPr>
            </w:pPr>
            <w:r w:rsidRPr="00155D1F">
              <w:rPr>
                <w:rFonts w:cs="Calibri"/>
                <w:snapToGrid w:val="0"/>
                <w:lang w:eastAsia="en-US"/>
              </w:rPr>
              <w:t xml:space="preserve">Avtomatski in ročni način upravljanja z </w:t>
            </w:r>
            <w:proofErr w:type="spellStart"/>
            <w:r w:rsidRPr="00155D1F">
              <w:rPr>
                <w:rFonts w:cs="Calibri"/>
                <w:snapToGrid w:val="0"/>
                <w:lang w:eastAsia="en-US"/>
              </w:rPr>
              <w:t>iztresalnim</w:t>
            </w:r>
            <w:proofErr w:type="spellEnd"/>
            <w:r w:rsidRPr="00155D1F">
              <w:rPr>
                <w:rFonts w:cs="Calibri"/>
                <w:snapToGrid w:val="0"/>
                <w:lang w:eastAsia="en-US"/>
              </w:rPr>
              <w:t xml:space="preserve"> mehanizmom, preklop za praznjenje malih in velikih posod </w:t>
            </w:r>
          </w:p>
        </w:tc>
        <w:tc>
          <w:tcPr>
            <w:tcW w:w="2171" w:type="dxa"/>
          </w:tcPr>
          <w:p w14:paraId="3209BF62" w14:textId="77777777" w:rsidR="00B90281" w:rsidRPr="00155D1F" w:rsidRDefault="00000000" w:rsidP="00C43AB1">
            <w:pPr>
              <w:pStyle w:val="Brezrazmikov"/>
              <w:jc w:val="left"/>
              <w:rPr>
                <w:rFonts w:cstheme="minorHAnsi"/>
              </w:rPr>
            </w:pPr>
            <w:sdt>
              <w:sdtPr>
                <w:rPr>
                  <w:rFonts w:cstheme="minorHAnsi"/>
                </w:rPr>
                <w:id w:val="253953566"/>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103732922"/>
            <w:placeholder>
              <w:docPart w:val="0DE0D859AB3948BBB4BA9A977B999561"/>
            </w:placeholder>
            <w:showingPlcHdr/>
            <w:text/>
          </w:sdtPr>
          <w:sdtContent>
            <w:tc>
              <w:tcPr>
                <w:tcW w:w="0" w:type="auto"/>
              </w:tcPr>
              <w:p w14:paraId="3AFFD1D7" w14:textId="77777777" w:rsidR="00B90281" w:rsidRPr="00155D1F" w:rsidRDefault="00B90281" w:rsidP="00C43AB1">
                <w:pPr>
                  <w:pStyle w:val="Brezrazmikov"/>
                  <w:jc w:val="left"/>
                  <w:rPr>
                    <w:rFonts w:cstheme="minorHAnsi"/>
                    <w:b/>
                    <w:bCs/>
                  </w:rPr>
                </w:pPr>
                <w:r w:rsidRPr="00155D1F">
                  <w:rPr>
                    <w:rStyle w:val="Besedilooznabemesta"/>
                    <w:rFonts w:cstheme="minorHAnsi"/>
                  </w:rPr>
                  <w:t>Vpišite besedilo.</w:t>
                </w:r>
              </w:p>
            </w:tc>
          </w:sdtContent>
        </w:sdt>
      </w:tr>
      <w:tr w:rsidR="00B90281" w:rsidRPr="00155D1F" w14:paraId="715E8620" w14:textId="77777777" w:rsidTr="00BC75B0">
        <w:tc>
          <w:tcPr>
            <w:tcW w:w="5665" w:type="dxa"/>
            <w:shd w:val="clear" w:color="auto" w:fill="auto"/>
          </w:tcPr>
          <w:p w14:paraId="4BFEC769" w14:textId="42BB0BE5" w:rsidR="00B90281" w:rsidRPr="00155D1F" w:rsidRDefault="00B90281" w:rsidP="00C43AB1">
            <w:pPr>
              <w:pStyle w:val="Brezrazmikov"/>
              <w:rPr>
                <w:rFonts w:cstheme="minorHAnsi"/>
              </w:rPr>
            </w:pPr>
            <w:r w:rsidRPr="00155D1F">
              <w:rPr>
                <w:rFonts w:cs="Calibri"/>
                <w:snapToGrid w:val="0"/>
                <w:lang w:eastAsia="en-US"/>
              </w:rPr>
              <w:t xml:space="preserve">Avtomatsko otresanje zabojnika (možnost izbire: enkratno, dvakratno, izključeno) </w:t>
            </w:r>
          </w:p>
        </w:tc>
        <w:tc>
          <w:tcPr>
            <w:tcW w:w="2171" w:type="dxa"/>
          </w:tcPr>
          <w:p w14:paraId="0834E9D5" w14:textId="77777777" w:rsidR="00B90281" w:rsidRPr="00155D1F" w:rsidRDefault="00000000" w:rsidP="00C43AB1">
            <w:pPr>
              <w:pStyle w:val="Brezrazmikov"/>
              <w:jc w:val="left"/>
              <w:rPr>
                <w:rFonts w:cstheme="minorHAnsi"/>
              </w:rPr>
            </w:pPr>
            <w:sdt>
              <w:sdtPr>
                <w:rPr>
                  <w:rFonts w:cstheme="minorHAnsi"/>
                </w:rPr>
                <w:id w:val="-1448619238"/>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85915990"/>
            <w:placeholder>
              <w:docPart w:val="7087FDC40CED4AD880A3C80ADDA2D3A0"/>
            </w:placeholder>
            <w:showingPlcHdr/>
            <w:text/>
          </w:sdtPr>
          <w:sdtContent>
            <w:tc>
              <w:tcPr>
                <w:tcW w:w="0" w:type="auto"/>
              </w:tcPr>
              <w:p w14:paraId="70FB3CF5"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25C799A8" w14:textId="77777777" w:rsidTr="00BC75B0">
        <w:tc>
          <w:tcPr>
            <w:tcW w:w="5665" w:type="dxa"/>
            <w:shd w:val="clear" w:color="auto" w:fill="auto"/>
          </w:tcPr>
          <w:p w14:paraId="524C7508" w14:textId="1CC4223E" w:rsidR="00B90281" w:rsidRPr="00155D1F" w:rsidRDefault="00B90281" w:rsidP="00C43AB1">
            <w:pPr>
              <w:pStyle w:val="Brezrazmikov"/>
              <w:rPr>
                <w:rFonts w:cstheme="minorHAnsi"/>
              </w:rPr>
            </w:pPr>
            <w:r w:rsidRPr="00155D1F">
              <w:rPr>
                <w:rFonts w:cs="Calibri"/>
                <w:snapToGrid w:val="0"/>
                <w:lang w:eastAsia="en-US"/>
              </w:rPr>
              <w:t xml:space="preserve">Avtomatska prilagoditev hitrosti praznjenja zabojnika </w:t>
            </w:r>
          </w:p>
        </w:tc>
        <w:tc>
          <w:tcPr>
            <w:tcW w:w="2171" w:type="dxa"/>
          </w:tcPr>
          <w:p w14:paraId="5A32940A" w14:textId="77777777" w:rsidR="00B90281" w:rsidRPr="00155D1F" w:rsidRDefault="00000000" w:rsidP="00C43AB1">
            <w:pPr>
              <w:pStyle w:val="Brezrazmikov"/>
              <w:jc w:val="left"/>
              <w:rPr>
                <w:rFonts w:cstheme="minorHAnsi"/>
              </w:rPr>
            </w:pPr>
            <w:sdt>
              <w:sdtPr>
                <w:rPr>
                  <w:rFonts w:cstheme="minorHAnsi"/>
                </w:rPr>
                <w:id w:val="-276256203"/>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236052454"/>
            <w:placeholder>
              <w:docPart w:val="CEAD62791A1F4C8C864B3065C09C68BB"/>
            </w:placeholder>
            <w:showingPlcHdr/>
            <w:text/>
          </w:sdtPr>
          <w:sdtContent>
            <w:tc>
              <w:tcPr>
                <w:tcW w:w="0" w:type="auto"/>
              </w:tcPr>
              <w:p w14:paraId="61661F32"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48FAFCBE" w14:textId="77777777" w:rsidTr="00BC75B0">
        <w:tc>
          <w:tcPr>
            <w:tcW w:w="5665" w:type="dxa"/>
            <w:shd w:val="clear" w:color="auto" w:fill="auto"/>
          </w:tcPr>
          <w:p w14:paraId="755E895C" w14:textId="2B625408" w:rsidR="00B90281" w:rsidRPr="00155D1F" w:rsidRDefault="00B90281" w:rsidP="00C43AB1">
            <w:pPr>
              <w:pStyle w:val="Brezrazmikov"/>
              <w:jc w:val="left"/>
              <w:rPr>
                <w:rFonts w:cstheme="minorHAnsi"/>
              </w:rPr>
            </w:pPr>
            <w:r w:rsidRPr="00155D1F">
              <w:rPr>
                <w:rFonts w:cs="Calibri"/>
                <w:snapToGrid w:val="0"/>
                <w:lang w:eastAsia="en-US"/>
              </w:rPr>
              <w:t xml:space="preserve">Avtomatska nastavitev višine zobniške letve glede na tip zabojnika </w:t>
            </w:r>
          </w:p>
        </w:tc>
        <w:tc>
          <w:tcPr>
            <w:tcW w:w="2171" w:type="dxa"/>
          </w:tcPr>
          <w:p w14:paraId="46C88BA1" w14:textId="77777777" w:rsidR="00B90281" w:rsidRPr="00155D1F" w:rsidRDefault="00000000" w:rsidP="00C43AB1">
            <w:pPr>
              <w:pStyle w:val="Brezrazmikov"/>
              <w:jc w:val="left"/>
              <w:rPr>
                <w:rFonts w:cstheme="minorHAnsi"/>
              </w:rPr>
            </w:pPr>
            <w:sdt>
              <w:sdtPr>
                <w:rPr>
                  <w:rFonts w:cstheme="minorHAnsi"/>
                </w:rPr>
                <w:id w:val="-379483403"/>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1097057989"/>
            <w:placeholder>
              <w:docPart w:val="B45977F84A22430E89C6E984896D41D7"/>
            </w:placeholder>
            <w:showingPlcHdr/>
            <w:text/>
          </w:sdtPr>
          <w:sdtContent>
            <w:tc>
              <w:tcPr>
                <w:tcW w:w="0" w:type="auto"/>
              </w:tcPr>
              <w:p w14:paraId="16A1670C" w14:textId="77777777" w:rsidR="00B90281" w:rsidRPr="00155D1F" w:rsidRDefault="00B90281" w:rsidP="00C43AB1">
                <w:pPr>
                  <w:pStyle w:val="Brezrazmikov"/>
                  <w:jc w:val="left"/>
                  <w:rPr>
                    <w:rFonts w:cstheme="minorHAnsi"/>
                    <w:b/>
                    <w:bCs/>
                  </w:rPr>
                </w:pPr>
                <w:r w:rsidRPr="00155D1F">
                  <w:rPr>
                    <w:rStyle w:val="Besedilooznabemesta"/>
                    <w:rFonts w:cstheme="minorHAnsi"/>
                  </w:rPr>
                  <w:t>Vpišite besedilo.</w:t>
                </w:r>
              </w:p>
            </w:tc>
          </w:sdtContent>
        </w:sdt>
      </w:tr>
      <w:tr w:rsidR="00B90281" w:rsidRPr="00155D1F" w14:paraId="2F93329A" w14:textId="77777777" w:rsidTr="00BC75B0">
        <w:tc>
          <w:tcPr>
            <w:tcW w:w="5665" w:type="dxa"/>
            <w:shd w:val="clear" w:color="auto" w:fill="auto"/>
          </w:tcPr>
          <w:p w14:paraId="5FBEE681" w14:textId="763E7086" w:rsidR="00B90281" w:rsidRPr="00155D1F" w:rsidRDefault="00B90281" w:rsidP="00C43AB1">
            <w:pPr>
              <w:pStyle w:val="Brezrazmikov"/>
              <w:rPr>
                <w:rFonts w:cstheme="minorHAnsi"/>
              </w:rPr>
            </w:pPr>
            <w:r w:rsidRPr="00155D1F">
              <w:rPr>
                <w:rFonts w:cs="Calibri"/>
                <w:snapToGrid w:val="0"/>
                <w:lang w:eastAsia="en-US"/>
              </w:rPr>
              <w:t xml:space="preserve">Samodejno mehansko zaklepanje/odklepanje dvižnega mehanizma </w:t>
            </w:r>
          </w:p>
        </w:tc>
        <w:tc>
          <w:tcPr>
            <w:tcW w:w="2171" w:type="dxa"/>
          </w:tcPr>
          <w:p w14:paraId="399DC8C4" w14:textId="77777777" w:rsidR="00B90281" w:rsidRPr="00155D1F" w:rsidRDefault="00000000" w:rsidP="00C43AB1">
            <w:pPr>
              <w:pStyle w:val="Brezrazmikov"/>
              <w:jc w:val="left"/>
              <w:rPr>
                <w:rFonts w:cstheme="minorHAnsi"/>
              </w:rPr>
            </w:pPr>
            <w:sdt>
              <w:sdtPr>
                <w:rPr>
                  <w:rFonts w:cstheme="minorHAnsi"/>
                </w:rPr>
                <w:id w:val="-883637023"/>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1370795525"/>
            <w:placeholder>
              <w:docPart w:val="0DD0E9CEF180449E9686B9D9AD05C3F3"/>
            </w:placeholder>
            <w:showingPlcHdr/>
            <w:text/>
          </w:sdtPr>
          <w:sdtContent>
            <w:tc>
              <w:tcPr>
                <w:tcW w:w="0" w:type="auto"/>
              </w:tcPr>
              <w:p w14:paraId="752BE23D"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5DB62F18" w14:textId="77777777" w:rsidTr="00BC75B0">
        <w:tc>
          <w:tcPr>
            <w:tcW w:w="5665" w:type="dxa"/>
            <w:shd w:val="clear" w:color="auto" w:fill="auto"/>
          </w:tcPr>
          <w:p w14:paraId="3D08FBE9" w14:textId="546FB8AB" w:rsidR="00B90281" w:rsidRPr="00155D1F" w:rsidRDefault="00B90281" w:rsidP="00C43AB1">
            <w:pPr>
              <w:pStyle w:val="Brezrazmikov"/>
              <w:rPr>
                <w:rFonts w:cstheme="minorHAnsi"/>
              </w:rPr>
            </w:pPr>
            <w:r w:rsidRPr="00155D1F">
              <w:rPr>
                <w:rFonts w:cs="Calibri"/>
                <w:snapToGrid w:val="0"/>
                <w:lang w:eastAsia="en-US"/>
              </w:rPr>
              <w:t xml:space="preserve">Prilagoditev sile dviganja glede na tip posode </w:t>
            </w:r>
          </w:p>
        </w:tc>
        <w:tc>
          <w:tcPr>
            <w:tcW w:w="2171" w:type="dxa"/>
          </w:tcPr>
          <w:p w14:paraId="1CB4FBCE" w14:textId="77777777" w:rsidR="00B90281" w:rsidRPr="00155D1F" w:rsidRDefault="00000000" w:rsidP="00C43AB1">
            <w:pPr>
              <w:pStyle w:val="Brezrazmikov"/>
              <w:jc w:val="left"/>
              <w:rPr>
                <w:rFonts w:cstheme="minorHAnsi"/>
              </w:rPr>
            </w:pPr>
            <w:sdt>
              <w:sdtPr>
                <w:rPr>
                  <w:rFonts w:cstheme="minorHAnsi"/>
                </w:rPr>
                <w:id w:val="1262333292"/>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1553113100"/>
            <w:placeholder>
              <w:docPart w:val="4095FEDC46DE41B493FA19FD81E96A64"/>
            </w:placeholder>
            <w:showingPlcHdr/>
            <w:text/>
          </w:sdtPr>
          <w:sdtContent>
            <w:tc>
              <w:tcPr>
                <w:tcW w:w="0" w:type="auto"/>
              </w:tcPr>
              <w:p w14:paraId="662CBF5D"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2CBEE080" w14:textId="77777777" w:rsidTr="00BC75B0">
        <w:tc>
          <w:tcPr>
            <w:tcW w:w="5665" w:type="dxa"/>
            <w:shd w:val="clear" w:color="auto" w:fill="auto"/>
          </w:tcPr>
          <w:p w14:paraId="3139A388" w14:textId="6D03FD44" w:rsidR="00B90281" w:rsidRPr="00155D1F" w:rsidRDefault="00B90281" w:rsidP="00C43AB1">
            <w:pPr>
              <w:pStyle w:val="Brezrazmikov"/>
              <w:jc w:val="left"/>
              <w:rPr>
                <w:rFonts w:cstheme="minorHAnsi"/>
              </w:rPr>
            </w:pPr>
            <w:r w:rsidRPr="00155D1F">
              <w:rPr>
                <w:rFonts w:cs="Calibri"/>
                <w:snapToGrid w:val="0"/>
                <w:lang w:eastAsia="en-US"/>
              </w:rPr>
              <w:t xml:space="preserve">Sistem za dvigovanje primeren za dvigovanje naslednjih standardnih posod za odpadke v skladu s standardom SIST EN 840-1,2,3: </w:t>
            </w:r>
          </w:p>
        </w:tc>
        <w:tc>
          <w:tcPr>
            <w:tcW w:w="2171" w:type="dxa"/>
          </w:tcPr>
          <w:p w14:paraId="0B435CE5" w14:textId="77777777" w:rsidR="00B90281" w:rsidRPr="00155D1F" w:rsidRDefault="00000000" w:rsidP="00C43AB1">
            <w:pPr>
              <w:pStyle w:val="Brezrazmikov"/>
              <w:jc w:val="left"/>
              <w:rPr>
                <w:rFonts w:cstheme="minorHAnsi"/>
              </w:rPr>
            </w:pPr>
            <w:sdt>
              <w:sdtPr>
                <w:rPr>
                  <w:rFonts w:cstheme="minorHAnsi"/>
                </w:rPr>
                <w:id w:val="1042478501"/>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573790795"/>
            <w:placeholder>
              <w:docPart w:val="A35101A9868A4EACAA15B1E1F3C7D8A2"/>
            </w:placeholder>
            <w:showingPlcHdr/>
            <w:text/>
          </w:sdtPr>
          <w:sdtContent>
            <w:tc>
              <w:tcPr>
                <w:tcW w:w="0" w:type="auto"/>
              </w:tcPr>
              <w:p w14:paraId="324F716B" w14:textId="77777777" w:rsidR="00B90281" w:rsidRPr="00155D1F" w:rsidRDefault="00B90281" w:rsidP="00C43AB1">
                <w:pPr>
                  <w:pStyle w:val="Brezrazmikov"/>
                  <w:jc w:val="left"/>
                  <w:rPr>
                    <w:rFonts w:cstheme="minorHAnsi"/>
                    <w:b/>
                    <w:bCs/>
                  </w:rPr>
                </w:pPr>
                <w:r w:rsidRPr="00155D1F">
                  <w:rPr>
                    <w:rStyle w:val="Besedilooznabemesta"/>
                    <w:rFonts w:cstheme="minorHAnsi"/>
                  </w:rPr>
                  <w:t>Vpišite besedilo.</w:t>
                </w:r>
              </w:p>
            </w:tc>
          </w:sdtContent>
        </w:sdt>
      </w:tr>
      <w:tr w:rsidR="00B90281" w:rsidRPr="00155D1F" w14:paraId="1ADD7461" w14:textId="77777777" w:rsidTr="00BC75B0">
        <w:tc>
          <w:tcPr>
            <w:tcW w:w="5665" w:type="dxa"/>
            <w:shd w:val="clear" w:color="auto" w:fill="auto"/>
          </w:tcPr>
          <w:p w14:paraId="31B7650B" w14:textId="037A6C8D" w:rsidR="00B90281" w:rsidRPr="00155D1F" w:rsidRDefault="00B90281" w:rsidP="00C43AB1">
            <w:pPr>
              <w:pStyle w:val="Brezrazmikov"/>
              <w:rPr>
                <w:rFonts w:cstheme="minorHAnsi"/>
              </w:rPr>
            </w:pPr>
            <w:r w:rsidRPr="00155D1F">
              <w:rPr>
                <w:rFonts w:cs="Calibri"/>
                <w:snapToGrid w:val="0"/>
                <w:lang w:eastAsia="en-US"/>
              </w:rPr>
              <w:lastRenderedPageBreak/>
              <w:t xml:space="preserve">Premične posode za odpadke na 2. kolesih, kapacitete od 60 do 360 l za dviganje z glavnikom - dimenzije in oblika v skladu s SIST EN 840-1, ciklus praznjenja do </w:t>
            </w:r>
            <w:proofErr w:type="spellStart"/>
            <w:r w:rsidRPr="00155D1F">
              <w:rPr>
                <w:rFonts w:cs="Calibri"/>
                <w:snapToGrid w:val="0"/>
                <w:lang w:eastAsia="en-US"/>
              </w:rPr>
              <w:t>max</w:t>
            </w:r>
            <w:proofErr w:type="spellEnd"/>
            <w:r w:rsidRPr="00155D1F">
              <w:rPr>
                <w:rFonts w:cs="Calibri"/>
                <w:snapToGrid w:val="0"/>
                <w:lang w:eastAsia="en-US"/>
              </w:rPr>
              <w:t xml:space="preserve"> 7 s </w:t>
            </w:r>
          </w:p>
        </w:tc>
        <w:tc>
          <w:tcPr>
            <w:tcW w:w="2171" w:type="dxa"/>
          </w:tcPr>
          <w:p w14:paraId="63AC28F7" w14:textId="77777777" w:rsidR="00B90281" w:rsidRPr="00155D1F" w:rsidRDefault="00000000" w:rsidP="00C43AB1">
            <w:pPr>
              <w:pStyle w:val="Brezrazmikov"/>
              <w:jc w:val="left"/>
              <w:rPr>
                <w:rFonts w:cstheme="minorHAnsi"/>
              </w:rPr>
            </w:pPr>
            <w:sdt>
              <w:sdtPr>
                <w:rPr>
                  <w:rFonts w:cstheme="minorHAnsi"/>
                </w:rPr>
                <w:id w:val="-1159925232"/>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1000800162"/>
            <w:placeholder>
              <w:docPart w:val="7A6FC8C3DCC747B192219401A6993D17"/>
            </w:placeholder>
            <w:showingPlcHdr/>
            <w:text/>
          </w:sdtPr>
          <w:sdtContent>
            <w:tc>
              <w:tcPr>
                <w:tcW w:w="0" w:type="auto"/>
              </w:tcPr>
              <w:p w14:paraId="5EAC80FE"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3AFCDCED" w14:textId="77777777" w:rsidTr="00BC75B0">
        <w:tc>
          <w:tcPr>
            <w:tcW w:w="5665" w:type="dxa"/>
            <w:shd w:val="clear" w:color="auto" w:fill="auto"/>
          </w:tcPr>
          <w:p w14:paraId="3CC67A7D" w14:textId="7CC09754" w:rsidR="00B90281" w:rsidRPr="00155D1F" w:rsidRDefault="00B90281" w:rsidP="00C43AB1">
            <w:pPr>
              <w:pStyle w:val="Brezrazmikov"/>
              <w:rPr>
                <w:rFonts w:cstheme="minorHAnsi"/>
              </w:rPr>
            </w:pPr>
            <w:r w:rsidRPr="00155D1F">
              <w:rPr>
                <w:rFonts w:cs="Calibri"/>
                <w:snapToGrid w:val="0"/>
                <w:lang w:eastAsia="en-US"/>
              </w:rPr>
              <w:t xml:space="preserve">Premične posode za odpadke na 4. kolesih, kapacitete od 500 do 1100 l z ravnim pokrovom, za dviganje z glavnikom ali rokami - dimenzije in oblika v skladu s SIST EN 840-2, ciklus praznjenja do </w:t>
            </w:r>
            <w:proofErr w:type="spellStart"/>
            <w:r w:rsidRPr="00155D1F">
              <w:rPr>
                <w:rFonts w:cs="Calibri"/>
                <w:snapToGrid w:val="0"/>
                <w:lang w:eastAsia="en-US"/>
              </w:rPr>
              <w:t>max</w:t>
            </w:r>
            <w:proofErr w:type="spellEnd"/>
            <w:r w:rsidRPr="00155D1F">
              <w:rPr>
                <w:rFonts w:cs="Calibri"/>
                <w:snapToGrid w:val="0"/>
                <w:lang w:eastAsia="en-US"/>
              </w:rPr>
              <w:t xml:space="preserve"> 12 s </w:t>
            </w:r>
          </w:p>
        </w:tc>
        <w:tc>
          <w:tcPr>
            <w:tcW w:w="2171" w:type="dxa"/>
          </w:tcPr>
          <w:p w14:paraId="2555F1AB" w14:textId="77777777" w:rsidR="00B90281" w:rsidRPr="00155D1F" w:rsidRDefault="00000000" w:rsidP="00C43AB1">
            <w:pPr>
              <w:pStyle w:val="Brezrazmikov"/>
              <w:jc w:val="left"/>
              <w:rPr>
                <w:rFonts w:cstheme="minorHAnsi"/>
              </w:rPr>
            </w:pPr>
            <w:sdt>
              <w:sdtPr>
                <w:rPr>
                  <w:rFonts w:cstheme="minorHAnsi"/>
                </w:rPr>
                <w:id w:val="1450902864"/>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96061389"/>
            <w:placeholder>
              <w:docPart w:val="7ED729461385454AB586532B57A2363F"/>
            </w:placeholder>
            <w:showingPlcHdr/>
            <w:text/>
          </w:sdtPr>
          <w:sdtContent>
            <w:tc>
              <w:tcPr>
                <w:tcW w:w="0" w:type="auto"/>
              </w:tcPr>
              <w:p w14:paraId="6D24E1F1"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159EF2F8" w14:textId="77777777" w:rsidTr="00BC75B0">
        <w:tc>
          <w:tcPr>
            <w:tcW w:w="5665" w:type="dxa"/>
            <w:shd w:val="clear" w:color="auto" w:fill="auto"/>
          </w:tcPr>
          <w:p w14:paraId="11B44C0A" w14:textId="0FE5C4EE" w:rsidR="00B90281" w:rsidRPr="00155D1F" w:rsidRDefault="00B90281" w:rsidP="00C43AB1">
            <w:pPr>
              <w:pStyle w:val="Brezrazmikov"/>
              <w:jc w:val="left"/>
              <w:rPr>
                <w:rFonts w:cstheme="minorHAnsi"/>
              </w:rPr>
            </w:pPr>
            <w:r w:rsidRPr="00155D1F">
              <w:rPr>
                <w:rFonts w:cs="Calibri"/>
                <w:snapToGrid w:val="0"/>
                <w:lang w:eastAsia="en-US"/>
              </w:rPr>
              <w:t xml:space="preserve">Premične posode za odpadke na 4. kolesih, kapacitete od 770 do 1100 l s polkrožnim pokrovom, za dviganje z glavnikom ali rokami -dimenzije in oblika v skladu s SIST EN 840-3, ciklus praznjenja </w:t>
            </w:r>
            <w:proofErr w:type="spellStart"/>
            <w:r w:rsidRPr="00155D1F">
              <w:rPr>
                <w:rFonts w:cs="Calibri"/>
                <w:snapToGrid w:val="0"/>
                <w:lang w:eastAsia="en-US"/>
              </w:rPr>
              <w:t>max</w:t>
            </w:r>
            <w:proofErr w:type="spellEnd"/>
            <w:r w:rsidRPr="00155D1F">
              <w:rPr>
                <w:rFonts w:cs="Calibri"/>
                <w:snapToGrid w:val="0"/>
                <w:lang w:eastAsia="en-US"/>
              </w:rPr>
              <w:t xml:space="preserve"> 12 s </w:t>
            </w:r>
          </w:p>
        </w:tc>
        <w:tc>
          <w:tcPr>
            <w:tcW w:w="2171" w:type="dxa"/>
          </w:tcPr>
          <w:p w14:paraId="4CD5CA3D" w14:textId="77777777" w:rsidR="00B90281" w:rsidRPr="00155D1F" w:rsidRDefault="00000000" w:rsidP="00C43AB1">
            <w:pPr>
              <w:pStyle w:val="Brezrazmikov"/>
              <w:jc w:val="left"/>
              <w:rPr>
                <w:rFonts w:cstheme="minorHAnsi"/>
              </w:rPr>
            </w:pPr>
            <w:sdt>
              <w:sdtPr>
                <w:rPr>
                  <w:rFonts w:cstheme="minorHAnsi"/>
                </w:rPr>
                <w:id w:val="1909654752"/>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1611475862"/>
            <w:placeholder>
              <w:docPart w:val="1ADC47A4999D447EA58066DA94CFFACE"/>
            </w:placeholder>
            <w:showingPlcHdr/>
            <w:text/>
          </w:sdtPr>
          <w:sdtContent>
            <w:tc>
              <w:tcPr>
                <w:tcW w:w="0" w:type="auto"/>
              </w:tcPr>
              <w:p w14:paraId="40BC5F40" w14:textId="77777777" w:rsidR="00B90281" w:rsidRPr="00155D1F" w:rsidRDefault="00B90281" w:rsidP="00C43AB1">
                <w:pPr>
                  <w:pStyle w:val="Brezrazmikov"/>
                  <w:jc w:val="left"/>
                  <w:rPr>
                    <w:rFonts w:cstheme="minorHAnsi"/>
                    <w:b/>
                    <w:bCs/>
                  </w:rPr>
                </w:pPr>
                <w:r w:rsidRPr="00155D1F">
                  <w:rPr>
                    <w:rStyle w:val="Besedilooznabemesta"/>
                    <w:rFonts w:cstheme="minorHAnsi"/>
                  </w:rPr>
                  <w:t>Vpišite besedilo.</w:t>
                </w:r>
              </w:p>
            </w:tc>
          </w:sdtContent>
        </w:sdt>
      </w:tr>
      <w:tr w:rsidR="00B90281" w:rsidRPr="00155D1F" w14:paraId="0E4237F2" w14:textId="77777777" w:rsidTr="00BC75B0">
        <w:tc>
          <w:tcPr>
            <w:tcW w:w="5665" w:type="dxa"/>
            <w:shd w:val="clear" w:color="auto" w:fill="auto"/>
          </w:tcPr>
          <w:p w14:paraId="0DDBC9F8" w14:textId="37EA987B" w:rsidR="00B90281" w:rsidRPr="00155D1F" w:rsidRDefault="00B90281" w:rsidP="00C43AB1">
            <w:pPr>
              <w:pStyle w:val="Brezrazmikov"/>
              <w:rPr>
                <w:rFonts w:cstheme="minorHAnsi"/>
              </w:rPr>
            </w:pPr>
            <w:r w:rsidRPr="00155D1F">
              <w:rPr>
                <w:rFonts w:cs="Calibri"/>
                <w:snapToGrid w:val="0"/>
                <w:lang w:eastAsia="en-US"/>
              </w:rPr>
              <w:t xml:space="preserve">Razdalja med tlemi in spodnjim robom dvižnega mehanizma mora znašati min 300 mm </w:t>
            </w:r>
          </w:p>
        </w:tc>
        <w:tc>
          <w:tcPr>
            <w:tcW w:w="2171" w:type="dxa"/>
          </w:tcPr>
          <w:p w14:paraId="43DFF993" w14:textId="77777777" w:rsidR="00B90281" w:rsidRPr="00155D1F" w:rsidRDefault="00000000" w:rsidP="00C43AB1">
            <w:pPr>
              <w:pStyle w:val="Brezrazmikov"/>
              <w:jc w:val="left"/>
              <w:rPr>
                <w:rFonts w:cstheme="minorHAnsi"/>
              </w:rPr>
            </w:pPr>
            <w:sdt>
              <w:sdtPr>
                <w:rPr>
                  <w:rFonts w:cstheme="minorHAnsi"/>
                </w:rPr>
                <w:id w:val="2086793730"/>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1375376439"/>
            <w:placeholder>
              <w:docPart w:val="742F89A570664E69835134558C272A64"/>
            </w:placeholder>
            <w:showingPlcHdr/>
            <w:text/>
          </w:sdtPr>
          <w:sdtContent>
            <w:tc>
              <w:tcPr>
                <w:tcW w:w="0" w:type="auto"/>
              </w:tcPr>
              <w:p w14:paraId="02764503"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1AF4345C" w14:textId="77777777" w:rsidTr="00BC75B0">
        <w:tc>
          <w:tcPr>
            <w:tcW w:w="5665" w:type="dxa"/>
            <w:shd w:val="clear" w:color="auto" w:fill="auto"/>
          </w:tcPr>
          <w:p w14:paraId="1D68E6B5" w14:textId="3DE88924" w:rsidR="00B90281" w:rsidRPr="00155D1F" w:rsidRDefault="00B90281" w:rsidP="00C43AB1">
            <w:pPr>
              <w:pStyle w:val="Brezrazmikov"/>
              <w:rPr>
                <w:rFonts w:cstheme="minorHAnsi"/>
              </w:rPr>
            </w:pPr>
            <w:r w:rsidRPr="00155D1F">
              <w:rPr>
                <w:rFonts w:cs="Calibri"/>
                <w:snapToGrid w:val="0"/>
                <w:lang w:eastAsia="en-US"/>
              </w:rPr>
              <w:t xml:space="preserve">Sistem za dvigovanje (stresalnik) ima za vpetja v ustje zabojnika 4 zobate vpenjala </w:t>
            </w:r>
          </w:p>
        </w:tc>
        <w:tc>
          <w:tcPr>
            <w:tcW w:w="2171" w:type="dxa"/>
          </w:tcPr>
          <w:p w14:paraId="5C67632D" w14:textId="77777777" w:rsidR="00B90281" w:rsidRPr="00155D1F" w:rsidRDefault="00000000" w:rsidP="00C43AB1">
            <w:pPr>
              <w:pStyle w:val="Brezrazmikov"/>
              <w:jc w:val="left"/>
              <w:rPr>
                <w:rFonts w:cstheme="minorHAnsi"/>
              </w:rPr>
            </w:pPr>
            <w:sdt>
              <w:sdtPr>
                <w:rPr>
                  <w:rFonts w:cstheme="minorHAnsi"/>
                </w:rPr>
                <w:id w:val="1175450294"/>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1921625445"/>
            <w:placeholder>
              <w:docPart w:val="B8A98F418E834FC0815CE048D23757B5"/>
            </w:placeholder>
            <w:showingPlcHdr/>
            <w:text/>
          </w:sdtPr>
          <w:sdtContent>
            <w:tc>
              <w:tcPr>
                <w:tcW w:w="0" w:type="auto"/>
              </w:tcPr>
              <w:p w14:paraId="0554A2BF"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38ADFB06" w14:textId="77777777" w:rsidTr="00BC75B0">
        <w:tc>
          <w:tcPr>
            <w:tcW w:w="5665" w:type="dxa"/>
            <w:shd w:val="clear" w:color="auto" w:fill="auto"/>
          </w:tcPr>
          <w:p w14:paraId="25895F07" w14:textId="1CE1F77B" w:rsidR="00B90281" w:rsidRPr="00155D1F" w:rsidRDefault="00B90281" w:rsidP="00C43AB1">
            <w:pPr>
              <w:pStyle w:val="Brezrazmikov"/>
              <w:jc w:val="left"/>
              <w:rPr>
                <w:rFonts w:cstheme="minorHAnsi"/>
              </w:rPr>
            </w:pPr>
            <w:r w:rsidRPr="00155D1F">
              <w:rPr>
                <w:rFonts w:cs="Calibri"/>
                <w:snapToGrid w:val="0"/>
                <w:lang w:eastAsia="en-US"/>
              </w:rPr>
              <w:t>Deljena letev »glavnik« za neodvisno delovanje leve in desne polovice pri praznjenju posod do 360 l, dvig s hidravličnim prekucnim mehanizmom</w:t>
            </w:r>
          </w:p>
        </w:tc>
        <w:tc>
          <w:tcPr>
            <w:tcW w:w="2171" w:type="dxa"/>
          </w:tcPr>
          <w:p w14:paraId="220F4C76" w14:textId="77777777" w:rsidR="00B90281" w:rsidRPr="00155D1F" w:rsidRDefault="00000000" w:rsidP="00C43AB1">
            <w:pPr>
              <w:pStyle w:val="Brezrazmikov"/>
              <w:jc w:val="left"/>
              <w:rPr>
                <w:rFonts w:cstheme="minorHAnsi"/>
              </w:rPr>
            </w:pPr>
            <w:sdt>
              <w:sdtPr>
                <w:rPr>
                  <w:rFonts w:cstheme="minorHAnsi"/>
                </w:rPr>
                <w:id w:val="1789862470"/>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509648888"/>
            <w:placeholder>
              <w:docPart w:val="15C5B36F72FC46D89EFA6BD6A6793D6C"/>
            </w:placeholder>
            <w:showingPlcHdr/>
            <w:text/>
          </w:sdtPr>
          <w:sdtContent>
            <w:tc>
              <w:tcPr>
                <w:tcW w:w="0" w:type="auto"/>
              </w:tcPr>
              <w:p w14:paraId="3FF51832" w14:textId="77777777" w:rsidR="00B90281" w:rsidRPr="00155D1F" w:rsidRDefault="00B90281" w:rsidP="00C43AB1">
                <w:pPr>
                  <w:pStyle w:val="Brezrazmikov"/>
                  <w:jc w:val="left"/>
                  <w:rPr>
                    <w:rFonts w:cstheme="minorHAnsi"/>
                    <w:b/>
                    <w:bCs/>
                  </w:rPr>
                </w:pPr>
                <w:r w:rsidRPr="00155D1F">
                  <w:rPr>
                    <w:rStyle w:val="Besedilooznabemesta"/>
                    <w:rFonts w:cstheme="minorHAnsi"/>
                  </w:rPr>
                  <w:t>Vpišite besedilo.</w:t>
                </w:r>
              </w:p>
            </w:tc>
          </w:sdtContent>
        </w:sdt>
      </w:tr>
      <w:tr w:rsidR="00B90281" w:rsidRPr="00155D1F" w14:paraId="47943732" w14:textId="77777777" w:rsidTr="00BC75B0">
        <w:tc>
          <w:tcPr>
            <w:tcW w:w="5665" w:type="dxa"/>
            <w:shd w:val="clear" w:color="auto" w:fill="auto"/>
          </w:tcPr>
          <w:p w14:paraId="0583EC40" w14:textId="23DFF583" w:rsidR="00B90281" w:rsidRPr="00155D1F" w:rsidRDefault="00B90281" w:rsidP="00C43AB1">
            <w:pPr>
              <w:pStyle w:val="Brezrazmikov"/>
              <w:rPr>
                <w:rFonts w:cstheme="minorHAnsi"/>
              </w:rPr>
            </w:pPr>
            <w:r w:rsidRPr="00155D1F">
              <w:rPr>
                <w:rFonts w:cs="Calibri"/>
                <w:snapToGrid w:val="0"/>
                <w:lang w:eastAsia="en-US"/>
              </w:rPr>
              <w:t xml:space="preserve">Ročni preklop za praznjenje malih oz. velikih posod </w:t>
            </w:r>
          </w:p>
        </w:tc>
        <w:tc>
          <w:tcPr>
            <w:tcW w:w="2171" w:type="dxa"/>
          </w:tcPr>
          <w:p w14:paraId="310B0946" w14:textId="77777777" w:rsidR="00B90281" w:rsidRPr="00155D1F" w:rsidRDefault="00000000" w:rsidP="00C43AB1">
            <w:pPr>
              <w:pStyle w:val="Brezrazmikov"/>
              <w:jc w:val="left"/>
              <w:rPr>
                <w:rFonts w:cstheme="minorHAnsi"/>
              </w:rPr>
            </w:pPr>
            <w:sdt>
              <w:sdtPr>
                <w:rPr>
                  <w:rFonts w:cstheme="minorHAnsi"/>
                </w:rPr>
                <w:id w:val="1233739628"/>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44916294"/>
            <w:placeholder>
              <w:docPart w:val="C9D0C413909E4CDCBA28EEE0FEDCCDE6"/>
            </w:placeholder>
            <w:showingPlcHdr/>
            <w:text/>
          </w:sdtPr>
          <w:sdtContent>
            <w:tc>
              <w:tcPr>
                <w:tcW w:w="0" w:type="auto"/>
              </w:tcPr>
              <w:p w14:paraId="0F6F9AD9"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7911D84B" w14:textId="77777777" w:rsidTr="00BC75B0">
        <w:tc>
          <w:tcPr>
            <w:tcW w:w="5665" w:type="dxa"/>
            <w:shd w:val="clear" w:color="auto" w:fill="auto"/>
          </w:tcPr>
          <w:p w14:paraId="6EA87ECC" w14:textId="61DA7589" w:rsidR="00B90281" w:rsidRPr="00155D1F" w:rsidRDefault="00B90281" w:rsidP="00C43AB1">
            <w:pPr>
              <w:pStyle w:val="Brezrazmikov"/>
              <w:jc w:val="left"/>
              <w:rPr>
                <w:rFonts w:cstheme="minorHAnsi"/>
              </w:rPr>
            </w:pPr>
            <w:r w:rsidRPr="00155D1F">
              <w:rPr>
                <w:rFonts w:cs="Calibri"/>
                <w:snapToGrid w:val="0"/>
                <w:lang w:eastAsia="en-US"/>
              </w:rPr>
              <w:t xml:space="preserve">Zvočni opozorilni signal v vzvratni prestavi, če </w:t>
            </w:r>
            <w:proofErr w:type="spellStart"/>
            <w:r w:rsidRPr="00155D1F">
              <w:rPr>
                <w:rFonts w:cs="Calibri"/>
                <w:snapToGrid w:val="0"/>
                <w:lang w:eastAsia="en-US"/>
              </w:rPr>
              <w:t>iztresalnik</w:t>
            </w:r>
            <w:proofErr w:type="spellEnd"/>
            <w:r w:rsidRPr="00155D1F">
              <w:rPr>
                <w:rFonts w:cs="Calibri"/>
                <w:snapToGrid w:val="0"/>
                <w:lang w:eastAsia="en-US"/>
              </w:rPr>
              <w:t xml:space="preserve"> ni v t.i. “voznem položaju” </w:t>
            </w:r>
          </w:p>
        </w:tc>
        <w:tc>
          <w:tcPr>
            <w:tcW w:w="2171" w:type="dxa"/>
          </w:tcPr>
          <w:p w14:paraId="51153F23" w14:textId="77777777" w:rsidR="00B90281" w:rsidRPr="00155D1F" w:rsidRDefault="00000000" w:rsidP="00C43AB1">
            <w:pPr>
              <w:pStyle w:val="Brezrazmikov"/>
              <w:jc w:val="left"/>
              <w:rPr>
                <w:rFonts w:cstheme="minorHAnsi"/>
              </w:rPr>
            </w:pPr>
            <w:sdt>
              <w:sdtPr>
                <w:rPr>
                  <w:rFonts w:cstheme="minorHAnsi"/>
                </w:rPr>
                <w:id w:val="940186097"/>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2141171825"/>
            <w:placeholder>
              <w:docPart w:val="35F909898349448CA25935D5C0130A13"/>
            </w:placeholder>
            <w:showingPlcHdr/>
            <w:text/>
          </w:sdtPr>
          <w:sdtContent>
            <w:tc>
              <w:tcPr>
                <w:tcW w:w="0" w:type="auto"/>
              </w:tcPr>
              <w:p w14:paraId="3723F243" w14:textId="77777777" w:rsidR="00B90281" w:rsidRPr="00155D1F" w:rsidRDefault="00B90281" w:rsidP="00C43AB1">
                <w:pPr>
                  <w:pStyle w:val="Brezrazmikov"/>
                  <w:jc w:val="left"/>
                  <w:rPr>
                    <w:rFonts w:cstheme="minorHAnsi"/>
                    <w:b/>
                    <w:bCs/>
                  </w:rPr>
                </w:pPr>
                <w:r w:rsidRPr="00155D1F">
                  <w:rPr>
                    <w:rStyle w:val="Besedilooznabemesta"/>
                    <w:rFonts w:cstheme="minorHAnsi"/>
                  </w:rPr>
                  <w:t>Vpišite besedilo.</w:t>
                </w:r>
              </w:p>
            </w:tc>
          </w:sdtContent>
        </w:sdt>
      </w:tr>
      <w:tr w:rsidR="00B90281" w:rsidRPr="00155D1F" w14:paraId="3BAA20F5" w14:textId="77777777" w:rsidTr="00BC75B0">
        <w:tc>
          <w:tcPr>
            <w:tcW w:w="5665" w:type="dxa"/>
            <w:shd w:val="clear" w:color="auto" w:fill="auto"/>
          </w:tcPr>
          <w:p w14:paraId="3CA39AED" w14:textId="14DBE589" w:rsidR="00B90281" w:rsidRPr="00155D1F" w:rsidRDefault="00B90281" w:rsidP="00C43AB1">
            <w:pPr>
              <w:pStyle w:val="Brezrazmikov"/>
              <w:rPr>
                <w:rFonts w:cstheme="minorHAnsi"/>
              </w:rPr>
            </w:pPr>
            <w:r w:rsidRPr="00155D1F">
              <w:rPr>
                <w:rFonts w:cs="Calibri"/>
                <w:snapToGrid w:val="0"/>
                <w:lang w:eastAsia="en-US"/>
              </w:rPr>
              <w:t xml:space="preserve">Ročni preklop (na zadnji strani ter na komandnem pultu v kabini) dviga stresalnika med premikanjem vozila (na varnostno višino) </w:t>
            </w:r>
          </w:p>
        </w:tc>
        <w:tc>
          <w:tcPr>
            <w:tcW w:w="2171" w:type="dxa"/>
          </w:tcPr>
          <w:p w14:paraId="6B7B3C4E" w14:textId="77777777" w:rsidR="00B90281" w:rsidRPr="00155D1F" w:rsidRDefault="00000000" w:rsidP="00C43AB1">
            <w:pPr>
              <w:pStyle w:val="Brezrazmikov"/>
              <w:jc w:val="left"/>
              <w:rPr>
                <w:rFonts w:cstheme="minorHAnsi"/>
              </w:rPr>
            </w:pPr>
            <w:sdt>
              <w:sdtPr>
                <w:rPr>
                  <w:rFonts w:cstheme="minorHAnsi"/>
                </w:rPr>
                <w:id w:val="2136514388"/>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1027873730"/>
            <w:placeholder>
              <w:docPart w:val="2EBC0DD2853E4AD9955AC6BF9DEE9295"/>
            </w:placeholder>
            <w:showingPlcHdr/>
            <w:text/>
          </w:sdtPr>
          <w:sdtContent>
            <w:tc>
              <w:tcPr>
                <w:tcW w:w="0" w:type="auto"/>
              </w:tcPr>
              <w:p w14:paraId="71C55DBD"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2F907E6B" w14:textId="77777777" w:rsidTr="00BC75B0">
        <w:tc>
          <w:tcPr>
            <w:tcW w:w="5665" w:type="dxa"/>
            <w:shd w:val="clear" w:color="auto" w:fill="auto"/>
          </w:tcPr>
          <w:p w14:paraId="08BF363E" w14:textId="5301674D" w:rsidR="00B90281" w:rsidRPr="00155D1F" w:rsidRDefault="00B90281" w:rsidP="00C43AB1">
            <w:pPr>
              <w:pStyle w:val="Brezrazmikov"/>
              <w:rPr>
                <w:rFonts w:cstheme="minorHAnsi"/>
              </w:rPr>
            </w:pPr>
            <w:r w:rsidRPr="00155D1F">
              <w:rPr>
                <w:rFonts w:cs="Calibri"/>
                <w:snapToGrid w:val="0"/>
                <w:lang w:eastAsia="en-US"/>
              </w:rPr>
              <w:t xml:space="preserve">Naslonska letev za zadrževanje posod v zgornjem položaju </w:t>
            </w:r>
          </w:p>
        </w:tc>
        <w:tc>
          <w:tcPr>
            <w:tcW w:w="2171" w:type="dxa"/>
          </w:tcPr>
          <w:p w14:paraId="2A9096D5" w14:textId="77777777" w:rsidR="00B90281" w:rsidRPr="00155D1F" w:rsidRDefault="00000000" w:rsidP="00C43AB1">
            <w:pPr>
              <w:pStyle w:val="Brezrazmikov"/>
              <w:jc w:val="left"/>
              <w:rPr>
                <w:rFonts w:cstheme="minorHAnsi"/>
              </w:rPr>
            </w:pPr>
            <w:sdt>
              <w:sdtPr>
                <w:rPr>
                  <w:rFonts w:cstheme="minorHAnsi"/>
                </w:rPr>
                <w:id w:val="-1750261537"/>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1539695300"/>
            <w:placeholder>
              <w:docPart w:val="532B31ECF6474171AD60C7AABB9BC493"/>
            </w:placeholder>
            <w:showingPlcHdr/>
            <w:text/>
          </w:sdtPr>
          <w:sdtContent>
            <w:tc>
              <w:tcPr>
                <w:tcW w:w="0" w:type="auto"/>
              </w:tcPr>
              <w:p w14:paraId="07F72699"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B90281" w:rsidRPr="00155D1F" w14:paraId="1957E4B4" w14:textId="77777777" w:rsidTr="00BC75B0">
        <w:tc>
          <w:tcPr>
            <w:tcW w:w="5665" w:type="dxa"/>
            <w:shd w:val="clear" w:color="auto" w:fill="auto"/>
          </w:tcPr>
          <w:p w14:paraId="4C8820B1" w14:textId="77E4C717" w:rsidR="00B90281" w:rsidRPr="00155D1F" w:rsidRDefault="00B90281" w:rsidP="00C43AB1">
            <w:pPr>
              <w:pStyle w:val="Brezrazmikov"/>
              <w:jc w:val="left"/>
              <w:rPr>
                <w:rFonts w:cstheme="minorHAnsi"/>
              </w:rPr>
            </w:pPr>
            <w:r w:rsidRPr="00155D1F">
              <w:rPr>
                <w:rFonts w:cs="Calibri"/>
                <w:snapToGrid w:val="0"/>
                <w:lang w:eastAsia="en-US"/>
              </w:rPr>
              <w:t xml:space="preserve">Ročne komande za praznjenje posod na ergonomsko najugodnejšem položaju </w:t>
            </w:r>
          </w:p>
        </w:tc>
        <w:tc>
          <w:tcPr>
            <w:tcW w:w="2171" w:type="dxa"/>
          </w:tcPr>
          <w:p w14:paraId="1D5B0071" w14:textId="77777777" w:rsidR="00B90281" w:rsidRPr="00155D1F" w:rsidRDefault="00000000" w:rsidP="00C43AB1">
            <w:pPr>
              <w:pStyle w:val="Brezrazmikov"/>
              <w:jc w:val="left"/>
              <w:rPr>
                <w:rFonts w:cstheme="minorHAnsi"/>
              </w:rPr>
            </w:pPr>
            <w:sdt>
              <w:sdtPr>
                <w:rPr>
                  <w:rFonts w:cstheme="minorHAnsi"/>
                </w:rPr>
                <w:id w:val="-1410232802"/>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2068755775"/>
            <w:placeholder>
              <w:docPart w:val="B59DCC94667C472B9851E2DDC589B204"/>
            </w:placeholder>
            <w:showingPlcHdr/>
            <w:text/>
          </w:sdtPr>
          <w:sdtContent>
            <w:tc>
              <w:tcPr>
                <w:tcW w:w="0" w:type="auto"/>
              </w:tcPr>
              <w:p w14:paraId="472CB63C" w14:textId="77777777" w:rsidR="00B90281" w:rsidRPr="00155D1F" w:rsidRDefault="00B90281" w:rsidP="00C43AB1">
                <w:pPr>
                  <w:pStyle w:val="Brezrazmikov"/>
                  <w:jc w:val="left"/>
                  <w:rPr>
                    <w:rFonts w:cstheme="minorHAnsi"/>
                    <w:b/>
                    <w:bCs/>
                  </w:rPr>
                </w:pPr>
                <w:r w:rsidRPr="00155D1F">
                  <w:rPr>
                    <w:rStyle w:val="Besedilooznabemesta"/>
                    <w:rFonts w:cstheme="minorHAnsi"/>
                  </w:rPr>
                  <w:t>Vpišite besedilo.</w:t>
                </w:r>
              </w:p>
            </w:tc>
          </w:sdtContent>
        </w:sdt>
      </w:tr>
      <w:tr w:rsidR="00B90281" w:rsidRPr="00155D1F" w14:paraId="28DA4C61" w14:textId="77777777" w:rsidTr="00BC75B0">
        <w:tc>
          <w:tcPr>
            <w:tcW w:w="5665" w:type="dxa"/>
            <w:shd w:val="clear" w:color="auto" w:fill="auto"/>
          </w:tcPr>
          <w:p w14:paraId="5BED9D1D" w14:textId="1EB6C08F" w:rsidR="00B90281" w:rsidRPr="00155D1F" w:rsidRDefault="00B90281" w:rsidP="00C43AB1">
            <w:pPr>
              <w:pStyle w:val="Brezrazmikov"/>
              <w:rPr>
                <w:rFonts w:cstheme="minorHAnsi"/>
              </w:rPr>
            </w:pPr>
            <w:r w:rsidRPr="00155D1F">
              <w:rPr>
                <w:rFonts w:cs="Calibri"/>
                <w:snapToGrid w:val="0"/>
                <w:lang w:eastAsia="en-US"/>
              </w:rPr>
              <w:t xml:space="preserve">Pri aktiviranju </w:t>
            </w:r>
            <w:proofErr w:type="spellStart"/>
            <w:r w:rsidRPr="00155D1F">
              <w:rPr>
                <w:rFonts w:cs="Calibri"/>
                <w:snapToGrid w:val="0"/>
                <w:lang w:eastAsia="en-US"/>
              </w:rPr>
              <w:t>iztresalnika</w:t>
            </w:r>
            <w:proofErr w:type="spellEnd"/>
            <w:r w:rsidRPr="00155D1F">
              <w:rPr>
                <w:rFonts w:cs="Calibri"/>
                <w:snapToGrid w:val="0"/>
                <w:lang w:eastAsia="en-US"/>
              </w:rPr>
              <w:t xml:space="preserve"> se mora samodejno aktivirati delovanje nadgradnje </w:t>
            </w:r>
          </w:p>
        </w:tc>
        <w:tc>
          <w:tcPr>
            <w:tcW w:w="2171" w:type="dxa"/>
          </w:tcPr>
          <w:p w14:paraId="45B14590" w14:textId="77777777" w:rsidR="00B90281" w:rsidRPr="00155D1F" w:rsidRDefault="00000000" w:rsidP="00C43AB1">
            <w:pPr>
              <w:pStyle w:val="Brezrazmikov"/>
              <w:jc w:val="left"/>
              <w:rPr>
                <w:rFonts w:cstheme="minorHAnsi"/>
              </w:rPr>
            </w:pPr>
            <w:sdt>
              <w:sdtPr>
                <w:rPr>
                  <w:rFonts w:cstheme="minorHAnsi"/>
                </w:rPr>
                <w:id w:val="-1497183438"/>
                <w14:checkbox>
                  <w14:checked w14:val="0"/>
                  <w14:checkedState w14:val="2612" w14:font="MS Gothic"/>
                  <w14:uncheckedState w14:val="2610" w14:font="MS Gothic"/>
                </w14:checkbox>
              </w:sdtPr>
              <w:sdtContent>
                <w:r w:rsidR="00B90281" w:rsidRPr="00155D1F">
                  <w:rPr>
                    <w:rFonts w:ascii="Segoe UI Symbol" w:eastAsia="MS Gothic" w:hAnsi="Segoe UI Symbol" w:cs="Segoe UI Symbol"/>
                  </w:rPr>
                  <w:t>☐</w:t>
                </w:r>
              </w:sdtContent>
            </w:sdt>
            <w:r w:rsidR="00B90281" w:rsidRPr="00155D1F">
              <w:rPr>
                <w:rFonts w:cstheme="minorHAnsi"/>
              </w:rPr>
              <w:t xml:space="preserve"> da, izpolnjujemo</w:t>
            </w:r>
          </w:p>
        </w:tc>
        <w:sdt>
          <w:sdtPr>
            <w:rPr>
              <w:rFonts w:cstheme="minorHAnsi"/>
              <w:b/>
              <w:bCs/>
            </w:rPr>
            <w:id w:val="-1820729237"/>
            <w:placeholder>
              <w:docPart w:val="C575A45590604E5EA70D36B19A00CEFA"/>
            </w:placeholder>
            <w:showingPlcHdr/>
            <w:text/>
          </w:sdtPr>
          <w:sdtContent>
            <w:tc>
              <w:tcPr>
                <w:tcW w:w="0" w:type="auto"/>
              </w:tcPr>
              <w:p w14:paraId="3CC691F6" w14:textId="77777777" w:rsidR="00B90281" w:rsidRPr="00155D1F" w:rsidRDefault="00B90281" w:rsidP="00C43AB1">
                <w:pPr>
                  <w:pStyle w:val="Brezrazmikov"/>
                  <w:jc w:val="left"/>
                  <w:rPr>
                    <w:rFonts w:cstheme="minorHAnsi"/>
                  </w:rPr>
                </w:pPr>
                <w:r w:rsidRPr="00155D1F">
                  <w:rPr>
                    <w:rStyle w:val="Besedilooznabemesta"/>
                    <w:rFonts w:cstheme="minorHAnsi"/>
                  </w:rPr>
                  <w:t>Vpišite besedilo.</w:t>
                </w:r>
              </w:p>
            </w:tc>
          </w:sdtContent>
        </w:sdt>
      </w:tr>
      <w:tr w:rsidR="004571E4" w:rsidRPr="00155D1F" w14:paraId="334615C8" w14:textId="77777777" w:rsidTr="00BC75B0">
        <w:tc>
          <w:tcPr>
            <w:tcW w:w="5665" w:type="dxa"/>
            <w:shd w:val="clear" w:color="auto" w:fill="auto"/>
          </w:tcPr>
          <w:p w14:paraId="50B4BE80" w14:textId="03F3D39B" w:rsidR="004571E4" w:rsidRPr="00155D1F" w:rsidRDefault="004571E4" w:rsidP="00C43AB1">
            <w:pPr>
              <w:pStyle w:val="Brezrazmikov"/>
              <w:rPr>
                <w:rFonts w:cs="Calibri"/>
                <w:b/>
                <w:bCs/>
                <w:snapToGrid w:val="0"/>
                <w:lang w:eastAsia="en-US"/>
              </w:rPr>
            </w:pPr>
            <w:r w:rsidRPr="00155D1F">
              <w:rPr>
                <w:rFonts w:cs="Calibri"/>
                <w:b/>
                <w:bCs/>
                <w:snapToGrid w:val="0"/>
                <w:lang w:eastAsia="en-US"/>
              </w:rPr>
              <w:t>Električni sistem nadgradnje</w:t>
            </w:r>
          </w:p>
        </w:tc>
        <w:tc>
          <w:tcPr>
            <w:tcW w:w="2171" w:type="dxa"/>
          </w:tcPr>
          <w:p w14:paraId="40FD1994" w14:textId="77777777" w:rsidR="004571E4" w:rsidRPr="00155D1F" w:rsidRDefault="004571E4" w:rsidP="00C43AB1">
            <w:pPr>
              <w:pStyle w:val="Brezrazmikov"/>
              <w:jc w:val="left"/>
              <w:rPr>
                <w:rFonts w:cstheme="minorHAnsi"/>
              </w:rPr>
            </w:pPr>
          </w:p>
        </w:tc>
        <w:tc>
          <w:tcPr>
            <w:tcW w:w="0" w:type="auto"/>
          </w:tcPr>
          <w:p w14:paraId="48CB1DE1" w14:textId="77777777" w:rsidR="004571E4" w:rsidRPr="00155D1F" w:rsidRDefault="004571E4" w:rsidP="00C43AB1">
            <w:pPr>
              <w:pStyle w:val="Brezrazmikov"/>
              <w:jc w:val="left"/>
              <w:rPr>
                <w:rFonts w:cstheme="minorHAnsi"/>
                <w:b/>
                <w:bCs/>
              </w:rPr>
            </w:pPr>
          </w:p>
        </w:tc>
      </w:tr>
      <w:tr w:rsidR="004571E4" w:rsidRPr="00155D1F" w14:paraId="3645E9C7" w14:textId="77777777" w:rsidTr="00BC75B0">
        <w:tc>
          <w:tcPr>
            <w:tcW w:w="5665" w:type="dxa"/>
            <w:shd w:val="clear" w:color="auto" w:fill="auto"/>
          </w:tcPr>
          <w:p w14:paraId="59B1000D" w14:textId="0D05133E" w:rsidR="004571E4" w:rsidRPr="00155D1F" w:rsidRDefault="004571E4" w:rsidP="00C43AB1">
            <w:pPr>
              <w:pStyle w:val="Brezrazmikov"/>
              <w:rPr>
                <w:rFonts w:cstheme="minorHAnsi"/>
              </w:rPr>
            </w:pPr>
            <w:r w:rsidRPr="00155D1F">
              <w:rPr>
                <w:rFonts w:cs="Calibri"/>
                <w:snapToGrid w:val="0"/>
                <w:lang w:eastAsia="en-US"/>
              </w:rPr>
              <w:t>Električni sistem nadgradnje je prilagojen električnemu sistemu šasije</w:t>
            </w:r>
          </w:p>
        </w:tc>
        <w:tc>
          <w:tcPr>
            <w:tcW w:w="2171" w:type="dxa"/>
          </w:tcPr>
          <w:p w14:paraId="765BD241" w14:textId="77777777" w:rsidR="004571E4" w:rsidRPr="00155D1F" w:rsidRDefault="00000000" w:rsidP="00C43AB1">
            <w:pPr>
              <w:pStyle w:val="Brezrazmikov"/>
              <w:jc w:val="left"/>
              <w:rPr>
                <w:rFonts w:cstheme="minorHAnsi"/>
              </w:rPr>
            </w:pPr>
            <w:sdt>
              <w:sdtPr>
                <w:rPr>
                  <w:rFonts w:cstheme="minorHAnsi"/>
                </w:rPr>
                <w:id w:val="-731152580"/>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1905753980"/>
            <w:placeholder>
              <w:docPart w:val="11C6C57814F147DCBEDD4910572348FC"/>
            </w:placeholder>
            <w:showingPlcHdr/>
            <w:text/>
          </w:sdtPr>
          <w:sdtContent>
            <w:tc>
              <w:tcPr>
                <w:tcW w:w="0" w:type="auto"/>
              </w:tcPr>
              <w:p w14:paraId="3B9DF828" w14:textId="77777777" w:rsidR="004571E4" w:rsidRPr="00155D1F" w:rsidRDefault="004571E4" w:rsidP="00C43AB1">
                <w:pPr>
                  <w:pStyle w:val="Brezrazmikov"/>
                  <w:jc w:val="left"/>
                  <w:rPr>
                    <w:rFonts w:cstheme="minorHAnsi"/>
                  </w:rPr>
                </w:pPr>
                <w:r w:rsidRPr="00155D1F">
                  <w:rPr>
                    <w:rStyle w:val="Besedilooznabemesta"/>
                    <w:rFonts w:cstheme="minorHAnsi"/>
                  </w:rPr>
                  <w:t>Vpišite besedilo.</w:t>
                </w:r>
              </w:p>
            </w:tc>
          </w:sdtContent>
        </w:sdt>
      </w:tr>
      <w:tr w:rsidR="004571E4" w:rsidRPr="00155D1F" w14:paraId="3CBCA834" w14:textId="77777777" w:rsidTr="00BC75B0">
        <w:tc>
          <w:tcPr>
            <w:tcW w:w="5665" w:type="dxa"/>
            <w:shd w:val="clear" w:color="auto" w:fill="auto"/>
          </w:tcPr>
          <w:p w14:paraId="2D90B2C7" w14:textId="5C9E29F5" w:rsidR="004571E4" w:rsidRPr="00155D1F" w:rsidRDefault="004571E4" w:rsidP="00C43AB1">
            <w:pPr>
              <w:pStyle w:val="Brezrazmikov"/>
              <w:jc w:val="left"/>
              <w:rPr>
                <w:rFonts w:cstheme="minorHAnsi"/>
              </w:rPr>
            </w:pPr>
            <w:r w:rsidRPr="00155D1F">
              <w:rPr>
                <w:rFonts w:cs="Calibri"/>
                <w:snapToGrid w:val="0"/>
                <w:lang w:eastAsia="en-US"/>
              </w:rPr>
              <w:t xml:space="preserve">Vse operacije nadgradnje krmiljene preko CAN-BUS krmilnega modula na osnovi </w:t>
            </w:r>
            <w:proofErr w:type="spellStart"/>
            <w:r w:rsidRPr="00155D1F">
              <w:rPr>
                <w:rFonts w:cs="Calibri"/>
                <w:snapToGrid w:val="0"/>
                <w:lang w:eastAsia="en-US"/>
              </w:rPr>
              <w:t>CleANopen</w:t>
            </w:r>
            <w:proofErr w:type="spellEnd"/>
            <w:r w:rsidRPr="00155D1F">
              <w:rPr>
                <w:rFonts w:cs="Calibri"/>
                <w:snapToGrid w:val="0"/>
                <w:lang w:eastAsia="en-US"/>
              </w:rPr>
              <w:t xml:space="preserve"> komunikacijskega protokola. Sistem mora dovoljevati naknadno vgradnjo naprav, ki prav tako temeljijo na </w:t>
            </w:r>
            <w:proofErr w:type="spellStart"/>
            <w:r w:rsidRPr="00155D1F">
              <w:rPr>
                <w:rFonts w:cs="Calibri"/>
                <w:snapToGrid w:val="0"/>
                <w:lang w:eastAsia="en-US"/>
              </w:rPr>
              <w:t>CleANOpen</w:t>
            </w:r>
            <w:proofErr w:type="spellEnd"/>
            <w:r w:rsidRPr="00155D1F">
              <w:rPr>
                <w:rFonts w:cs="Calibri"/>
                <w:snapToGrid w:val="0"/>
                <w:lang w:eastAsia="en-US"/>
              </w:rPr>
              <w:t xml:space="preserve"> komunikacijskem protokolu (npr. sistem za identifikacijo oz. tehtanje zabojnikov, sledilne naprave…) </w:t>
            </w:r>
          </w:p>
        </w:tc>
        <w:tc>
          <w:tcPr>
            <w:tcW w:w="2171" w:type="dxa"/>
          </w:tcPr>
          <w:p w14:paraId="232746A0" w14:textId="77777777" w:rsidR="004571E4" w:rsidRPr="00155D1F" w:rsidRDefault="00000000" w:rsidP="00C43AB1">
            <w:pPr>
              <w:pStyle w:val="Brezrazmikov"/>
              <w:jc w:val="left"/>
              <w:rPr>
                <w:rFonts w:cstheme="minorHAnsi"/>
              </w:rPr>
            </w:pPr>
            <w:sdt>
              <w:sdtPr>
                <w:rPr>
                  <w:rFonts w:cstheme="minorHAnsi"/>
                </w:rPr>
                <w:id w:val="-176967144"/>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1230831334"/>
            <w:placeholder>
              <w:docPart w:val="C3AE380198A943CE9205D19703F31EDD"/>
            </w:placeholder>
            <w:showingPlcHdr/>
            <w:text/>
          </w:sdtPr>
          <w:sdtContent>
            <w:tc>
              <w:tcPr>
                <w:tcW w:w="0" w:type="auto"/>
              </w:tcPr>
              <w:p w14:paraId="34CD22CB" w14:textId="77777777" w:rsidR="004571E4" w:rsidRPr="00155D1F" w:rsidRDefault="004571E4" w:rsidP="00C43AB1">
                <w:pPr>
                  <w:pStyle w:val="Brezrazmikov"/>
                  <w:jc w:val="left"/>
                  <w:rPr>
                    <w:rFonts w:cstheme="minorHAnsi"/>
                    <w:b/>
                    <w:bCs/>
                  </w:rPr>
                </w:pPr>
                <w:r w:rsidRPr="00155D1F">
                  <w:rPr>
                    <w:rStyle w:val="Besedilooznabemesta"/>
                    <w:rFonts w:cstheme="minorHAnsi"/>
                  </w:rPr>
                  <w:t>Vpišite besedilo.</w:t>
                </w:r>
              </w:p>
            </w:tc>
          </w:sdtContent>
        </w:sdt>
      </w:tr>
      <w:tr w:rsidR="004571E4" w:rsidRPr="00155D1F" w14:paraId="6288B197" w14:textId="77777777" w:rsidTr="00BC75B0">
        <w:tc>
          <w:tcPr>
            <w:tcW w:w="5665" w:type="dxa"/>
            <w:shd w:val="clear" w:color="auto" w:fill="auto"/>
          </w:tcPr>
          <w:p w14:paraId="2C8DA04B" w14:textId="3ABC752B" w:rsidR="004571E4" w:rsidRPr="00155D1F" w:rsidRDefault="004571E4" w:rsidP="00C43AB1">
            <w:pPr>
              <w:pStyle w:val="Brezrazmikov"/>
              <w:rPr>
                <w:rFonts w:cstheme="minorHAnsi"/>
              </w:rPr>
            </w:pPr>
            <w:r w:rsidRPr="00155D1F">
              <w:rPr>
                <w:rFonts w:cs="Calibri"/>
                <w:snapToGrid w:val="0"/>
                <w:lang w:eastAsia="en-US"/>
              </w:rPr>
              <w:t>Predpriprava za montažo identifikacijske opreme</w:t>
            </w:r>
          </w:p>
        </w:tc>
        <w:tc>
          <w:tcPr>
            <w:tcW w:w="2171" w:type="dxa"/>
          </w:tcPr>
          <w:p w14:paraId="504B2913" w14:textId="77777777" w:rsidR="004571E4" w:rsidRPr="00155D1F" w:rsidRDefault="00000000" w:rsidP="00C43AB1">
            <w:pPr>
              <w:pStyle w:val="Brezrazmikov"/>
              <w:jc w:val="left"/>
              <w:rPr>
                <w:rFonts w:cstheme="minorHAnsi"/>
              </w:rPr>
            </w:pPr>
            <w:sdt>
              <w:sdtPr>
                <w:rPr>
                  <w:rFonts w:cstheme="minorHAnsi"/>
                </w:rPr>
                <w:id w:val="-1963567404"/>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1526513771"/>
            <w:placeholder>
              <w:docPart w:val="6BB4B985BEB9460E827315103CF2C9CB"/>
            </w:placeholder>
            <w:showingPlcHdr/>
            <w:text/>
          </w:sdtPr>
          <w:sdtContent>
            <w:tc>
              <w:tcPr>
                <w:tcW w:w="0" w:type="auto"/>
              </w:tcPr>
              <w:p w14:paraId="6E7390D8" w14:textId="77777777" w:rsidR="004571E4" w:rsidRPr="00155D1F" w:rsidRDefault="004571E4" w:rsidP="00C43AB1">
                <w:pPr>
                  <w:pStyle w:val="Brezrazmikov"/>
                  <w:jc w:val="left"/>
                  <w:rPr>
                    <w:rFonts w:cstheme="minorHAnsi"/>
                  </w:rPr>
                </w:pPr>
                <w:r w:rsidRPr="00155D1F">
                  <w:rPr>
                    <w:rStyle w:val="Besedilooznabemesta"/>
                    <w:rFonts w:cstheme="minorHAnsi"/>
                  </w:rPr>
                  <w:t>Vpišite besedilo.</w:t>
                </w:r>
              </w:p>
            </w:tc>
          </w:sdtContent>
        </w:sdt>
      </w:tr>
      <w:tr w:rsidR="004571E4" w:rsidRPr="00155D1F" w14:paraId="199A75B3" w14:textId="77777777" w:rsidTr="00BC75B0">
        <w:tc>
          <w:tcPr>
            <w:tcW w:w="5665" w:type="dxa"/>
            <w:shd w:val="clear" w:color="auto" w:fill="auto"/>
          </w:tcPr>
          <w:p w14:paraId="489129E0" w14:textId="77777777" w:rsidR="004571E4" w:rsidRPr="00155D1F" w:rsidRDefault="004571E4" w:rsidP="00C43AB1">
            <w:pPr>
              <w:pStyle w:val="Brezrazmikov"/>
              <w:rPr>
                <w:rFonts w:cs="Calibri"/>
                <w:snapToGrid w:val="0"/>
                <w:lang w:eastAsia="en-US"/>
              </w:rPr>
            </w:pPr>
          </w:p>
        </w:tc>
        <w:tc>
          <w:tcPr>
            <w:tcW w:w="2171" w:type="dxa"/>
          </w:tcPr>
          <w:p w14:paraId="04004A4C" w14:textId="77777777" w:rsidR="004571E4" w:rsidRPr="00155D1F" w:rsidRDefault="004571E4" w:rsidP="00C43AB1">
            <w:pPr>
              <w:pStyle w:val="Brezrazmikov"/>
              <w:jc w:val="left"/>
              <w:rPr>
                <w:rFonts w:cstheme="minorHAnsi"/>
              </w:rPr>
            </w:pPr>
          </w:p>
        </w:tc>
        <w:tc>
          <w:tcPr>
            <w:tcW w:w="0" w:type="auto"/>
          </w:tcPr>
          <w:p w14:paraId="1A2F09DF" w14:textId="77777777" w:rsidR="004571E4" w:rsidRPr="00155D1F" w:rsidRDefault="004571E4" w:rsidP="00C43AB1">
            <w:pPr>
              <w:pStyle w:val="Brezrazmikov"/>
              <w:jc w:val="left"/>
              <w:rPr>
                <w:rFonts w:cstheme="minorHAnsi"/>
                <w:b/>
                <w:bCs/>
              </w:rPr>
            </w:pPr>
          </w:p>
        </w:tc>
      </w:tr>
      <w:tr w:rsidR="002B1E4A" w:rsidRPr="00155D1F" w14:paraId="780C1691" w14:textId="77777777" w:rsidTr="00BC75B0">
        <w:tc>
          <w:tcPr>
            <w:tcW w:w="5665" w:type="dxa"/>
            <w:shd w:val="clear" w:color="auto" w:fill="auto"/>
          </w:tcPr>
          <w:p w14:paraId="37E93402" w14:textId="7F868915" w:rsidR="002B1E4A" w:rsidRPr="00155D1F" w:rsidRDefault="002B1E4A" w:rsidP="002B1E4A">
            <w:pPr>
              <w:pStyle w:val="Brezrazmikov"/>
              <w:jc w:val="left"/>
              <w:rPr>
                <w:rFonts w:cs="Calibri"/>
                <w:b/>
                <w:bCs/>
                <w:snapToGrid w:val="0"/>
                <w:lang w:eastAsia="en-US"/>
              </w:rPr>
            </w:pPr>
            <w:r w:rsidRPr="00155D1F">
              <w:rPr>
                <w:rFonts w:cs="Calibri"/>
                <w:b/>
                <w:bCs/>
                <w:snapToGrid w:val="0"/>
                <w:lang w:eastAsia="en-US"/>
              </w:rPr>
              <w:t>NAPRAVA ZA PRANJE ZABOJNIKOV</w:t>
            </w:r>
            <w:r w:rsidRPr="00155D1F">
              <w:rPr>
                <w:rFonts w:cs="Calibri"/>
                <w:snapToGrid w:val="0"/>
                <w:lang w:eastAsia="en-US"/>
              </w:rPr>
              <w:t>, kot npr. FAUN – paket s toplo vodo (ali enakovredno)</w:t>
            </w:r>
          </w:p>
        </w:tc>
        <w:tc>
          <w:tcPr>
            <w:tcW w:w="2171" w:type="dxa"/>
          </w:tcPr>
          <w:p w14:paraId="087D1236" w14:textId="079973EE" w:rsidR="002B1E4A" w:rsidRPr="00155D1F" w:rsidRDefault="00000000" w:rsidP="002B1E4A">
            <w:pPr>
              <w:pStyle w:val="Brezrazmikov"/>
              <w:jc w:val="left"/>
              <w:rPr>
                <w:rFonts w:cstheme="minorHAnsi"/>
              </w:rPr>
            </w:pPr>
            <w:sdt>
              <w:sdtPr>
                <w:rPr>
                  <w:rFonts w:cstheme="minorHAnsi"/>
                </w:rPr>
                <w:id w:val="362024228"/>
                <w14:checkbox>
                  <w14:checked w14:val="0"/>
                  <w14:checkedState w14:val="2612" w14:font="MS Gothic"/>
                  <w14:uncheckedState w14:val="2610" w14:font="MS Gothic"/>
                </w14:checkbox>
              </w:sdtPr>
              <w:sdtContent>
                <w:r w:rsidR="002B1E4A" w:rsidRPr="00155D1F">
                  <w:rPr>
                    <w:rFonts w:ascii="MS Gothic" w:eastAsia="MS Gothic" w:hAnsi="MS Gothic" w:cstheme="minorHAnsi" w:hint="eastAsia"/>
                  </w:rPr>
                  <w:t>☐</w:t>
                </w:r>
              </w:sdtContent>
            </w:sdt>
            <w:r w:rsidR="002B1E4A" w:rsidRPr="00155D1F">
              <w:rPr>
                <w:rFonts w:cstheme="minorHAnsi"/>
              </w:rPr>
              <w:t xml:space="preserve"> da, izpolnjujemo</w:t>
            </w:r>
          </w:p>
        </w:tc>
        <w:sdt>
          <w:sdtPr>
            <w:rPr>
              <w:rFonts w:cstheme="minorHAnsi"/>
              <w:b/>
              <w:bCs/>
            </w:rPr>
            <w:id w:val="1503012151"/>
            <w:placeholder>
              <w:docPart w:val="3030EAEF39464F6F812C1A2A4FFBABF2"/>
            </w:placeholder>
            <w:showingPlcHdr/>
            <w:text/>
          </w:sdtPr>
          <w:sdtContent>
            <w:tc>
              <w:tcPr>
                <w:tcW w:w="0" w:type="auto"/>
              </w:tcPr>
              <w:p w14:paraId="41306128" w14:textId="250116B4" w:rsidR="002B1E4A" w:rsidRPr="00155D1F" w:rsidRDefault="002B1E4A" w:rsidP="002B1E4A">
                <w:pPr>
                  <w:pStyle w:val="Brezrazmikov"/>
                  <w:jc w:val="left"/>
                  <w:rPr>
                    <w:rFonts w:cstheme="minorHAnsi"/>
                    <w:b/>
                    <w:bCs/>
                  </w:rPr>
                </w:pPr>
                <w:r w:rsidRPr="00155D1F">
                  <w:rPr>
                    <w:rStyle w:val="Besedilooznabemesta"/>
                    <w:rFonts w:cstheme="minorHAnsi"/>
                  </w:rPr>
                  <w:t>Vpišite besedilo.</w:t>
                </w:r>
              </w:p>
            </w:tc>
          </w:sdtContent>
        </w:sdt>
      </w:tr>
      <w:tr w:rsidR="004571E4" w:rsidRPr="00155D1F" w14:paraId="64CB8CEA" w14:textId="77777777" w:rsidTr="00BC75B0">
        <w:tc>
          <w:tcPr>
            <w:tcW w:w="5665" w:type="dxa"/>
            <w:shd w:val="clear" w:color="auto" w:fill="auto"/>
          </w:tcPr>
          <w:p w14:paraId="3111E943" w14:textId="1ADAEF6D" w:rsidR="004571E4" w:rsidRPr="00155D1F" w:rsidRDefault="004571E4" w:rsidP="00C43AB1">
            <w:pPr>
              <w:pStyle w:val="Brezrazmikov"/>
              <w:rPr>
                <w:rFonts w:cstheme="minorHAnsi"/>
              </w:rPr>
            </w:pPr>
            <w:r w:rsidRPr="00155D1F">
              <w:rPr>
                <w:snapToGrid w:val="0"/>
                <w:lang w:eastAsia="en-US"/>
              </w:rPr>
              <w:t>Rezervoar za čisto in odpadno vodo iz nerjavnega jekla</w:t>
            </w:r>
          </w:p>
        </w:tc>
        <w:tc>
          <w:tcPr>
            <w:tcW w:w="2171" w:type="dxa"/>
          </w:tcPr>
          <w:p w14:paraId="172E8F67" w14:textId="64A0F844" w:rsidR="004571E4" w:rsidRPr="00155D1F" w:rsidRDefault="00000000" w:rsidP="00C43AB1">
            <w:pPr>
              <w:pStyle w:val="Brezrazmikov"/>
              <w:jc w:val="left"/>
              <w:rPr>
                <w:rFonts w:cstheme="minorHAnsi"/>
              </w:rPr>
            </w:pPr>
            <w:sdt>
              <w:sdtPr>
                <w:rPr>
                  <w:rFonts w:cstheme="minorHAnsi"/>
                </w:rPr>
                <w:id w:val="1052203053"/>
                <w14:checkbox>
                  <w14:checked w14:val="0"/>
                  <w14:checkedState w14:val="2612" w14:font="MS Gothic"/>
                  <w14:uncheckedState w14:val="2610" w14:font="MS Gothic"/>
                </w14:checkbox>
              </w:sdtPr>
              <w:sdtContent>
                <w:r w:rsidR="002B1E4A" w:rsidRPr="00155D1F">
                  <w:rPr>
                    <w:rFonts w:ascii="MS Gothic" w:eastAsia="MS Gothic" w:hAnsi="MS Gothic" w:cstheme="minorHAnsi" w:hint="eastAsia"/>
                  </w:rPr>
                  <w:t>☐</w:t>
                </w:r>
              </w:sdtContent>
            </w:sdt>
            <w:r w:rsidR="004571E4" w:rsidRPr="00155D1F">
              <w:rPr>
                <w:rFonts w:cstheme="minorHAnsi"/>
              </w:rPr>
              <w:t xml:space="preserve"> da, izpolnjujemo</w:t>
            </w:r>
          </w:p>
        </w:tc>
        <w:sdt>
          <w:sdtPr>
            <w:rPr>
              <w:rFonts w:cstheme="minorHAnsi"/>
              <w:b/>
              <w:bCs/>
            </w:rPr>
            <w:id w:val="21371540"/>
            <w:placeholder>
              <w:docPart w:val="81A1113214254C33892384F0ADCE191D"/>
            </w:placeholder>
            <w:showingPlcHdr/>
            <w:text/>
          </w:sdtPr>
          <w:sdtContent>
            <w:tc>
              <w:tcPr>
                <w:tcW w:w="0" w:type="auto"/>
              </w:tcPr>
              <w:p w14:paraId="704010A5" w14:textId="77777777" w:rsidR="004571E4" w:rsidRPr="00155D1F" w:rsidRDefault="004571E4" w:rsidP="00C43AB1">
                <w:pPr>
                  <w:pStyle w:val="Brezrazmikov"/>
                  <w:jc w:val="left"/>
                  <w:rPr>
                    <w:rFonts w:cstheme="minorHAnsi"/>
                  </w:rPr>
                </w:pPr>
                <w:r w:rsidRPr="00155D1F">
                  <w:rPr>
                    <w:rStyle w:val="Besedilooznabemesta"/>
                    <w:rFonts w:cstheme="minorHAnsi"/>
                  </w:rPr>
                  <w:t>Vpišite besedilo.</w:t>
                </w:r>
              </w:p>
            </w:tc>
          </w:sdtContent>
        </w:sdt>
      </w:tr>
      <w:tr w:rsidR="004571E4" w:rsidRPr="00155D1F" w14:paraId="1379DA61" w14:textId="77777777" w:rsidTr="00BC75B0">
        <w:tc>
          <w:tcPr>
            <w:tcW w:w="5665" w:type="dxa"/>
            <w:shd w:val="clear" w:color="auto" w:fill="auto"/>
          </w:tcPr>
          <w:p w14:paraId="6FE9DA53" w14:textId="5C1FF3D3" w:rsidR="004571E4" w:rsidRPr="00155D1F" w:rsidRDefault="004571E4" w:rsidP="00C43AB1">
            <w:pPr>
              <w:pStyle w:val="Brezrazmikov"/>
              <w:jc w:val="left"/>
              <w:rPr>
                <w:rFonts w:cstheme="minorHAnsi"/>
              </w:rPr>
            </w:pPr>
            <w:r w:rsidRPr="00155D1F">
              <w:rPr>
                <w:snapToGrid w:val="0"/>
                <w:lang w:eastAsia="en-US"/>
              </w:rPr>
              <w:t>Pranje posod takoj po izpraznitvi</w:t>
            </w:r>
          </w:p>
        </w:tc>
        <w:tc>
          <w:tcPr>
            <w:tcW w:w="2171" w:type="dxa"/>
          </w:tcPr>
          <w:p w14:paraId="7969A2E0" w14:textId="77777777" w:rsidR="004571E4" w:rsidRPr="00155D1F" w:rsidRDefault="00000000" w:rsidP="00C43AB1">
            <w:pPr>
              <w:pStyle w:val="Brezrazmikov"/>
              <w:jc w:val="left"/>
              <w:rPr>
                <w:rFonts w:cstheme="minorHAnsi"/>
              </w:rPr>
            </w:pPr>
            <w:sdt>
              <w:sdtPr>
                <w:rPr>
                  <w:rFonts w:cstheme="minorHAnsi"/>
                </w:rPr>
                <w:id w:val="-550761362"/>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605856798"/>
            <w:placeholder>
              <w:docPart w:val="89F7DEC76D87437CBF8FBDE12641BCF7"/>
            </w:placeholder>
            <w:showingPlcHdr/>
            <w:text/>
          </w:sdtPr>
          <w:sdtContent>
            <w:tc>
              <w:tcPr>
                <w:tcW w:w="0" w:type="auto"/>
              </w:tcPr>
              <w:p w14:paraId="649A6DF9" w14:textId="77777777" w:rsidR="004571E4" w:rsidRPr="00155D1F" w:rsidRDefault="004571E4" w:rsidP="00C43AB1">
                <w:pPr>
                  <w:pStyle w:val="Brezrazmikov"/>
                  <w:jc w:val="left"/>
                  <w:rPr>
                    <w:rFonts w:cstheme="minorHAnsi"/>
                    <w:b/>
                    <w:bCs/>
                  </w:rPr>
                </w:pPr>
                <w:r w:rsidRPr="00155D1F">
                  <w:rPr>
                    <w:rStyle w:val="Besedilooznabemesta"/>
                    <w:rFonts w:cstheme="minorHAnsi"/>
                  </w:rPr>
                  <w:t>Vpišite besedilo.</w:t>
                </w:r>
              </w:p>
            </w:tc>
          </w:sdtContent>
        </w:sdt>
      </w:tr>
      <w:tr w:rsidR="004571E4" w:rsidRPr="00155D1F" w14:paraId="2D537166" w14:textId="77777777" w:rsidTr="00BC75B0">
        <w:tc>
          <w:tcPr>
            <w:tcW w:w="5665" w:type="dxa"/>
            <w:shd w:val="clear" w:color="auto" w:fill="auto"/>
          </w:tcPr>
          <w:p w14:paraId="44BB6473" w14:textId="50D9CD94" w:rsidR="004571E4" w:rsidRPr="00155D1F" w:rsidRDefault="004571E4" w:rsidP="00C43AB1">
            <w:pPr>
              <w:pStyle w:val="Brezrazmikov"/>
              <w:rPr>
                <w:rFonts w:cstheme="minorHAnsi"/>
              </w:rPr>
            </w:pPr>
            <w:r w:rsidRPr="00155D1F">
              <w:rPr>
                <w:snapToGrid w:val="0"/>
                <w:lang w:eastAsia="en-US"/>
              </w:rPr>
              <w:t>Samodejni pralni ciklus v sklopu praznjenja posod</w:t>
            </w:r>
          </w:p>
        </w:tc>
        <w:tc>
          <w:tcPr>
            <w:tcW w:w="2171" w:type="dxa"/>
          </w:tcPr>
          <w:p w14:paraId="640965DE" w14:textId="77777777" w:rsidR="004571E4" w:rsidRPr="00155D1F" w:rsidRDefault="00000000" w:rsidP="00C43AB1">
            <w:pPr>
              <w:pStyle w:val="Brezrazmikov"/>
              <w:jc w:val="left"/>
              <w:rPr>
                <w:rFonts w:cstheme="minorHAnsi"/>
              </w:rPr>
            </w:pPr>
            <w:sdt>
              <w:sdtPr>
                <w:rPr>
                  <w:rFonts w:cstheme="minorHAnsi"/>
                </w:rPr>
                <w:id w:val="2135673679"/>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81612959"/>
            <w:placeholder>
              <w:docPart w:val="91F378CAEC534895A804D8184E016655"/>
            </w:placeholder>
            <w:showingPlcHdr/>
            <w:text/>
          </w:sdtPr>
          <w:sdtContent>
            <w:tc>
              <w:tcPr>
                <w:tcW w:w="0" w:type="auto"/>
              </w:tcPr>
              <w:p w14:paraId="5795EA89" w14:textId="77777777" w:rsidR="004571E4" w:rsidRPr="00155D1F" w:rsidRDefault="004571E4" w:rsidP="00C43AB1">
                <w:pPr>
                  <w:pStyle w:val="Brezrazmikov"/>
                  <w:jc w:val="left"/>
                  <w:rPr>
                    <w:rFonts w:cstheme="minorHAnsi"/>
                  </w:rPr>
                </w:pPr>
                <w:r w:rsidRPr="00155D1F">
                  <w:rPr>
                    <w:rStyle w:val="Besedilooznabemesta"/>
                    <w:rFonts w:cstheme="minorHAnsi"/>
                  </w:rPr>
                  <w:t>Vpišite besedilo.</w:t>
                </w:r>
              </w:p>
            </w:tc>
          </w:sdtContent>
        </w:sdt>
      </w:tr>
      <w:tr w:rsidR="004571E4" w:rsidRPr="00155D1F" w14:paraId="539A10D2" w14:textId="77777777" w:rsidTr="00BC75B0">
        <w:tc>
          <w:tcPr>
            <w:tcW w:w="5665" w:type="dxa"/>
            <w:shd w:val="clear" w:color="auto" w:fill="auto"/>
          </w:tcPr>
          <w:p w14:paraId="7532118B" w14:textId="4EB07E22" w:rsidR="004571E4" w:rsidRPr="00155D1F" w:rsidRDefault="004571E4" w:rsidP="00C43AB1">
            <w:pPr>
              <w:pStyle w:val="Brezrazmikov"/>
              <w:rPr>
                <w:rFonts w:cstheme="minorHAnsi"/>
              </w:rPr>
            </w:pPr>
            <w:r w:rsidRPr="00155D1F">
              <w:rPr>
                <w:snapToGrid w:val="0"/>
                <w:lang w:eastAsia="en-US"/>
              </w:rPr>
              <w:t>Ročno ali samodejno aktiviranje pranja</w:t>
            </w:r>
          </w:p>
        </w:tc>
        <w:tc>
          <w:tcPr>
            <w:tcW w:w="2171" w:type="dxa"/>
          </w:tcPr>
          <w:p w14:paraId="1CD80A3E" w14:textId="77777777" w:rsidR="004571E4" w:rsidRPr="00155D1F" w:rsidRDefault="00000000" w:rsidP="00C43AB1">
            <w:pPr>
              <w:pStyle w:val="Brezrazmikov"/>
              <w:jc w:val="left"/>
              <w:rPr>
                <w:rFonts w:cstheme="minorHAnsi"/>
              </w:rPr>
            </w:pPr>
            <w:sdt>
              <w:sdtPr>
                <w:rPr>
                  <w:rFonts w:cstheme="minorHAnsi"/>
                </w:rPr>
                <w:id w:val="-2093620201"/>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1342694600"/>
            <w:placeholder>
              <w:docPart w:val="5F42E5B17B0B451D84B898F9C508ACE4"/>
            </w:placeholder>
            <w:showingPlcHdr/>
            <w:text/>
          </w:sdtPr>
          <w:sdtContent>
            <w:tc>
              <w:tcPr>
                <w:tcW w:w="0" w:type="auto"/>
              </w:tcPr>
              <w:p w14:paraId="270DB308" w14:textId="77777777" w:rsidR="004571E4" w:rsidRPr="00155D1F" w:rsidRDefault="004571E4" w:rsidP="00C43AB1">
                <w:pPr>
                  <w:pStyle w:val="Brezrazmikov"/>
                  <w:jc w:val="left"/>
                  <w:rPr>
                    <w:rFonts w:cstheme="minorHAnsi"/>
                  </w:rPr>
                </w:pPr>
                <w:r w:rsidRPr="00155D1F">
                  <w:rPr>
                    <w:rStyle w:val="Besedilooznabemesta"/>
                    <w:rFonts w:cstheme="minorHAnsi"/>
                  </w:rPr>
                  <w:t>Vpišite besedilo.</w:t>
                </w:r>
              </w:p>
            </w:tc>
          </w:sdtContent>
        </w:sdt>
      </w:tr>
      <w:tr w:rsidR="004571E4" w:rsidRPr="00155D1F" w14:paraId="1BEF773E" w14:textId="77777777" w:rsidTr="00BC75B0">
        <w:tc>
          <w:tcPr>
            <w:tcW w:w="5665" w:type="dxa"/>
            <w:shd w:val="clear" w:color="auto" w:fill="auto"/>
          </w:tcPr>
          <w:p w14:paraId="58843D1A" w14:textId="63E3B03F" w:rsidR="004571E4" w:rsidRPr="00155D1F" w:rsidRDefault="004571E4" w:rsidP="00C43AB1">
            <w:pPr>
              <w:pStyle w:val="Brezrazmikov"/>
              <w:jc w:val="left"/>
              <w:rPr>
                <w:rFonts w:cstheme="minorHAnsi"/>
              </w:rPr>
            </w:pPr>
            <w:r w:rsidRPr="00155D1F">
              <w:rPr>
                <w:snapToGrid w:val="0"/>
                <w:lang w:eastAsia="en-US"/>
              </w:rPr>
              <w:lastRenderedPageBreak/>
              <w:t>Pranje standardnih (EN-840-1,2,3) posod za odpadke (80 – 1.100 l)</w:t>
            </w:r>
          </w:p>
        </w:tc>
        <w:tc>
          <w:tcPr>
            <w:tcW w:w="2171" w:type="dxa"/>
          </w:tcPr>
          <w:p w14:paraId="6428EF1A" w14:textId="77777777" w:rsidR="004571E4" w:rsidRPr="00155D1F" w:rsidRDefault="00000000" w:rsidP="00C43AB1">
            <w:pPr>
              <w:pStyle w:val="Brezrazmikov"/>
              <w:jc w:val="left"/>
              <w:rPr>
                <w:rFonts w:cstheme="minorHAnsi"/>
              </w:rPr>
            </w:pPr>
            <w:sdt>
              <w:sdtPr>
                <w:rPr>
                  <w:rFonts w:cstheme="minorHAnsi"/>
                </w:rPr>
                <w:id w:val="1914122422"/>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303281004"/>
            <w:placeholder>
              <w:docPart w:val="002F30ADB49147FBA277BCD07DB44EE8"/>
            </w:placeholder>
            <w:showingPlcHdr/>
            <w:text/>
          </w:sdtPr>
          <w:sdtContent>
            <w:tc>
              <w:tcPr>
                <w:tcW w:w="0" w:type="auto"/>
              </w:tcPr>
              <w:p w14:paraId="11699E6D" w14:textId="77777777" w:rsidR="004571E4" w:rsidRPr="00155D1F" w:rsidRDefault="004571E4" w:rsidP="00C43AB1">
                <w:pPr>
                  <w:pStyle w:val="Brezrazmikov"/>
                  <w:jc w:val="left"/>
                  <w:rPr>
                    <w:rFonts w:cstheme="minorHAnsi"/>
                    <w:b/>
                    <w:bCs/>
                  </w:rPr>
                </w:pPr>
                <w:r w:rsidRPr="00155D1F">
                  <w:rPr>
                    <w:rStyle w:val="Besedilooznabemesta"/>
                    <w:rFonts w:cstheme="minorHAnsi"/>
                  </w:rPr>
                  <w:t>Vpišite besedilo.</w:t>
                </w:r>
              </w:p>
            </w:tc>
          </w:sdtContent>
        </w:sdt>
      </w:tr>
      <w:tr w:rsidR="004571E4" w:rsidRPr="00155D1F" w14:paraId="4ADA556E" w14:textId="77777777" w:rsidTr="00BC75B0">
        <w:tc>
          <w:tcPr>
            <w:tcW w:w="5665" w:type="dxa"/>
            <w:shd w:val="clear" w:color="auto" w:fill="auto"/>
          </w:tcPr>
          <w:p w14:paraId="4CBE4F7A" w14:textId="30ED4F2F" w:rsidR="004571E4" w:rsidRPr="00155D1F" w:rsidRDefault="004571E4" w:rsidP="00C43AB1">
            <w:pPr>
              <w:pStyle w:val="Brezrazmikov"/>
              <w:rPr>
                <w:rFonts w:cstheme="minorHAnsi"/>
              </w:rPr>
            </w:pPr>
            <w:r w:rsidRPr="00155D1F">
              <w:rPr>
                <w:snapToGrid w:val="0"/>
                <w:lang w:eastAsia="en-US"/>
              </w:rPr>
              <w:t>Dve neodvisni in po potrebi istočasno delujoči pralni glavi</w:t>
            </w:r>
          </w:p>
        </w:tc>
        <w:tc>
          <w:tcPr>
            <w:tcW w:w="2171" w:type="dxa"/>
          </w:tcPr>
          <w:p w14:paraId="3BFBDFE0" w14:textId="77777777" w:rsidR="004571E4" w:rsidRPr="00155D1F" w:rsidRDefault="00000000" w:rsidP="00C43AB1">
            <w:pPr>
              <w:pStyle w:val="Brezrazmikov"/>
              <w:jc w:val="left"/>
              <w:rPr>
                <w:rFonts w:cstheme="minorHAnsi"/>
              </w:rPr>
            </w:pPr>
            <w:sdt>
              <w:sdtPr>
                <w:rPr>
                  <w:rFonts w:cstheme="minorHAnsi"/>
                </w:rPr>
                <w:id w:val="-1404913084"/>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625972460"/>
            <w:placeholder>
              <w:docPart w:val="F7DB34C46CD34986A5E4813FF7C3A204"/>
            </w:placeholder>
            <w:showingPlcHdr/>
            <w:text/>
          </w:sdtPr>
          <w:sdtContent>
            <w:tc>
              <w:tcPr>
                <w:tcW w:w="0" w:type="auto"/>
              </w:tcPr>
              <w:p w14:paraId="48C86513" w14:textId="77777777" w:rsidR="004571E4" w:rsidRPr="00155D1F" w:rsidRDefault="004571E4" w:rsidP="00C43AB1">
                <w:pPr>
                  <w:pStyle w:val="Brezrazmikov"/>
                  <w:jc w:val="left"/>
                  <w:rPr>
                    <w:rFonts w:cstheme="minorHAnsi"/>
                  </w:rPr>
                </w:pPr>
                <w:r w:rsidRPr="00155D1F">
                  <w:rPr>
                    <w:rStyle w:val="Besedilooznabemesta"/>
                    <w:rFonts w:cstheme="minorHAnsi"/>
                  </w:rPr>
                  <w:t>Vpišite besedilo.</w:t>
                </w:r>
              </w:p>
            </w:tc>
          </w:sdtContent>
        </w:sdt>
      </w:tr>
      <w:tr w:rsidR="004571E4" w:rsidRPr="00155D1F" w14:paraId="4F807F56" w14:textId="77777777" w:rsidTr="00BC75B0">
        <w:tc>
          <w:tcPr>
            <w:tcW w:w="5665" w:type="dxa"/>
            <w:shd w:val="clear" w:color="auto" w:fill="auto"/>
          </w:tcPr>
          <w:p w14:paraId="350C3A66" w14:textId="1B037FF0" w:rsidR="004571E4" w:rsidRPr="00155D1F" w:rsidRDefault="004571E4" w:rsidP="00C43AB1">
            <w:pPr>
              <w:pStyle w:val="Brezrazmikov"/>
              <w:rPr>
                <w:rFonts w:cstheme="minorHAnsi"/>
              </w:rPr>
            </w:pPr>
            <w:r w:rsidRPr="00155D1F">
              <w:rPr>
                <w:snapToGrid w:val="0"/>
                <w:lang w:eastAsia="en-US"/>
              </w:rPr>
              <w:t>Pralni glavi morata biti parkirani v popolnoma zaščitenih ležiščih na notranji levi in desni strani nadgradnje</w:t>
            </w:r>
          </w:p>
        </w:tc>
        <w:tc>
          <w:tcPr>
            <w:tcW w:w="2171" w:type="dxa"/>
          </w:tcPr>
          <w:p w14:paraId="312921F0" w14:textId="77777777" w:rsidR="004571E4" w:rsidRPr="00155D1F" w:rsidRDefault="00000000" w:rsidP="00C43AB1">
            <w:pPr>
              <w:pStyle w:val="Brezrazmikov"/>
              <w:jc w:val="left"/>
              <w:rPr>
                <w:rFonts w:cstheme="minorHAnsi"/>
              </w:rPr>
            </w:pPr>
            <w:sdt>
              <w:sdtPr>
                <w:rPr>
                  <w:rFonts w:cstheme="minorHAnsi"/>
                </w:rPr>
                <w:id w:val="-2067800536"/>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195356308"/>
            <w:placeholder>
              <w:docPart w:val="2A8721DEEEE04A07908F98B3394A37F8"/>
            </w:placeholder>
            <w:showingPlcHdr/>
            <w:text/>
          </w:sdtPr>
          <w:sdtContent>
            <w:tc>
              <w:tcPr>
                <w:tcW w:w="0" w:type="auto"/>
              </w:tcPr>
              <w:p w14:paraId="1207C796" w14:textId="77777777" w:rsidR="004571E4" w:rsidRPr="00155D1F" w:rsidRDefault="004571E4" w:rsidP="00C43AB1">
                <w:pPr>
                  <w:pStyle w:val="Brezrazmikov"/>
                  <w:jc w:val="left"/>
                  <w:rPr>
                    <w:rFonts w:cstheme="minorHAnsi"/>
                  </w:rPr>
                </w:pPr>
                <w:r w:rsidRPr="00155D1F">
                  <w:rPr>
                    <w:rStyle w:val="Besedilooznabemesta"/>
                    <w:rFonts w:cstheme="minorHAnsi"/>
                  </w:rPr>
                  <w:t>Vpišite besedilo.</w:t>
                </w:r>
              </w:p>
            </w:tc>
          </w:sdtContent>
        </w:sdt>
      </w:tr>
      <w:tr w:rsidR="004571E4" w:rsidRPr="00155D1F" w14:paraId="474A5B88" w14:textId="77777777" w:rsidTr="00BC75B0">
        <w:tc>
          <w:tcPr>
            <w:tcW w:w="5665" w:type="dxa"/>
            <w:shd w:val="clear" w:color="auto" w:fill="auto"/>
          </w:tcPr>
          <w:p w14:paraId="0FA1E8C7" w14:textId="704FE710" w:rsidR="004571E4" w:rsidRPr="00155D1F" w:rsidRDefault="004571E4" w:rsidP="00C43AB1">
            <w:pPr>
              <w:pStyle w:val="Brezrazmikov"/>
              <w:jc w:val="left"/>
              <w:rPr>
                <w:rFonts w:cstheme="minorHAnsi"/>
              </w:rPr>
            </w:pPr>
            <w:r w:rsidRPr="00155D1F">
              <w:rPr>
                <w:snapToGrid w:val="0"/>
                <w:lang w:eastAsia="en-US"/>
              </w:rPr>
              <w:t xml:space="preserve">Pralne glave se morajo vstaviti v zabojnik iz leve in desne strani, kar pomeni da </w:t>
            </w:r>
          </w:p>
        </w:tc>
        <w:tc>
          <w:tcPr>
            <w:tcW w:w="2171" w:type="dxa"/>
          </w:tcPr>
          <w:p w14:paraId="516BC84C" w14:textId="77777777" w:rsidR="004571E4" w:rsidRPr="00155D1F" w:rsidRDefault="00000000" w:rsidP="00C43AB1">
            <w:pPr>
              <w:pStyle w:val="Brezrazmikov"/>
              <w:jc w:val="left"/>
              <w:rPr>
                <w:rFonts w:cstheme="minorHAnsi"/>
              </w:rPr>
            </w:pPr>
            <w:sdt>
              <w:sdtPr>
                <w:rPr>
                  <w:rFonts w:cstheme="minorHAnsi"/>
                </w:rPr>
                <w:id w:val="917746935"/>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944926917"/>
            <w:placeholder>
              <w:docPart w:val="AC58C35856664B4AB1AC2E15AF295A2C"/>
            </w:placeholder>
            <w:showingPlcHdr/>
            <w:text/>
          </w:sdtPr>
          <w:sdtContent>
            <w:tc>
              <w:tcPr>
                <w:tcW w:w="0" w:type="auto"/>
              </w:tcPr>
              <w:p w14:paraId="2EEFF9AE" w14:textId="77777777" w:rsidR="004571E4" w:rsidRPr="00155D1F" w:rsidRDefault="004571E4" w:rsidP="00C43AB1">
                <w:pPr>
                  <w:pStyle w:val="Brezrazmikov"/>
                  <w:jc w:val="left"/>
                  <w:rPr>
                    <w:rFonts w:cstheme="minorHAnsi"/>
                    <w:b/>
                    <w:bCs/>
                  </w:rPr>
                </w:pPr>
                <w:r w:rsidRPr="00155D1F">
                  <w:rPr>
                    <w:rStyle w:val="Besedilooznabemesta"/>
                    <w:rFonts w:cstheme="minorHAnsi"/>
                  </w:rPr>
                  <w:t>Vpišite besedilo.</w:t>
                </w:r>
              </w:p>
            </w:tc>
          </w:sdtContent>
        </w:sdt>
      </w:tr>
      <w:tr w:rsidR="004571E4" w:rsidRPr="00155D1F" w14:paraId="00F86536" w14:textId="77777777" w:rsidTr="00BC75B0">
        <w:tc>
          <w:tcPr>
            <w:tcW w:w="5665" w:type="dxa"/>
            <w:shd w:val="clear" w:color="auto" w:fill="auto"/>
          </w:tcPr>
          <w:p w14:paraId="0AA649A6" w14:textId="44603897" w:rsidR="004571E4" w:rsidRPr="00155D1F" w:rsidRDefault="004571E4" w:rsidP="00C43AB1">
            <w:pPr>
              <w:pStyle w:val="Brezrazmikov"/>
              <w:rPr>
                <w:rFonts w:cstheme="minorHAnsi"/>
              </w:rPr>
            </w:pPr>
            <w:r w:rsidRPr="00155D1F">
              <w:rPr>
                <w:snapToGrid w:val="0"/>
                <w:lang w:eastAsia="en-US"/>
              </w:rPr>
              <w:t>Pritisk vode v pralnih glavah minimalno 100 bar</w:t>
            </w:r>
          </w:p>
        </w:tc>
        <w:tc>
          <w:tcPr>
            <w:tcW w:w="2171" w:type="dxa"/>
          </w:tcPr>
          <w:p w14:paraId="28642598" w14:textId="77777777" w:rsidR="004571E4" w:rsidRPr="00155D1F" w:rsidRDefault="00000000" w:rsidP="00C43AB1">
            <w:pPr>
              <w:pStyle w:val="Brezrazmikov"/>
              <w:jc w:val="left"/>
              <w:rPr>
                <w:rFonts w:cstheme="minorHAnsi"/>
              </w:rPr>
            </w:pPr>
            <w:sdt>
              <w:sdtPr>
                <w:rPr>
                  <w:rFonts w:cstheme="minorHAnsi"/>
                </w:rPr>
                <w:id w:val="727568668"/>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1826198096"/>
            <w:placeholder>
              <w:docPart w:val="8901B049ACE443CDB901767A70BD96F4"/>
            </w:placeholder>
            <w:showingPlcHdr/>
            <w:text/>
          </w:sdtPr>
          <w:sdtContent>
            <w:tc>
              <w:tcPr>
                <w:tcW w:w="0" w:type="auto"/>
              </w:tcPr>
              <w:p w14:paraId="25030C37" w14:textId="77777777" w:rsidR="004571E4" w:rsidRPr="00155D1F" w:rsidRDefault="004571E4" w:rsidP="00C43AB1">
                <w:pPr>
                  <w:pStyle w:val="Brezrazmikov"/>
                  <w:jc w:val="left"/>
                  <w:rPr>
                    <w:rFonts w:cstheme="minorHAnsi"/>
                  </w:rPr>
                </w:pPr>
                <w:r w:rsidRPr="00155D1F">
                  <w:rPr>
                    <w:rStyle w:val="Besedilooznabemesta"/>
                    <w:rFonts w:cstheme="minorHAnsi"/>
                  </w:rPr>
                  <w:t>Vpišite besedilo.</w:t>
                </w:r>
              </w:p>
            </w:tc>
          </w:sdtContent>
        </w:sdt>
      </w:tr>
      <w:tr w:rsidR="004571E4" w:rsidRPr="00155D1F" w14:paraId="6A381A66" w14:textId="77777777" w:rsidTr="00BC75B0">
        <w:tc>
          <w:tcPr>
            <w:tcW w:w="5665" w:type="dxa"/>
            <w:shd w:val="clear" w:color="auto" w:fill="auto"/>
          </w:tcPr>
          <w:p w14:paraId="544F8A2E" w14:textId="3A67C25C" w:rsidR="004571E4" w:rsidRPr="00155D1F" w:rsidRDefault="004571E4" w:rsidP="00C43AB1">
            <w:pPr>
              <w:pStyle w:val="Brezrazmikov"/>
              <w:rPr>
                <w:rFonts w:cstheme="minorHAnsi"/>
              </w:rPr>
            </w:pPr>
            <w:r w:rsidRPr="00155D1F">
              <w:rPr>
                <w:snapToGrid w:val="0"/>
                <w:lang w:eastAsia="en-US"/>
              </w:rPr>
              <w:t>Pretok vode minimalno 100 l/min</w:t>
            </w:r>
          </w:p>
        </w:tc>
        <w:tc>
          <w:tcPr>
            <w:tcW w:w="2171" w:type="dxa"/>
          </w:tcPr>
          <w:p w14:paraId="0A74DE15" w14:textId="77777777" w:rsidR="004571E4" w:rsidRPr="00155D1F" w:rsidRDefault="00000000" w:rsidP="00C43AB1">
            <w:pPr>
              <w:pStyle w:val="Brezrazmikov"/>
              <w:jc w:val="left"/>
              <w:rPr>
                <w:rFonts w:cstheme="minorHAnsi"/>
              </w:rPr>
            </w:pPr>
            <w:sdt>
              <w:sdtPr>
                <w:rPr>
                  <w:rFonts w:cstheme="minorHAnsi"/>
                </w:rPr>
                <w:id w:val="1641916479"/>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701327818"/>
            <w:placeholder>
              <w:docPart w:val="55698E60DD5D4DCA8CF5324F64F0FEA3"/>
            </w:placeholder>
            <w:showingPlcHdr/>
            <w:text/>
          </w:sdtPr>
          <w:sdtContent>
            <w:tc>
              <w:tcPr>
                <w:tcW w:w="0" w:type="auto"/>
              </w:tcPr>
              <w:p w14:paraId="407882A0" w14:textId="77777777" w:rsidR="004571E4" w:rsidRPr="00155D1F" w:rsidRDefault="004571E4" w:rsidP="00C43AB1">
                <w:pPr>
                  <w:pStyle w:val="Brezrazmikov"/>
                  <w:jc w:val="left"/>
                  <w:rPr>
                    <w:rFonts w:cstheme="minorHAnsi"/>
                  </w:rPr>
                </w:pPr>
                <w:r w:rsidRPr="00155D1F">
                  <w:rPr>
                    <w:rStyle w:val="Besedilooznabemesta"/>
                    <w:rFonts w:cstheme="minorHAnsi"/>
                  </w:rPr>
                  <w:t>Vpišite besedilo.</w:t>
                </w:r>
              </w:p>
            </w:tc>
          </w:sdtContent>
        </w:sdt>
      </w:tr>
      <w:tr w:rsidR="004571E4" w:rsidRPr="00155D1F" w14:paraId="1461BD9B" w14:textId="77777777" w:rsidTr="00BC75B0">
        <w:tc>
          <w:tcPr>
            <w:tcW w:w="5665" w:type="dxa"/>
            <w:shd w:val="clear" w:color="auto" w:fill="auto"/>
          </w:tcPr>
          <w:p w14:paraId="0559B8F0" w14:textId="39982488" w:rsidR="004571E4" w:rsidRPr="00155D1F" w:rsidRDefault="004571E4" w:rsidP="00C43AB1">
            <w:pPr>
              <w:pStyle w:val="Brezrazmikov"/>
              <w:jc w:val="left"/>
              <w:rPr>
                <w:rFonts w:cstheme="minorHAnsi"/>
              </w:rPr>
            </w:pPr>
            <w:r w:rsidRPr="00155D1F">
              <w:rPr>
                <w:snapToGrid w:val="0"/>
                <w:lang w:eastAsia="en-US"/>
              </w:rPr>
              <w:t>Temperatura vode brezstopenjsko nastavljiva na 45 do 50 stopinj</w:t>
            </w:r>
          </w:p>
        </w:tc>
        <w:tc>
          <w:tcPr>
            <w:tcW w:w="2171" w:type="dxa"/>
          </w:tcPr>
          <w:p w14:paraId="5E1888A8" w14:textId="77777777" w:rsidR="004571E4" w:rsidRPr="00155D1F" w:rsidRDefault="00000000" w:rsidP="00C43AB1">
            <w:pPr>
              <w:pStyle w:val="Brezrazmikov"/>
              <w:jc w:val="left"/>
              <w:rPr>
                <w:rFonts w:cstheme="minorHAnsi"/>
              </w:rPr>
            </w:pPr>
            <w:sdt>
              <w:sdtPr>
                <w:rPr>
                  <w:rFonts w:cstheme="minorHAnsi"/>
                </w:rPr>
                <w:id w:val="-205641567"/>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22217729"/>
            <w:placeholder>
              <w:docPart w:val="D3045FB1FB67448DBBA0F0C221D84282"/>
            </w:placeholder>
            <w:showingPlcHdr/>
            <w:text/>
          </w:sdtPr>
          <w:sdtContent>
            <w:tc>
              <w:tcPr>
                <w:tcW w:w="0" w:type="auto"/>
              </w:tcPr>
              <w:p w14:paraId="6E3F7B15" w14:textId="77777777" w:rsidR="004571E4" w:rsidRPr="00155D1F" w:rsidRDefault="004571E4" w:rsidP="00C43AB1">
                <w:pPr>
                  <w:pStyle w:val="Brezrazmikov"/>
                  <w:jc w:val="left"/>
                  <w:rPr>
                    <w:rFonts w:cstheme="minorHAnsi"/>
                    <w:b/>
                    <w:bCs/>
                  </w:rPr>
                </w:pPr>
                <w:r w:rsidRPr="00155D1F">
                  <w:rPr>
                    <w:rStyle w:val="Besedilooznabemesta"/>
                    <w:rFonts w:cstheme="minorHAnsi"/>
                  </w:rPr>
                  <w:t>Vpišite besedilo.</w:t>
                </w:r>
              </w:p>
            </w:tc>
          </w:sdtContent>
        </w:sdt>
      </w:tr>
      <w:tr w:rsidR="004571E4" w:rsidRPr="00155D1F" w14:paraId="1A7C477C" w14:textId="77777777" w:rsidTr="00BC75B0">
        <w:tc>
          <w:tcPr>
            <w:tcW w:w="5665" w:type="dxa"/>
            <w:shd w:val="clear" w:color="auto" w:fill="auto"/>
          </w:tcPr>
          <w:p w14:paraId="04B3A938" w14:textId="436590A2" w:rsidR="004571E4" w:rsidRPr="00155D1F" w:rsidRDefault="004571E4" w:rsidP="00C43AB1">
            <w:pPr>
              <w:pStyle w:val="Brezrazmikov"/>
              <w:rPr>
                <w:rFonts w:cstheme="minorHAnsi"/>
              </w:rPr>
            </w:pPr>
            <w:r w:rsidRPr="00155D1F">
              <w:rPr>
                <w:snapToGrid w:val="0"/>
                <w:lang w:eastAsia="en-US"/>
              </w:rPr>
              <w:t>Rezervoar čiste vode volumna minimalno 1500 l opremljen z nivojskim varnostnim</w:t>
            </w:r>
            <w:r w:rsidR="00343458" w:rsidRPr="00155D1F">
              <w:rPr>
                <w:snapToGrid w:val="0"/>
                <w:lang w:eastAsia="en-US"/>
              </w:rPr>
              <w:t xml:space="preserve"> </w:t>
            </w:r>
            <w:r w:rsidRPr="00155D1F">
              <w:rPr>
                <w:snapToGrid w:val="0"/>
                <w:lang w:eastAsia="en-US"/>
              </w:rPr>
              <w:t>stikalom</w:t>
            </w:r>
          </w:p>
        </w:tc>
        <w:tc>
          <w:tcPr>
            <w:tcW w:w="2171" w:type="dxa"/>
          </w:tcPr>
          <w:p w14:paraId="7B6F8EE0" w14:textId="77777777" w:rsidR="004571E4" w:rsidRPr="00155D1F" w:rsidRDefault="00000000" w:rsidP="00C43AB1">
            <w:pPr>
              <w:pStyle w:val="Brezrazmikov"/>
              <w:jc w:val="left"/>
              <w:rPr>
                <w:rFonts w:cstheme="minorHAnsi"/>
              </w:rPr>
            </w:pPr>
            <w:sdt>
              <w:sdtPr>
                <w:rPr>
                  <w:rFonts w:cstheme="minorHAnsi"/>
                </w:rPr>
                <w:id w:val="-384575106"/>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553356839"/>
            <w:placeholder>
              <w:docPart w:val="CE06644356864735BB95919361C36918"/>
            </w:placeholder>
            <w:showingPlcHdr/>
            <w:text/>
          </w:sdtPr>
          <w:sdtContent>
            <w:tc>
              <w:tcPr>
                <w:tcW w:w="0" w:type="auto"/>
              </w:tcPr>
              <w:p w14:paraId="01C916CC" w14:textId="77777777" w:rsidR="004571E4" w:rsidRPr="00155D1F" w:rsidRDefault="004571E4" w:rsidP="00C43AB1">
                <w:pPr>
                  <w:pStyle w:val="Brezrazmikov"/>
                  <w:jc w:val="left"/>
                  <w:rPr>
                    <w:rFonts w:cstheme="minorHAnsi"/>
                  </w:rPr>
                </w:pPr>
                <w:r w:rsidRPr="00155D1F">
                  <w:rPr>
                    <w:rStyle w:val="Besedilooznabemesta"/>
                    <w:rFonts w:cstheme="minorHAnsi"/>
                  </w:rPr>
                  <w:t>Vpišite besedilo.</w:t>
                </w:r>
              </w:p>
            </w:tc>
          </w:sdtContent>
        </w:sdt>
      </w:tr>
      <w:tr w:rsidR="004571E4" w:rsidRPr="00155D1F" w14:paraId="5885A50E" w14:textId="77777777" w:rsidTr="00BC75B0">
        <w:tc>
          <w:tcPr>
            <w:tcW w:w="5665" w:type="dxa"/>
            <w:shd w:val="clear" w:color="auto" w:fill="auto"/>
          </w:tcPr>
          <w:p w14:paraId="731B405A" w14:textId="4F258994" w:rsidR="004571E4" w:rsidRPr="00155D1F" w:rsidRDefault="004571E4" w:rsidP="00C43AB1">
            <w:pPr>
              <w:pStyle w:val="Brezrazmikov"/>
              <w:jc w:val="left"/>
              <w:rPr>
                <w:rFonts w:cstheme="minorHAnsi"/>
              </w:rPr>
            </w:pPr>
            <w:r w:rsidRPr="00155D1F">
              <w:rPr>
                <w:snapToGrid w:val="0"/>
                <w:lang w:eastAsia="en-US"/>
              </w:rPr>
              <w:t>Rezervoar umazane vode minimalno 800 l</w:t>
            </w:r>
          </w:p>
        </w:tc>
        <w:tc>
          <w:tcPr>
            <w:tcW w:w="2171" w:type="dxa"/>
          </w:tcPr>
          <w:p w14:paraId="7780AE0F" w14:textId="77777777" w:rsidR="004571E4" w:rsidRPr="00155D1F" w:rsidRDefault="00000000" w:rsidP="00C43AB1">
            <w:pPr>
              <w:pStyle w:val="Brezrazmikov"/>
              <w:jc w:val="left"/>
              <w:rPr>
                <w:rFonts w:cstheme="minorHAnsi"/>
              </w:rPr>
            </w:pPr>
            <w:sdt>
              <w:sdtPr>
                <w:rPr>
                  <w:rFonts w:cstheme="minorHAnsi"/>
                </w:rPr>
                <w:id w:val="-1216896372"/>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833578908"/>
            <w:placeholder>
              <w:docPart w:val="E57C654878604C748D7256F6C811D88F"/>
            </w:placeholder>
            <w:showingPlcHdr/>
            <w:text/>
          </w:sdtPr>
          <w:sdtContent>
            <w:tc>
              <w:tcPr>
                <w:tcW w:w="0" w:type="auto"/>
              </w:tcPr>
              <w:p w14:paraId="1EA26EE9" w14:textId="77777777" w:rsidR="004571E4" w:rsidRPr="00155D1F" w:rsidRDefault="004571E4" w:rsidP="00C43AB1">
                <w:pPr>
                  <w:pStyle w:val="Brezrazmikov"/>
                  <w:jc w:val="left"/>
                  <w:rPr>
                    <w:rFonts w:cstheme="minorHAnsi"/>
                    <w:b/>
                    <w:bCs/>
                  </w:rPr>
                </w:pPr>
                <w:r w:rsidRPr="00155D1F">
                  <w:rPr>
                    <w:rStyle w:val="Besedilooznabemesta"/>
                    <w:rFonts w:cstheme="minorHAnsi"/>
                  </w:rPr>
                  <w:t>Vpišite besedilo.</w:t>
                </w:r>
              </w:p>
            </w:tc>
          </w:sdtContent>
        </w:sdt>
      </w:tr>
      <w:tr w:rsidR="004571E4" w:rsidRPr="00155D1F" w14:paraId="7958D68C" w14:textId="77777777" w:rsidTr="00BC75B0">
        <w:tc>
          <w:tcPr>
            <w:tcW w:w="5665" w:type="dxa"/>
            <w:shd w:val="clear" w:color="auto" w:fill="auto"/>
          </w:tcPr>
          <w:p w14:paraId="1A19DDB5" w14:textId="6E1BC230" w:rsidR="004571E4" w:rsidRPr="00155D1F" w:rsidRDefault="004571E4" w:rsidP="00C43AB1">
            <w:pPr>
              <w:pStyle w:val="Brezrazmikov"/>
              <w:rPr>
                <w:rFonts w:cstheme="minorHAnsi"/>
              </w:rPr>
            </w:pPr>
            <w:r w:rsidRPr="00155D1F">
              <w:rPr>
                <w:snapToGrid w:val="0"/>
                <w:lang w:eastAsia="en-US"/>
              </w:rPr>
              <w:t>Prečrpavanje umazane vode iz korita s pomočjo stisnjenega zraka</w:t>
            </w:r>
          </w:p>
        </w:tc>
        <w:tc>
          <w:tcPr>
            <w:tcW w:w="2171" w:type="dxa"/>
          </w:tcPr>
          <w:p w14:paraId="6D5B3780" w14:textId="77777777" w:rsidR="004571E4" w:rsidRPr="00155D1F" w:rsidRDefault="00000000" w:rsidP="00C43AB1">
            <w:pPr>
              <w:pStyle w:val="Brezrazmikov"/>
              <w:jc w:val="left"/>
              <w:rPr>
                <w:rFonts w:cstheme="minorHAnsi"/>
              </w:rPr>
            </w:pPr>
            <w:sdt>
              <w:sdtPr>
                <w:rPr>
                  <w:rFonts w:cstheme="minorHAnsi"/>
                </w:rPr>
                <w:id w:val="835808754"/>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1180239268"/>
            <w:placeholder>
              <w:docPart w:val="AA1C0EB2E74F405AB4E7FB95422129EF"/>
            </w:placeholder>
            <w:showingPlcHdr/>
            <w:text/>
          </w:sdtPr>
          <w:sdtContent>
            <w:tc>
              <w:tcPr>
                <w:tcW w:w="0" w:type="auto"/>
              </w:tcPr>
              <w:p w14:paraId="5F6D2607" w14:textId="77777777" w:rsidR="004571E4" w:rsidRPr="00155D1F" w:rsidRDefault="004571E4" w:rsidP="00C43AB1">
                <w:pPr>
                  <w:pStyle w:val="Brezrazmikov"/>
                  <w:jc w:val="left"/>
                  <w:rPr>
                    <w:rFonts w:cstheme="minorHAnsi"/>
                  </w:rPr>
                </w:pPr>
                <w:r w:rsidRPr="00155D1F">
                  <w:rPr>
                    <w:rStyle w:val="Besedilooznabemesta"/>
                    <w:rFonts w:cstheme="minorHAnsi"/>
                  </w:rPr>
                  <w:t>Vpišite besedilo.</w:t>
                </w:r>
              </w:p>
            </w:tc>
          </w:sdtContent>
        </w:sdt>
      </w:tr>
      <w:tr w:rsidR="004571E4" w:rsidRPr="00155D1F" w14:paraId="7A9F74BF" w14:textId="77777777" w:rsidTr="00BC75B0">
        <w:tc>
          <w:tcPr>
            <w:tcW w:w="5665" w:type="dxa"/>
            <w:shd w:val="clear" w:color="auto" w:fill="auto"/>
          </w:tcPr>
          <w:p w14:paraId="602BAA4D" w14:textId="39F599F5" w:rsidR="004571E4" w:rsidRPr="00155D1F" w:rsidRDefault="004571E4" w:rsidP="00C43AB1">
            <w:pPr>
              <w:pStyle w:val="Brezrazmikov"/>
              <w:rPr>
                <w:rFonts w:cstheme="minorHAnsi"/>
              </w:rPr>
            </w:pPr>
            <w:r w:rsidRPr="00155D1F">
              <w:rPr>
                <w:snapToGrid w:val="0"/>
                <w:lang w:eastAsia="en-US"/>
              </w:rPr>
              <w:t>Brezstopenjsko nastavljanje pomika pralnih rok</w:t>
            </w:r>
          </w:p>
        </w:tc>
        <w:tc>
          <w:tcPr>
            <w:tcW w:w="2171" w:type="dxa"/>
          </w:tcPr>
          <w:p w14:paraId="0631261E" w14:textId="77777777" w:rsidR="004571E4" w:rsidRPr="00155D1F" w:rsidRDefault="00000000" w:rsidP="00C43AB1">
            <w:pPr>
              <w:pStyle w:val="Brezrazmikov"/>
              <w:jc w:val="left"/>
              <w:rPr>
                <w:rFonts w:cstheme="minorHAnsi"/>
              </w:rPr>
            </w:pPr>
            <w:sdt>
              <w:sdtPr>
                <w:rPr>
                  <w:rFonts w:cstheme="minorHAnsi"/>
                </w:rPr>
                <w:id w:val="-1592383582"/>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821115403"/>
            <w:placeholder>
              <w:docPart w:val="FC033D4820DD496EA50143B17A5272B9"/>
            </w:placeholder>
            <w:showingPlcHdr/>
            <w:text/>
          </w:sdtPr>
          <w:sdtContent>
            <w:tc>
              <w:tcPr>
                <w:tcW w:w="0" w:type="auto"/>
              </w:tcPr>
              <w:p w14:paraId="268FEDB8" w14:textId="77777777" w:rsidR="004571E4" w:rsidRPr="00155D1F" w:rsidRDefault="004571E4" w:rsidP="00C43AB1">
                <w:pPr>
                  <w:pStyle w:val="Brezrazmikov"/>
                  <w:jc w:val="left"/>
                  <w:rPr>
                    <w:rFonts w:cstheme="minorHAnsi"/>
                  </w:rPr>
                </w:pPr>
                <w:r w:rsidRPr="00155D1F">
                  <w:rPr>
                    <w:rStyle w:val="Besedilooznabemesta"/>
                    <w:rFonts w:cstheme="minorHAnsi"/>
                  </w:rPr>
                  <w:t>Vpišite besedilo.</w:t>
                </w:r>
              </w:p>
            </w:tc>
          </w:sdtContent>
        </w:sdt>
      </w:tr>
      <w:tr w:rsidR="004571E4" w:rsidRPr="00155D1F" w14:paraId="06BBBA2E" w14:textId="77777777" w:rsidTr="00BC75B0">
        <w:tc>
          <w:tcPr>
            <w:tcW w:w="5665" w:type="dxa"/>
            <w:shd w:val="clear" w:color="auto" w:fill="auto"/>
          </w:tcPr>
          <w:p w14:paraId="524EB979" w14:textId="7DCC2C9B" w:rsidR="004571E4" w:rsidRPr="00155D1F" w:rsidRDefault="004571E4" w:rsidP="00C43AB1">
            <w:pPr>
              <w:pStyle w:val="Brezrazmikov"/>
              <w:jc w:val="left"/>
              <w:rPr>
                <w:rFonts w:cstheme="minorHAnsi"/>
              </w:rPr>
            </w:pPr>
            <w:r w:rsidRPr="00155D1F">
              <w:rPr>
                <w:snapToGrid w:val="0"/>
                <w:lang w:eastAsia="en-US"/>
              </w:rPr>
              <w:t xml:space="preserve">Medsebojno neodvisno delovanje pralnih rok za omogočanje neodvisnega pranja posode na levem ali desnem delu </w:t>
            </w:r>
            <w:proofErr w:type="spellStart"/>
            <w:r w:rsidRPr="00155D1F">
              <w:rPr>
                <w:snapToGrid w:val="0"/>
                <w:lang w:eastAsia="en-US"/>
              </w:rPr>
              <w:t>iztresalnika</w:t>
            </w:r>
            <w:proofErr w:type="spellEnd"/>
          </w:p>
        </w:tc>
        <w:tc>
          <w:tcPr>
            <w:tcW w:w="2171" w:type="dxa"/>
          </w:tcPr>
          <w:p w14:paraId="312E3AFD" w14:textId="77777777" w:rsidR="004571E4" w:rsidRPr="00155D1F" w:rsidRDefault="00000000" w:rsidP="00C43AB1">
            <w:pPr>
              <w:pStyle w:val="Brezrazmikov"/>
              <w:jc w:val="left"/>
              <w:rPr>
                <w:rFonts w:cstheme="minorHAnsi"/>
              </w:rPr>
            </w:pPr>
            <w:sdt>
              <w:sdtPr>
                <w:rPr>
                  <w:rFonts w:cstheme="minorHAnsi"/>
                </w:rPr>
                <w:id w:val="-1559229126"/>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1311397658"/>
            <w:placeholder>
              <w:docPart w:val="269DBBD4E5834ACDB6E1FFB0F8BB76F5"/>
            </w:placeholder>
            <w:showingPlcHdr/>
            <w:text/>
          </w:sdtPr>
          <w:sdtContent>
            <w:tc>
              <w:tcPr>
                <w:tcW w:w="0" w:type="auto"/>
              </w:tcPr>
              <w:p w14:paraId="5599C231" w14:textId="77777777" w:rsidR="004571E4" w:rsidRPr="00155D1F" w:rsidRDefault="004571E4" w:rsidP="00C43AB1">
                <w:pPr>
                  <w:pStyle w:val="Brezrazmikov"/>
                  <w:jc w:val="left"/>
                  <w:rPr>
                    <w:rFonts w:cstheme="minorHAnsi"/>
                    <w:b/>
                    <w:bCs/>
                  </w:rPr>
                </w:pPr>
                <w:r w:rsidRPr="00155D1F">
                  <w:rPr>
                    <w:rStyle w:val="Besedilooznabemesta"/>
                    <w:rFonts w:cstheme="minorHAnsi"/>
                  </w:rPr>
                  <w:t>Vpišite besedilo.</w:t>
                </w:r>
              </w:p>
            </w:tc>
          </w:sdtContent>
        </w:sdt>
      </w:tr>
      <w:tr w:rsidR="004571E4" w:rsidRPr="00155D1F" w14:paraId="42506D46" w14:textId="77777777" w:rsidTr="00BC75B0">
        <w:tc>
          <w:tcPr>
            <w:tcW w:w="5665" w:type="dxa"/>
            <w:shd w:val="clear" w:color="auto" w:fill="auto"/>
          </w:tcPr>
          <w:p w14:paraId="0463750A" w14:textId="722A2FD7" w:rsidR="004571E4" w:rsidRPr="00155D1F" w:rsidRDefault="004571E4" w:rsidP="00C43AB1">
            <w:pPr>
              <w:pStyle w:val="Brezrazmikov"/>
              <w:rPr>
                <w:rFonts w:cstheme="minorHAnsi"/>
              </w:rPr>
            </w:pPr>
            <w:r w:rsidRPr="00155D1F">
              <w:rPr>
                <w:snapToGrid w:val="0"/>
                <w:lang w:eastAsia="en-US"/>
              </w:rPr>
              <w:t>Istočasno delovanje pralnih rok pri pranju 4 kolesnih posod</w:t>
            </w:r>
          </w:p>
        </w:tc>
        <w:tc>
          <w:tcPr>
            <w:tcW w:w="2171" w:type="dxa"/>
          </w:tcPr>
          <w:p w14:paraId="768DC5A4" w14:textId="77777777" w:rsidR="004571E4" w:rsidRPr="00155D1F" w:rsidRDefault="00000000" w:rsidP="00C43AB1">
            <w:pPr>
              <w:pStyle w:val="Brezrazmikov"/>
              <w:jc w:val="left"/>
              <w:rPr>
                <w:rFonts w:cstheme="minorHAnsi"/>
              </w:rPr>
            </w:pPr>
            <w:sdt>
              <w:sdtPr>
                <w:rPr>
                  <w:rFonts w:cstheme="minorHAnsi"/>
                </w:rPr>
                <w:id w:val="1127818313"/>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1081794636"/>
            <w:placeholder>
              <w:docPart w:val="A15C9D8412EF4DA2A7FAC09387EE0586"/>
            </w:placeholder>
            <w:showingPlcHdr/>
            <w:text/>
          </w:sdtPr>
          <w:sdtContent>
            <w:tc>
              <w:tcPr>
                <w:tcW w:w="0" w:type="auto"/>
              </w:tcPr>
              <w:p w14:paraId="37E40995" w14:textId="77777777" w:rsidR="004571E4" w:rsidRPr="00155D1F" w:rsidRDefault="004571E4" w:rsidP="00C43AB1">
                <w:pPr>
                  <w:pStyle w:val="Brezrazmikov"/>
                  <w:jc w:val="left"/>
                  <w:rPr>
                    <w:rFonts w:cstheme="minorHAnsi"/>
                  </w:rPr>
                </w:pPr>
                <w:r w:rsidRPr="00155D1F">
                  <w:rPr>
                    <w:rStyle w:val="Besedilooznabemesta"/>
                    <w:rFonts w:cstheme="minorHAnsi"/>
                  </w:rPr>
                  <w:t>Vpišite besedilo.</w:t>
                </w:r>
              </w:p>
            </w:tc>
          </w:sdtContent>
        </w:sdt>
      </w:tr>
      <w:tr w:rsidR="004571E4" w:rsidRPr="00155D1F" w14:paraId="4584031F" w14:textId="77777777" w:rsidTr="00BC75B0">
        <w:tc>
          <w:tcPr>
            <w:tcW w:w="5665" w:type="dxa"/>
            <w:shd w:val="clear" w:color="auto" w:fill="auto"/>
          </w:tcPr>
          <w:p w14:paraId="227CEF99" w14:textId="577A30B5" w:rsidR="004571E4" w:rsidRPr="00155D1F" w:rsidRDefault="004571E4" w:rsidP="00C43AB1">
            <w:pPr>
              <w:pStyle w:val="Brezrazmikov"/>
              <w:jc w:val="left"/>
              <w:rPr>
                <w:rFonts w:cstheme="minorHAnsi"/>
              </w:rPr>
            </w:pPr>
            <w:r w:rsidRPr="00155D1F">
              <w:rPr>
                <w:snapToGrid w:val="0"/>
                <w:lang w:eastAsia="en-US"/>
              </w:rPr>
              <w:t>Dva nastavljiva časovna režima za pranje v odvisnosti od stopnje umazanosti posod – 4 do 8 s</w:t>
            </w:r>
          </w:p>
        </w:tc>
        <w:tc>
          <w:tcPr>
            <w:tcW w:w="2171" w:type="dxa"/>
          </w:tcPr>
          <w:p w14:paraId="2E0079E7" w14:textId="77777777" w:rsidR="004571E4" w:rsidRPr="00155D1F" w:rsidRDefault="00000000" w:rsidP="00C43AB1">
            <w:pPr>
              <w:pStyle w:val="Brezrazmikov"/>
              <w:jc w:val="left"/>
              <w:rPr>
                <w:rFonts w:cstheme="minorHAnsi"/>
              </w:rPr>
            </w:pPr>
            <w:sdt>
              <w:sdtPr>
                <w:rPr>
                  <w:rFonts w:cstheme="minorHAnsi"/>
                </w:rPr>
                <w:id w:val="817702294"/>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958529147"/>
            <w:placeholder>
              <w:docPart w:val="E46E1194D9144FEAAD4D4B5791C44F53"/>
            </w:placeholder>
            <w:showingPlcHdr/>
            <w:text/>
          </w:sdtPr>
          <w:sdtContent>
            <w:tc>
              <w:tcPr>
                <w:tcW w:w="0" w:type="auto"/>
              </w:tcPr>
              <w:p w14:paraId="63516B08" w14:textId="77777777" w:rsidR="004571E4" w:rsidRPr="00155D1F" w:rsidRDefault="004571E4" w:rsidP="00C43AB1">
                <w:pPr>
                  <w:pStyle w:val="Brezrazmikov"/>
                  <w:jc w:val="left"/>
                  <w:rPr>
                    <w:rFonts w:cstheme="minorHAnsi"/>
                    <w:b/>
                    <w:bCs/>
                  </w:rPr>
                </w:pPr>
                <w:r w:rsidRPr="00155D1F">
                  <w:rPr>
                    <w:rStyle w:val="Besedilooznabemesta"/>
                    <w:rFonts w:cstheme="minorHAnsi"/>
                  </w:rPr>
                  <w:t>Vpišite besedilo.</w:t>
                </w:r>
              </w:p>
            </w:tc>
          </w:sdtContent>
        </w:sdt>
      </w:tr>
      <w:tr w:rsidR="004571E4" w:rsidRPr="00155D1F" w14:paraId="484AF9A1" w14:textId="77777777" w:rsidTr="00BC75B0">
        <w:tc>
          <w:tcPr>
            <w:tcW w:w="5665" w:type="dxa"/>
            <w:shd w:val="clear" w:color="auto" w:fill="auto"/>
          </w:tcPr>
          <w:p w14:paraId="7478A7B5" w14:textId="05AB7549" w:rsidR="004571E4" w:rsidRPr="00155D1F" w:rsidRDefault="004571E4" w:rsidP="00C43AB1">
            <w:pPr>
              <w:pStyle w:val="Brezrazmikov"/>
              <w:rPr>
                <w:rFonts w:cstheme="minorHAnsi"/>
              </w:rPr>
            </w:pPr>
            <w:proofErr w:type="spellStart"/>
            <w:r w:rsidRPr="00155D1F">
              <w:rPr>
                <w:snapToGrid w:val="0"/>
                <w:lang w:eastAsia="en-US"/>
              </w:rPr>
              <w:t>Prigrajena</w:t>
            </w:r>
            <w:proofErr w:type="spellEnd"/>
            <w:r w:rsidRPr="00155D1F">
              <w:rPr>
                <w:snapToGrid w:val="0"/>
                <w:lang w:eastAsia="en-US"/>
              </w:rPr>
              <w:t xml:space="preserve"> pralna pištola z 20 m gumijasto cevjo na navijalnem bobnu</w:t>
            </w:r>
          </w:p>
        </w:tc>
        <w:tc>
          <w:tcPr>
            <w:tcW w:w="2171" w:type="dxa"/>
          </w:tcPr>
          <w:p w14:paraId="53C6B6BA" w14:textId="77777777" w:rsidR="004571E4" w:rsidRPr="00155D1F" w:rsidRDefault="00000000" w:rsidP="00C43AB1">
            <w:pPr>
              <w:pStyle w:val="Brezrazmikov"/>
              <w:jc w:val="left"/>
              <w:rPr>
                <w:rFonts w:cstheme="minorHAnsi"/>
              </w:rPr>
            </w:pPr>
            <w:sdt>
              <w:sdtPr>
                <w:rPr>
                  <w:rFonts w:cstheme="minorHAnsi"/>
                </w:rPr>
                <w:id w:val="513893943"/>
                <w14:checkbox>
                  <w14:checked w14:val="0"/>
                  <w14:checkedState w14:val="2612" w14:font="MS Gothic"/>
                  <w14:uncheckedState w14:val="2610" w14:font="MS Gothic"/>
                </w14:checkbox>
              </w:sdtPr>
              <w:sdtContent>
                <w:r w:rsidR="004571E4" w:rsidRPr="00155D1F">
                  <w:rPr>
                    <w:rFonts w:ascii="Segoe UI Symbol" w:eastAsia="MS Gothic" w:hAnsi="Segoe UI Symbol" w:cs="Segoe UI Symbol"/>
                  </w:rPr>
                  <w:t>☐</w:t>
                </w:r>
              </w:sdtContent>
            </w:sdt>
            <w:r w:rsidR="004571E4" w:rsidRPr="00155D1F">
              <w:rPr>
                <w:rFonts w:cstheme="minorHAnsi"/>
              </w:rPr>
              <w:t xml:space="preserve"> da, izpolnjujemo</w:t>
            </w:r>
          </w:p>
        </w:tc>
        <w:sdt>
          <w:sdtPr>
            <w:rPr>
              <w:rFonts w:cstheme="minorHAnsi"/>
              <w:b/>
              <w:bCs/>
            </w:rPr>
            <w:id w:val="-1344005965"/>
            <w:placeholder>
              <w:docPart w:val="8C67FC93568A41B3AF861A3F91CE555E"/>
            </w:placeholder>
            <w:showingPlcHdr/>
            <w:text/>
          </w:sdtPr>
          <w:sdtContent>
            <w:tc>
              <w:tcPr>
                <w:tcW w:w="0" w:type="auto"/>
              </w:tcPr>
              <w:p w14:paraId="095CCDAC" w14:textId="77777777" w:rsidR="004571E4" w:rsidRPr="00155D1F" w:rsidRDefault="004571E4" w:rsidP="00C43AB1">
                <w:pPr>
                  <w:pStyle w:val="Brezrazmikov"/>
                  <w:jc w:val="left"/>
                  <w:rPr>
                    <w:rFonts w:cstheme="minorHAnsi"/>
                  </w:rPr>
                </w:pPr>
                <w:r w:rsidRPr="00155D1F">
                  <w:rPr>
                    <w:rStyle w:val="Besedilooznabemesta"/>
                    <w:rFonts w:cstheme="minorHAnsi"/>
                  </w:rPr>
                  <w:t>Vpišite besedilo.</w:t>
                </w:r>
              </w:p>
            </w:tc>
          </w:sdtContent>
        </w:sdt>
      </w:tr>
      <w:tr w:rsidR="00B645D6" w:rsidRPr="00155D1F" w14:paraId="126F9149" w14:textId="77777777" w:rsidTr="00BC75B0">
        <w:tc>
          <w:tcPr>
            <w:tcW w:w="5665" w:type="dxa"/>
            <w:shd w:val="clear" w:color="auto" w:fill="auto"/>
          </w:tcPr>
          <w:p w14:paraId="097C1C48" w14:textId="77777777" w:rsidR="00B645D6" w:rsidRPr="00155D1F" w:rsidRDefault="00B645D6" w:rsidP="00C43AB1">
            <w:pPr>
              <w:pStyle w:val="Brezrazmikov"/>
              <w:rPr>
                <w:rFonts w:cstheme="minorHAnsi"/>
              </w:rPr>
            </w:pPr>
          </w:p>
        </w:tc>
        <w:tc>
          <w:tcPr>
            <w:tcW w:w="2171" w:type="dxa"/>
          </w:tcPr>
          <w:p w14:paraId="79559FE3" w14:textId="77777777" w:rsidR="00B645D6" w:rsidRPr="00155D1F" w:rsidRDefault="00B645D6" w:rsidP="00C43AB1">
            <w:pPr>
              <w:pStyle w:val="Brezrazmikov"/>
              <w:jc w:val="left"/>
              <w:rPr>
                <w:rFonts w:cstheme="minorHAnsi"/>
              </w:rPr>
            </w:pPr>
          </w:p>
        </w:tc>
        <w:tc>
          <w:tcPr>
            <w:tcW w:w="0" w:type="auto"/>
          </w:tcPr>
          <w:p w14:paraId="64E3CE55" w14:textId="77777777" w:rsidR="00B645D6" w:rsidRPr="00155D1F" w:rsidRDefault="00B645D6" w:rsidP="00C43AB1">
            <w:pPr>
              <w:pStyle w:val="Brezrazmikov"/>
              <w:jc w:val="left"/>
              <w:rPr>
                <w:rFonts w:cstheme="minorHAnsi"/>
                <w:b/>
                <w:bCs/>
              </w:rPr>
            </w:pPr>
          </w:p>
        </w:tc>
      </w:tr>
      <w:tr w:rsidR="002B1E4A" w:rsidRPr="00155D1F" w14:paraId="57A4A4FC" w14:textId="77777777" w:rsidTr="00BC75B0">
        <w:tc>
          <w:tcPr>
            <w:tcW w:w="5665" w:type="dxa"/>
            <w:shd w:val="clear" w:color="auto" w:fill="auto"/>
          </w:tcPr>
          <w:p w14:paraId="5D256167" w14:textId="51E06199" w:rsidR="002B1E4A" w:rsidRPr="00155D1F" w:rsidRDefault="002B1E4A" w:rsidP="002B1E4A">
            <w:pPr>
              <w:pStyle w:val="Brezrazmikov"/>
              <w:jc w:val="left"/>
              <w:rPr>
                <w:rFonts w:cstheme="minorHAnsi"/>
                <w:b/>
                <w:bCs/>
              </w:rPr>
            </w:pPr>
            <w:r w:rsidRPr="00155D1F">
              <w:rPr>
                <w:rFonts w:cstheme="minorHAnsi"/>
                <w:b/>
                <w:bCs/>
              </w:rPr>
              <w:t>SISTEM ZA IDENTIFIKACIJO PRAZNJENA ZABOJNIKOV</w:t>
            </w:r>
            <w:r w:rsidRPr="00155D1F">
              <w:rPr>
                <w:rFonts w:cstheme="minorHAnsi"/>
              </w:rPr>
              <w:t>, kot npr. MOBA (ali enakovredno)</w:t>
            </w:r>
          </w:p>
        </w:tc>
        <w:tc>
          <w:tcPr>
            <w:tcW w:w="2171" w:type="dxa"/>
          </w:tcPr>
          <w:p w14:paraId="7E169BFC" w14:textId="31FD0DC2" w:rsidR="002B1E4A" w:rsidRPr="00155D1F" w:rsidRDefault="00000000" w:rsidP="002B1E4A">
            <w:pPr>
              <w:pStyle w:val="Brezrazmikov"/>
              <w:jc w:val="left"/>
              <w:rPr>
                <w:rFonts w:cstheme="minorHAnsi"/>
                <w:b/>
                <w:bCs/>
              </w:rPr>
            </w:pPr>
            <w:sdt>
              <w:sdtPr>
                <w:rPr>
                  <w:rFonts w:cstheme="minorHAnsi"/>
                </w:rPr>
                <w:id w:val="967698913"/>
                <w14:checkbox>
                  <w14:checked w14:val="0"/>
                  <w14:checkedState w14:val="2612" w14:font="MS Gothic"/>
                  <w14:uncheckedState w14:val="2610" w14:font="MS Gothic"/>
                </w14:checkbox>
              </w:sdtPr>
              <w:sdtContent>
                <w:r w:rsidR="002B1E4A" w:rsidRPr="00155D1F">
                  <w:rPr>
                    <w:rFonts w:ascii="Segoe UI Symbol" w:eastAsia="MS Gothic" w:hAnsi="Segoe UI Symbol" w:cs="Segoe UI Symbol"/>
                  </w:rPr>
                  <w:t>☐</w:t>
                </w:r>
              </w:sdtContent>
            </w:sdt>
            <w:r w:rsidR="002B1E4A" w:rsidRPr="00155D1F">
              <w:rPr>
                <w:rFonts w:cstheme="minorHAnsi"/>
              </w:rPr>
              <w:t xml:space="preserve"> da, izpolnjujemo</w:t>
            </w:r>
          </w:p>
        </w:tc>
        <w:sdt>
          <w:sdtPr>
            <w:rPr>
              <w:rFonts w:cstheme="minorHAnsi"/>
              <w:b/>
              <w:bCs/>
            </w:rPr>
            <w:id w:val="-828524477"/>
            <w:placeholder>
              <w:docPart w:val="F78B799C42014EC78005B21CA2910F44"/>
            </w:placeholder>
            <w:showingPlcHdr/>
            <w:text/>
          </w:sdtPr>
          <w:sdtContent>
            <w:tc>
              <w:tcPr>
                <w:tcW w:w="0" w:type="auto"/>
              </w:tcPr>
              <w:p w14:paraId="446AFE25" w14:textId="5405ABFC" w:rsidR="002B1E4A" w:rsidRPr="00155D1F" w:rsidRDefault="002B1E4A" w:rsidP="002B1E4A">
                <w:pPr>
                  <w:pStyle w:val="Brezrazmikov"/>
                  <w:jc w:val="left"/>
                  <w:rPr>
                    <w:rFonts w:cstheme="minorHAnsi"/>
                    <w:b/>
                    <w:bCs/>
                  </w:rPr>
                </w:pPr>
                <w:r w:rsidRPr="00155D1F">
                  <w:rPr>
                    <w:rStyle w:val="Besedilooznabemesta"/>
                    <w:rFonts w:cstheme="minorHAnsi"/>
                  </w:rPr>
                  <w:t>Vpišite besedilo.</w:t>
                </w:r>
              </w:p>
            </w:tc>
          </w:sdtContent>
        </w:sdt>
      </w:tr>
      <w:tr w:rsidR="00B645D6" w:rsidRPr="00155D1F" w14:paraId="6CCB8AF4" w14:textId="77777777" w:rsidTr="00BC75B0">
        <w:tc>
          <w:tcPr>
            <w:tcW w:w="5665" w:type="dxa"/>
            <w:shd w:val="clear" w:color="auto" w:fill="auto"/>
          </w:tcPr>
          <w:p w14:paraId="7679A133" w14:textId="1096E3E6" w:rsidR="00B645D6" w:rsidRPr="00155D1F" w:rsidRDefault="00B645D6" w:rsidP="00C43AB1">
            <w:pPr>
              <w:pStyle w:val="Brezrazmikov"/>
              <w:jc w:val="left"/>
              <w:rPr>
                <w:rFonts w:cstheme="minorHAnsi"/>
              </w:rPr>
            </w:pPr>
            <w:r w:rsidRPr="00155D1F">
              <w:rPr>
                <w:rFonts w:eastAsia="Cambria" w:cs="Calibri"/>
              </w:rPr>
              <w:t xml:space="preserve">Celotna komunikacija sistema in vgrajene komponente </w:t>
            </w:r>
            <w:r w:rsidR="00C43AB1" w:rsidRPr="00155D1F">
              <w:rPr>
                <w:rFonts w:eastAsia="Cambria" w:cs="Calibri"/>
              </w:rPr>
              <w:t>bazirajo</w:t>
            </w:r>
            <w:r w:rsidRPr="00155D1F">
              <w:rPr>
                <w:rFonts w:eastAsia="Cambria" w:cs="Calibri"/>
              </w:rPr>
              <w:t xml:space="preserve"> na </w:t>
            </w:r>
            <w:proofErr w:type="spellStart"/>
            <w:r w:rsidRPr="00155D1F">
              <w:rPr>
                <w:rFonts w:eastAsia="Cambria" w:cs="Calibri"/>
              </w:rPr>
              <w:t>CleANopen</w:t>
            </w:r>
            <w:proofErr w:type="spellEnd"/>
            <w:r w:rsidRPr="00155D1F">
              <w:rPr>
                <w:rFonts w:eastAsia="Cambria" w:cs="Calibri"/>
              </w:rPr>
              <w:t xml:space="preserve"> komunikacijskem protokolu. Sistem mora dovoljevati naknadno vgradnjo naprav drugih proizvajalcev, še posebno tehtalnih sistemov, ki prav tako bazirajo na </w:t>
            </w:r>
            <w:proofErr w:type="spellStart"/>
            <w:r w:rsidRPr="00155D1F">
              <w:rPr>
                <w:rFonts w:eastAsia="Cambria" w:cs="Calibri"/>
              </w:rPr>
              <w:t>CleANopen</w:t>
            </w:r>
            <w:proofErr w:type="spellEnd"/>
            <w:r w:rsidRPr="00155D1F">
              <w:rPr>
                <w:rFonts w:eastAsia="Cambria" w:cs="Calibri"/>
              </w:rPr>
              <w:t xml:space="preserve"> komunikacijskem protokolu.</w:t>
            </w:r>
          </w:p>
        </w:tc>
        <w:tc>
          <w:tcPr>
            <w:tcW w:w="2171" w:type="dxa"/>
          </w:tcPr>
          <w:p w14:paraId="332A106C" w14:textId="77777777" w:rsidR="00B645D6" w:rsidRPr="00155D1F" w:rsidRDefault="00000000" w:rsidP="00C43AB1">
            <w:pPr>
              <w:pStyle w:val="Brezrazmikov"/>
              <w:jc w:val="left"/>
              <w:rPr>
                <w:rFonts w:cstheme="minorHAnsi"/>
              </w:rPr>
            </w:pPr>
            <w:sdt>
              <w:sdtPr>
                <w:rPr>
                  <w:rFonts w:cstheme="minorHAnsi"/>
                </w:rPr>
                <w:id w:val="662057900"/>
                <w14:checkbox>
                  <w14:checked w14:val="0"/>
                  <w14:checkedState w14:val="2612" w14:font="MS Gothic"/>
                  <w14:uncheckedState w14:val="2610" w14:font="MS Gothic"/>
                </w14:checkbox>
              </w:sdtPr>
              <w:sdtContent>
                <w:r w:rsidR="00B645D6" w:rsidRPr="00155D1F">
                  <w:rPr>
                    <w:rFonts w:ascii="Segoe UI Symbol" w:eastAsia="MS Gothic" w:hAnsi="Segoe UI Symbol" w:cs="Segoe UI Symbol"/>
                  </w:rPr>
                  <w:t>☐</w:t>
                </w:r>
              </w:sdtContent>
            </w:sdt>
            <w:r w:rsidR="00B645D6" w:rsidRPr="00155D1F">
              <w:rPr>
                <w:rFonts w:cstheme="minorHAnsi"/>
              </w:rPr>
              <w:t xml:space="preserve"> da, izpolnjujemo</w:t>
            </w:r>
          </w:p>
        </w:tc>
        <w:sdt>
          <w:sdtPr>
            <w:rPr>
              <w:rFonts w:cstheme="minorHAnsi"/>
              <w:b/>
              <w:bCs/>
            </w:rPr>
            <w:id w:val="-1835608683"/>
            <w:placeholder>
              <w:docPart w:val="333EB39BABF149A5BF98EE7AFBAC0173"/>
            </w:placeholder>
            <w:showingPlcHdr/>
            <w:text/>
          </w:sdtPr>
          <w:sdtContent>
            <w:tc>
              <w:tcPr>
                <w:tcW w:w="0" w:type="auto"/>
              </w:tcPr>
              <w:p w14:paraId="6FC4D27A" w14:textId="77777777" w:rsidR="00B645D6" w:rsidRPr="00155D1F" w:rsidRDefault="00B645D6" w:rsidP="00C43AB1">
                <w:pPr>
                  <w:pStyle w:val="Brezrazmikov"/>
                  <w:jc w:val="left"/>
                  <w:rPr>
                    <w:rFonts w:cstheme="minorHAnsi"/>
                    <w:b/>
                    <w:bCs/>
                  </w:rPr>
                </w:pPr>
                <w:r w:rsidRPr="00155D1F">
                  <w:rPr>
                    <w:rStyle w:val="Besedilooznabemesta"/>
                    <w:rFonts w:cstheme="minorHAnsi"/>
                  </w:rPr>
                  <w:t>Vpišite besedilo.</w:t>
                </w:r>
              </w:p>
            </w:tc>
          </w:sdtContent>
        </w:sdt>
      </w:tr>
      <w:tr w:rsidR="00B645D6" w:rsidRPr="00155D1F" w14:paraId="55A4EA46" w14:textId="77777777" w:rsidTr="00BC75B0">
        <w:tc>
          <w:tcPr>
            <w:tcW w:w="5665" w:type="dxa"/>
            <w:shd w:val="clear" w:color="auto" w:fill="auto"/>
          </w:tcPr>
          <w:p w14:paraId="579E9D90" w14:textId="2D5365F9" w:rsidR="00B645D6" w:rsidRPr="00155D1F" w:rsidRDefault="00B645D6" w:rsidP="00C43AB1">
            <w:pPr>
              <w:pStyle w:val="Brezrazmikov"/>
              <w:rPr>
                <w:rFonts w:cstheme="minorHAnsi"/>
              </w:rPr>
            </w:pPr>
            <w:r w:rsidRPr="00155D1F">
              <w:rPr>
                <w:rFonts w:eastAsia="Cambria" w:cs="Calibri"/>
              </w:rPr>
              <w:t>Sistem mora pretežno delovati samodejno in brez</w:t>
            </w:r>
            <w:r w:rsidR="00C43AB1" w:rsidRPr="00155D1F">
              <w:rPr>
                <w:rFonts w:eastAsia="Cambria" w:cs="Calibri"/>
              </w:rPr>
              <w:t xml:space="preserve"> </w:t>
            </w:r>
            <w:r w:rsidRPr="00155D1F">
              <w:rPr>
                <w:rFonts w:eastAsia="Cambria" w:cs="Calibri"/>
              </w:rPr>
              <w:t>dodatnega upravljanja</w:t>
            </w:r>
            <w:r w:rsidR="00C43AB1" w:rsidRPr="00155D1F">
              <w:rPr>
                <w:rFonts w:eastAsia="Cambria" w:cs="Calibri"/>
              </w:rPr>
              <w:t>.</w:t>
            </w:r>
          </w:p>
        </w:tc>
        <w:tc>
          <w:tcPr>
            <w:tcW w:w="2171" w:type="dxa"/>
          </w:tcPr>
          <w:p w14:paraId="7B0F7EF1" w14:textId="77777777" w:rsidR="00B645D6" w:rsidRPr="00155D1F" w:rsidRDefault="00000000" w:rsidP="00C43AB1">
            <w:pPr>
              <w:pStyle w:val="Brezrazmikov"/>
              <w:jc w:val="left"/>
              <w:rPr>
                <w:rFonts w:cstheme="minorHAnsi"/>
              </w:rPr>
            </w:pPr>
            <w:sdt>
              <w:sdtPr>
                <w:rPr>
                  <w:rFonts w:cstheme="minorHAnsi"/>
                </w:rPr>
                <w:id w:val="417059752"/>
                <w14:checkbox>
                  <w14:checked w14:val="0"/>
                  <w14:checkedState w14:val="2612" w14:font="MS Gothic"/>
                  <w14:uncheckedState w14:val="2610" w14:font="MS Gothic"/>
                </w14:checkbox>
              </w:sdtPr>
              <w:sdtContent>
                <w:r w:rsidR="00B645D6" w:rsidRPr="00155D1F">
                  <w:rPr>
                    <w:rFonts w:ascii="Segoe UI Symbol" w:eastAsia="MS Gothic" w:hAnsi="Segoe UI Symbol" w:cs="Segoe UI Symbol"/>
                  </w:rPr>
                  <w:t>☐</w:t>
                </w:r>
              </w:sdtContent>
            </w:sdt>
            <w:r w:rsidR="00B645D6" w:rsidRPr="00155D1F">
              <w:rPr>
                <w:rFonts w:cstheme="minorHAnsi"/>
              </w:rPr>
              <w:t xml:space="preserve"> da, izpolnjujemo</w:t>
            </w:r>
          </w:p>
        </w:tc>
        <w:sdt>
          <w:sdtPr>
            <w:rPr>
              <w:rFonts w:cstheme="minorHAnsi"/>
              <w:b/>
              <w:bCs/>
            </w:rPr>
            <w:id w:val="943183594"/>
            <w:placeholder>
              <w:docPart w:val="7128F152E6D2464EA2F8AA10FEEA11E3"/>
            </w:placeholder>
            <w:showingPlcHdr/>
            <w:text/>
          </w:sdtPr>
          <w:sdtContent>
            <w:tc>
              <w:tcPr>
                <w:tcW w:w="0" w:type="auto"/>
              </w:tcPr>
              <w:p w14:paraId="1C85D764" w14:textId="77777777" w:rsidR="00B645D6" w:rsidRPr="00155D1F" w:rsidRDefault="00B645D6" w:rsidP="00C43AB1">
                <w:pPr>
                  <w:pStyle w:val="Brezrazmikov"/>
                  <w:jc w:val="left"/>
                  <w:rPr>
                    <w:rFonts w:cstheme="minorHAnsi"/>
                  </w:rPr>
                </w:pPr>
                <w:r w:rsidRPr="00155D1F">
                  <w:rPr>
                    <w:rStyle w:val="Besedilooznabemesta"/>
                    <w:rFonts w:cstheme="minorHAnsi"/>
                  </w:rPr>
                  <w:t>Vpišite besedilo.</w:t>
                </w:r>
              </w:p>
            </w:tc>
          </w:sdtContent>
        </w:sdt>
      </w:tr>
      <w:tr w:rsidR="00B645D6" w:rsidRPr="00155D1F" w14:paraId="4A1819DB" w14:textId="77777777" w:rsidTr="00BC75B0">
        <w:tc>
          <w:tcPr>
            <w:tcW w:w="5665" w:type="dxa"/>
            <w:shd w:val="clear" w:color="auto" w:fill="auto"/>
          </w:tcPr>
          <w:p w14:paraId="32BC5C31" w14:textId="3486EE3E" w:rsidR="00B645D6" w:rsidRPr="00155D1F" w:rsidRDefault="00B645D6" w:rsidP="00C43AB1">
            <w:pPr>
              <w:pStyle w:val="Brezrazmikov"/>
              <w:rPr>
                <w:rFonts w:cstheme="minorHAnsi"/>
              </w:rPr>
            </w:pPr>
            <w:r w:rsidRPr="00155D1F">
              <w:rPr>
                <w:rFonts w:eastAsia="Cambria" w:cs="Calibri"/>
              </w:rPr>
              <w:t>Ponudnik mora zagotoviti povezavo z obstoječim sistemom in programsko opremo, ki jo uporablja naročnik</w:t>
            </w:r>
            <w:r w:rsidR="00C43AB1" w:rsidRPr="00155D1F">
              <w:rPr>
                <w:rFonts w:eastAsia="Cambria" w:cs="Calibri"/>
              </w:rPr>
              <w:t xml:space="preserve"> (</w:t>
            </w:r>
            <w:proofErr w:type="spellStart"/>
            <w:r w:rsidR="00C43AB1" w:rsidRPr="00155D1F">
              <w:rPr>
                <w:rFonts w:eastAsia="Cambria" w:cs="Calibri"/>
              </w:rPr>
              <w:t>Bass</w:t>
            </w:r>
            <w:proofErr w:type="spellEnd"/>
            <w:r w:rsidR="00C43AB1" w:rsidRPr="00155D1F">
              <w:rPr>
                <w:rFonts w:eastAsia="Cambria" w:cs="Calibri"/>
              </w:rPr>
              <w:t>, Ekolog)</w:t>
            </w:r>
            <w:r w:rsidRPr="00155D1F">
              <w:rPr>
                <w:rFonts w:eastAsia="Cambria" w:cs="Calibri"/>
              </w:rPr>
              <w:t>.</w:t>
            </w:r>
          </w:p>
        </w:tc>
        <w:tc>
          <w:tcPr>
            <w:tcW w:w="2171" w:type="dxa"/>
          </w:tcPr>
          <w:p w14:paraId="7F2998B1" w14:textId="77777777" w:rsidR="00B645D6" w:rsidRPr="00155D1F" w:rsidRDefault="00000000" w:rsidP="00C43AB1">
            <w:pPr>
              <w:pStyle w:val="Brezrazmikov"/>
              <w:jc w:val="left"/>
              <w:rPr>
                <w:rFonts w:cstheme="minorHAnsi"/>
              </w:rPr>
            </w:pPr>
            <w:sdt>
              <w:sdtPr>
                <w:rPr>
                  <w:rFonts w:cstheme="minorHAnsi"/>
                </w:rPr>
                <w:id w:val="678854204"/>
                <w14:checkbox>
                  <w14:checked w14:val="0"/>
                  <w14:checkedState w14:val="2612" w14:font="MS Gothic"/>
                  <w14:uncheckedState w14:val="2610" w14:font="MS Gothic"/>
                </w14:checkbox>
              </w:sdtPr>
              <w:sdtContent>
                <w:r w:rsidR="00B645D6" w:rsidRPr="00155D1F">
                  <w:rPr>
                    <w:rFonts w:ascii="Segoe UI Symbol" w:eastAsia="MS Gothic" w:hAnsi="Segoe UI Symbol" w:cs="Segoe UI Symbol"/>
                  </w:rPr>
                  <w:t>☐</w:t>
                </w:r>
              </w:sdtContent>
            </w:sdt>
            <w:r w:rsidR="00B645D6" w:rsidRPr="00155D1F">
              <w:rPr>
                <w:rFonts w:cstheme="minorHAnsi"/>
              </w:rPr>
              <w:t xml:space="preserve"> da, izpolnjujemo</w:t>
            </w:r>
          </w:p>
        </w:tc>
        <w:sdt>
          <w:sdtPr>
            <w:rPr>
              <w:rFonts w:cstheme="minorHAnsi"/>
              <w:b/>
              <w:bCs/>
            </w:rPr>
            <w:id w:val="825939016"/>
            <w:placeholder>
              <w:docPart w:val="DE1B15F9B676418F960B3D22D24EE0A6"/>
            </w:placeholder>
            <w:showingPlcHdr/>
            <w:text/>
          </w:sdtPr>
          <w:sdtContent>
            <w:tc>
              <w:tcPr>
                <w:tcW w:w="0" w:type="auto"/>
              </w:tcPr>
              <w:p w14:paraId="79D3B6C8" w14:textId="77777777" w:rsidR="00B645D6" w:rsidRPr="00155D1F" w:rsidRDefault="00B645D6" w:rsidP="00C43AB1">
                <w:pPr>
                  <w:pStyle w:val="Brezrazmikov"/>
                  <w:jc w:val="left"/>
                  <w:rPr>
                    <w:rFonts w:cstheme="minorHAnsi"/>
                  </w:rPr>
                </w:pPr>
                <w:r w:rsidRPr="00155D1F">
                  <w:rPr>
                    <w:rStyle w:val="Besedilooznabemesta"/>
                    <w:rFonts w:cstheme="minorHAnsi"/>
                  </w:rPr>
                  <w:t>Vpišite besedilo.</w:t>
                </w:r>
              </w:p>
            </w:tc>
          </w:sdtContent>
        </w:sdt>
      </w:tr>
      <w:tr w:rsidR="00B645D6" w:rsidRPr="00155D1F" w14:paraId="451F7345" w14:textId="77777777" w:rsidTr="00BC75B0">
        <w:tc>
          <w:tcPr>
            <w:tcW w:w="5665" w:type="dxa"/>
            <w:shd w:val="clear" w:color="auto" w:fill="auto"/>
          </w:tcPr>
          <w:p w14:paraId="19A4C280" w14:textId="7D08419B" w:rsidR="00B645D6" w:rsidRPr="00155D1F" w:rsidRDefault="00B645D6" w:rsidP="00C43AB1">
            <w:pPr>
              <w:pStyle w:val="Brezrazmikov"/>
              <w:jc w:val="left"/>
              <w:rPr>
                <w:rFonts w:cstheme="minorHAnsi"/>
              </w:rPr>
            </w:pPr>
            <w:r w:rsidRPr="00155D1F">
              <w:rPr>
                <w:rFonts w:eastAsia="Cambria" w:cs="Calibri"/>
              </w:rPr>
              <w:t xml:space="preserve">Sistem mora omogočati identifikacijo RFID </w:t>
            </w:r>
            <w:proofErr w:type="spellStart"/>
            <w:r w:rsidRPr="00155D1F">
              <w:rPr>
                <w:rFonts w:eastAsia="Cambria" w:cs="Calibri"/>
              </w:rPr>
              <w:t>transponderja</w:t>
            </w:r>
            <w:proofErr w:type="spellEnd"/>
            <w:r w:rsidRPr="00155D1F">
              <w:rPr>
                <w:rFonts w:eastAsia="Cambria" w:cs="Calibri"/>
              </w:rPr>
              <w:t xml:space="preserve"> s frekvenco 134,2 kHz (čip samo za branje (»</w:t>
            </w:r>
            <w:proofErr w:type="spellStart"/>
            <w:r w:rsidRPr="00155D1F">
              <w:rPr>
                <w:rFonts w:eastAsia="Cambria" w:cs="Calibri"/>
              </w:rPr>
              <w:t>read-only</w:t>
            </w:r>
            <w:proofErr w:type="spellEnd"/>
            <w:r w:rsidRPr="00155D1F">
              <w:rPr>
                <w:rFonts w:eastAsia="Cambria" w:cs="Calibri"/>
              </w:rPr>
              <w:t>«), HDX, gnezdo čipa v skladu z RAL GZ 951/1, možnost branja čipov s stekleno cevčico (</w:t>
            </w:r>
            <w:proofErr w:type="spellStart"/>
            <w:r w:rsidRPr="00155D1F">
              <w:rPr>
                <w:rFonts w:eastAsia="Cambria" w:cs="Calibri"/>
              </w:rPr>
              <w:t>Glass</w:t>
            </w:r>
            <w:proofErr w:type="spellEnd"/>
            <w:r w:rsidRPr="00155D1F">
              <w:rPr>
                <w:rFonts w:eastAsia="Cambria" w:cs="Calibri"/>
              </w:rPr>
              <w:t xml:space="preserve"> Tube).</w:t>
            </w:r>
          </w:p>
        </w:tc>
        <w:tc>
          <w:tcPr>
            <w:tcW w:w="2171" w:type="dxa"/>
          </w:tcPr>
          <w:p w14:paraId="60C6571B" w14:textId="77777777" w:rsidR="00B645D6" w:rsidRPr="00155D1F" w:rsidRDefault="00000000" w:rsidP="00C43AB1">
            <w:pPr>
              <w:pStyle w:val="Brezrazmikov"/>
              <w:jc w:val="left"/>
              <w:rPr>
                <w:rFonts w:cstheme="minorHAnsi"/>
              </w:rPr>
            </w:pPr>
            <w:sdt>
              <w:sdtPr>
                <w:rPr>
                  <w:rFonts w:cstheme="minorHAnsi"/>
                </w:rPr>
                <w:id w:val="736515752"/>
                <w14:checkbox>
                  <w14:checked w14:val="0"/>
                  <w14:checkedState w14:val="2612" w14:font="MS Gothic"/>
                  <w14:uncheckedState w14:val="2610" w14:font="MS Gothic"/>
                </w14:checkbox>
              </w:sdtPr>
              <w:sdtContent>
                <w:r w:rsidR="00B645D6" w:rsidRPr="00155D1F">
                  <w:rPr>
                    <w:rFonts w:ascii="Segoe UI Symbol" w:eastAsia="MS Gothic" w:hAnsi="Segoe UI Symbol" w:cs="Segoe UI Symbol"/>
                  </w:rPr>
                  <w:t>☐</w:t>
                </w:r>
              </w:sdtContent>
            </w:sdt>
            <w:r w:rsidR="00B645D6" w:rsidRPr="00155D1F">
              <w:rPr>
                <w:rFonts w:cstheme="minorHAnsi"/>
              </w:rPr>
              <w:t xml:space="preserve"> da, izpolnjujemo</w:t>
            </w:r>
          </w:p>
        </w:tc>
        <w:sdt>
          <w:sdtPr>
            <w:rPr>
              <w:rFonts w:cstheme="minorHAnsi"/>
              <w:b/>
              <w:bCs/>
            </w:rPr>
            <w:id w:val="-867446290"/>
            <w:placeholder>
              <w:docPart w:val="435DE8B1B3C24BDA9C0C8FED53EA0D94"/>
            </w:placeholder>
            <w:showingPlcHdr/>
            <w:text/>
          </w:sdtPr>
          <w:sdtContent>
            <w:tc>
              <w:tcPr>
                <w:tcW w:w="0" w:type="auto"/>
              </w:tcPr>
              <w:p w14:paraId="34087FE6" w14:textId="77777777" w:rsidR="00B645D6" w:rsidRPr="00155D1F" w:rsidRDefault="00B645D6" w:rsidP="00C43AB1">
                <w:pPr>
                  <w:pStyle w:val="Brezrazmikov"/>
                  <w:jc w:val="left"/>
                  <w:rPr>
                    <w:rFonts w:cstheme="minorHAnsi"/>
                    <w:b/>
                    <w:bCs/>
                  </w:rPr>
                </w:pPr>
                <w:r w:rsidRPr="00155D1F">
                  <w:rPr>
                    <w:rStyle w:val="Besedilooznabemesta"/>
                    <w:rFonts w:cstheme="minorHAnsi"/>
                  </w:rPr>
                  <w:t>Vpišite besedilo.</w:t>
                </w:r>
              </w:p>
            </w:tc>
          </w:sdtContent>
        </w:sdt>
      </w:tr>
      <w:tr w:rsidR="00B645D6" w:rsidRPr="00155D1F" w14:paraId="0A8A59A0" w14:textId="77777777" w:rsidTr="00BC75B0">
        <w:tc>
          <w:tcPr>
            <w:tcW w:w="5665" w:type="dxa"/>
            <w:shd w:val="clear" w:color="auto" w:fill="auto"/>
          </w:tcPr>
          <w:p w14:paraId="6295FA4D" w14:textId="70FD8B43" w:rsidR="00B645D6" w:rsidRPr="00155D1F" w:rsidRDefault="00B645D6" w:rsidP="00C43AB1">
            <w:pPr>
              <w:pStyle w:val="Brezrazmikov"/>
              <w:rPr>
                <w:rFonts w:cstheme="minorHAnsi"/>
              </w:rPr>
            </w:pPr>
            <w:r w:rsidRPr="00155D1F">
              <w:rPr>
                <w:rFonts w:eastAsia="Cambria" w:cs="Calibri"/>
              </w:rPr>
              <w:t>Tresljaji vozila, spremembe ali izpad napetosti ne smejo povzročiti izgub</w:t>
            </w:r>
            <w:r w:rsidR="00C43AB1" w:rsidRPr="00155D1F">
              <w:rPr>
                <w:rFonts w:eastAsia="Cambria" w:cs="Calibri"/>
              </w:rPr>
              <w:t>e</w:t>
            </w:r>
            <w:r w:rsidRPr="00155D1F">
              <w:rPr>
                <w:rFonts w:eastAsia="Cambria" w:cs="Calibri"/>
              </w:rPr>
              <w:t xml:space="preserve"> podatkov.</w:t>
            </w:r>
          </w:p>
        </w:tc>
        <w:tc>
          <w:tcPr>
            <w:tcW w:w="2171" w:type="dxa"/>
          </w:tcPr>
          <w:p w14:paraId="2EB04CD1" w14:textId="77777777" w:rsidR="00B645D6" w:rsidRPr="00155D1F" w:rsidRDefault="00000000" w:rsidP="00C43AB1">
            <w:pPr>
              <w:pStyle w:val="Brezrazmikov"/>
              <w:jc w:val="left"/>
              <w:rPr>
                <w:rFonts w:cstheme="minorHAnsi"/>
              </w:rPr>
            </w:pPr>
            <w:sdt>
              <w:sdtPr>
                <w:rPr>
                  <w:rFonts w:cstheme="minorHAnsi"/>
                </w:rPr>
                <w:id w:val="-229776655"/>
                <w14:checkbox>
                  <w14:checked w14:val="0"/>
                  <w14:checkedState w14:val="2612" w14:font="MS Gothic"/>
                  <w14:uncheckedState w14:val="2610" w14:font="MS Gothic"/>
                </w14:checkbox>
              </w:sdtPr>
              <w:sdtContent>
                <w:r w:rsidR="00B645D6" w:rsidRPr="00155D1F">
                  <w:rPr>
                    <w:rFonts w:ascii="Segoe UI Symbol" w:eastAsia="MS Gothic" w:hAnsi="Segoe UI Symbol" w:cs="Segoe UI Symbol"/>
                  </w:rPr>
                  <w:t>☐</w:t>
                </w:r>
              </w:sdtContent>
            </w:sdt>
            <w:r w:rsidR="00B645D6" w:rsidRPr="00155D1F">
              <w:rPr>
                <w:rFonts w:cstheme="minorHAnsi"/>
              </w:rPr>
              <w:t xml:space="preserve"> da, izpolnjujemo</w:t>
            </w:r>
          </w:p>
        </w:tc>
        <w:sdt>
          <w:sdtPr>
            <w:rPr>
              <w:rFonts w:cstheme="minorHAnsi"/>
              <w:b/>
              <w:bCs/>
            </w:rPr>
            <w:id w:val="-1534261553"/>
            <w:placeholder>
              <w:docPart w:val="425B0421A8A94BB6A39E62793469DA8C"/>
            </w:placeholder>
            <w:showingPlcHdr/>
            <w:text/>
          </w:sdtPr>
          <w:sdtContent>
            <w:tc>
              <w:tcPr>
                <w:tcW w:w="0" w:type="auto"/>
              </w:tcPr>
              <w:p w14:paraId="3C7FB688" w14:textId="77777777" w:rsidR="00B645D6" w:rsidRPr="00155D1F" w:rsidRDefault="00B645D6" w:rsidP="00C43AB1">
                <w:pPr>
                  <w:pStyle w:val="Brezrazmikov"/>
                  <w:jc w:val="left"/>
                  <w:rPr>
                    <w:rFonts w:cstheme="minorHAnsi"/>
                  </w:rPr>
                </w:pPr>
                <w:r w:rsidRPr="00155D1F">
                  <w:rPr>
                    <w:rStyle w:val="Besedilooznabemesta"/>
                    <w:rFonts w:cstheme="minorHAnsi"/>
                  </w:rPr>
                  <w:t>Vpišite besedilo.</w:t>
                </w:r>
              </w:p>
            </w:tc>
          </w:sdtContent>
        </w:sdt>
      </w:tr>
      <w:tr w:rsidR="00B645D6" w:rsidRPr="00155D1F" w14:paraId="35B978B8" w14:textId="77777777" w:rsidTr="00BC75B0">
        <w:tc>
          <w:tcPr>
            <w:tcW w:w="5665" w:type="dxa"/>
            <w:shd w:val="clear" w:color="auto" w:fill="auto"/>
          </w:tcPr>
          <w:p w14:paraId="789CF6E9" w14:textId="16D6F6F3" w:rsidR="00B645D6" w:rsidRPr="00155D1F" w:rsidRDefault="00B645D6" w:rsidP="00C43AB1">
            <w:pPr>
              <w:pStyle w:val="Brezrazmikov"/>
              <w:rPr>
                <w:rFonts w:cstheme="minorHAnsi"/>
              </w:rPr>
            </w:pPr>
            <w:r w:rsidRPr="00155D1F">
              <w:rPr>
                <w:rFonts w:eastAsia="Cambria" w:cs="Calibri"/>
              </w:rPr>
              <w:t xml:space="preserve">Sistem mora biti odporen na običajne vremenske razmere, sevanja drugih električnih naprav ali voznega </w:t>
            </w:r>
            <w:r w:rsidRPr="00155D1F">
              <w:rPr>
                <w:rFonts w:eastAsia="Cambria" w:cs="Calibri"/>
              </w:rPr>
              <w:lastRenderedPageBreak/>
              <w:t xml:space="preserve">voda, električnih central itd. Temperatura uporabe opreme vozila in </w:t>
            </w:r>
            <w:proofErr w:type="spellStart"/>
            <w:r w:rsidRPr="00155D1F">
              <w:rPr>
                <w:rFonts w:eastAsia="Cambria" w:cs="Calibri"/>
              </w:rPr>
              <w:t>transponderja</w:t>
            </w:r>
            <w:proofErr w:type="spellEnd"/>
            <w:r w:rsidRPr="00155D1F">
              <w:rPr>
                <w:rFonts w:eastAsia="Cambria" w:cs="Calibri"/>
              </w:rPr>
              <w:t xml:space="preserve"> mora biti od -25 do 50 °C.</w:t>
            </w:r>
          </w:p>
        </w:tc>
        <w:tc>
          <w:tcPr>
            <w:tcW w:w="2171" w:type="dxa"/>
          </w:tcPr>
          <w:p w14:paraId="38B933CB" w14:textId="77777777" w:rsidR="00B645D6" w:rsidRPr="00155D1F" w:rsidRDefault="00000000" w:rsidP="00C43AB1">
            <w:pPr>
              <w:pStyle w:val="Brezrazmikov"/>
              <w:jc w:val="left"/>
              <w:rPr>
                <w:rFonts w:cstheme="minorHAnsi"/>
              </w:rPr>
            </w:pPr>
            <w:sdt>
              <w:sdtPr>
                <w:rPr>
                  <w:rFonts w:cstheme="minorHAnsi"/>
                </w:rPr>
                <w:id w:val="-1980295198"/>
                <w14:checkbox>
                  <w14:checked w14:val="0"/>
                  <w14:checkedState w14:val="2612" w14:font="MS Gothic"/>
                  <w14:uncheckedState w14:val="2610" w14:font="MS Gothic"/>
                </w14:checkbox>
              </w:sdtPr>
              <w:sdtContent>
                <w:r w:rsidR="00B645D6" w:rsidRPr="00155D1F">
                  <w:rPr>
                    <w:rFonts w:ascii="Segoe UI Symbol" w:eastAsia="MS Gothic" w:hAnsi="Segoe UI Symbol" w:cs="Segoe UI Symbol"/>
                  </w:rPr>
                  <w:t>☐</w:t>
                </w:r>
              </w:sdtContent>
            </w:sdt>
            <w:r w:rsidR="00B645D6" w:rsidRPr="00155D1F">
              <w:rPr>
                <w:rFonts w:cstheme="minorHAnsi"/>
              </w:rPr>
              <w:t xml:space="preserve"> da, izpolnjujemo</w:t>
            </w:r>
          </w:p>
        </w:tc>
        <w:sdt>
          <w:sdtPr>
            <w:rPr>
              <w:rFonts w:cstheme="minorHAnsi"/>
              <w:b/>
              <w:bCs/>
            </w:rPr>
            <w:id w:val="-2058698387"/>
            <w:placeholder>
              <w:docPart w:val="DA47E044468743F3BC4EB7287538371B"/>
            </w:placeholder>
            <w:showingPlcHdr/>
            <w:text/>
          </w:sdtPr>
          <w:sdtContent>
            <w:tc>
              <w:tcPr>
                <w:tcW w:w="0" w:type="auto"/>
              </w:tcPr>
              <w:p w14:paraId="3404C2FF" w14:textId="77777777" w:rsidR="00B645D6" w:rsidRPr="00155D1F" w:rsidRDefault="00B645D6" w:rsidP="00C43AB1">
                <w:pPr>
                  <w:pStyle w:val="Brezrazmikov"/>
                  <w:jc w:val="left"/>
                  <w:rPr>
                    <w:rFonts w:cstheme="minorHAnsi"/>
                  </w:rPr>
                </w:pPr>
                <w:r w:rsidRPr="00155D1F">
                  <w:rPr>
                    <w:rStyle w:val="Besedilooznabemesta"/>
                    <w:rFonts w:cstheme="minorHAnsi"/>
                  </w:rPr>
                  <w:t>Vpišite besedilo.</w:t>
                </w:r>
              </w:p>
            </w:tc>
          </w:sdtContent>
        </w:sdt>
      </w:tr>
      <w:tr w:rsidR="00B645D6" w:rsidRPr="00155D1F" w14:paraId="5B5F3649" w14:textId="77777777" w:rsidTr="00BC75B0">
        <w:tc>
          <w:tcPr>
            <w:tcW w:w="5665" w:type="dxa"/>
            <w:shd w:val="clear" w:color="auto" w:fill="auto"/>
          </w:tcPr>
          <w:p w14:paraId="080B5B2B" w14:textId="4FCC77EE" w:rsidR="00B645D6" w:rsidRPr="00155D1F" w:rsidRDefault="00B645D6" w:rsidP="00C43AB1">
            <w:pPr>
              <w:pStyle w:val="Brezrazmikov"/>
              <w:rPr>
                <w:rFonts w:cstheme="minorHAnsi"/>
              </w:rPr>
            </w:pPr>
            <w:r w:rsidRPr="00155D1F">
              <w:rPr>
                <w:rFonts w:eastAsia="Cambria" w:cs="Calibri"/>
              </w:rPr>
              <w:t>Neposredne zaporedne večkratne izpraznitve ene posode za odpadke na eni strani stresalnega sistema (ponovno tresenje ali večkratno stresanje zaradi zamrznitve) ne smejo povzročiti večkratnega štetja. Za večkratno polnjene posode za odpadke mora biti omogočeno večkratno štetje. Za to je treba v sistemu uporabiti filter, ki glede na čas, med prvo in drugo/nadaljnjo izpraznitvijo (1 do 30 minut, minutna nastavitev) in/ali glede na število izpraznjenih posod med prvo in nadaljnjo izpraznitvijo (do 100 kos, nastavljivo za kos), omogoči ponoven / večkraten obračun teh posod.</w:t>
            </w:r>
          </w:p>
        </w:tc>
        <w:tc>
          <w:tcPr>
            <w:tcW w:w="2171" w:type="dxa"/>
          </w:tcPr>
          <w:p w14:paraId="36B5390B" w14:textId="77777777" w:rsidR="00B645D6" w:rsidRPr="00155D1F" w:rsidRDefault="00000000" w:rsidP="00C43AB1">
            <w:pPr>
              <w:pStyle w:val="Brezrazmikov"/>
              <w:jc w:val="left"/>
              <w:rPr>
                <w:rFonts w:cstheme="minorHAnsi"/>
              </w:rPr>
            </w:pPr>
            <w:sdt>
              <w:sdtPr>
                <w:rPr>
                  <w:rFonts w:cstheme="minorHAnsi"/>
                </w:rPr>
                <w:id w:val="1232350844"/>
                <w14:checkbox>
                  <w14:checked w14:val="0"/>
                  <w14:checkedState w14:val="2612" w14:font="MS Gothic"/>
                  <w14:uncheckedState w14:val="2610" w14:font="MS Gothic"/>
                </w14:checkbox>
              </w:sdtPr>
              <w:sdtContent>
                <w:r w:rsidR="00B645D6" w:rsidRPr="00155D1F">
                  <w:rPr>
                    <w:rFonts w:ascii="Segoe UI Symbol" w:eastAsia="MS Gothic" w:hAnsi="Segoe UI Symbol" w:cs="Segoe UI Symbol"/>
                  </w:rPr>
                  <w:t>☐</w:t>
                </w:r>
              </w:sdtContent>
            </w:sdt>
            <w:r w:rsidR="00B645D6" w:rsidRPr="00155D1F">
              <w:rPr>
                <w:rFonts w:cstheme="minorHAnsi"/>
              </w:rPr>
              <w:t xml:space="preserve"> da, izpolnjujemo</w:t>
            </w:r>
          </w:p>
        </w:tc>
        <w:sdt>
          <w:sdtPr>
            <w:rPr>
              <w:rFonts w:cstheme="minorHAnsi"/>
              <w:b/>
              <w:bCs/>
            </w:rPr>
            <w:id w:val="-1450614572"/>
            <w:placeholder>
              <w:docPart w:val="9B1C795A1487437A9B12BDC864510D24"/>
            </w:placeholder>
            <w:showingPlcHdr/>
            <w:text/>
          </w:sdtPr>
          <w:sdtContent>
            <w:tc>
              <w:tcPr>
                <w:tcW w:w="0" w:type="auto"/>
              </w:tcPr>
              <w:p w14:paraId="615A2C37" w14:textId="77777777" w:rsidR="00B645D6" w:rsidRPr="00155D1F" w:rsidRDefault="00B645D6" w:rsidP="00C43AB1">
                <w:pPr>
                  <w:pStyle w:val="Brezrazmikov"/>
                  <w:jc w:val="left"/>
                  <w:rPr>
                    <w:rFonts w:cstheme="minorHAnsi"/>
                    <w:b/>
                    <w:bCs/>
                  </w:rPr>
                </w:pPr>
                <w:r w:rsidRPr="00155D1F">
                  <w:rPr>
                    <w:rStyle w:val="Besedilooznabemesta"/>
                    <w:rFonts w:cstheme="minorHAnsi"/>
                  </w:rPr>
                  <w:t>Vpišite besedilo.</w:t>
                </w:r>
              </w:p>
            </w:tc>
          </w:sdtContent>
        </w:sdt>
      </w:tr>
      <w:tr w:rsidR="00B645D6" w:rsidRPr="00155D1F" w14:paraId="7632D8C0" w14:textId="77777777" w:rsidTr="00BC75B0">
        <w:tc>
          <w:tcPr>
            <w:tcW w:w="5665" w:type="dxa"/>
            <w:shd w:val="clear" w:color="auto" w:fill="auto"/>
          </w:tcPr>
          <w:p w14:paraId="6EB27578" w14:textId="7221D361" w:rsidR="00B645D6" w:rsidRPr="00155D1F" w:rsidRDefault="00B645D6" w:rsidP="00C43AB1">
            <w:pPr>
              <w:pStyle w:val="Brezrazmikov"/>
              <w:rPr>
                <w:rFonts w:cstheme="minorHAnsi"/>
              </w:rPr>
            </w:pPr>
            <w:r w:rsidRPr="00155D1F">
              <w:rPr>
                <w:rFonts w:eastAsia="Cambria" w:cs="Calibri"/>
              </w:rPr>
              <w:t xml:space="preserve">Možnost namestiti opremo GPS, ki v časovnem intervalu, ki ga določi naročnik, zapisuje trenutno lokacijo vozila (podatki </w:t>
            </w:r>
            <w:proofErr w:type="spellStart"/>
            <w:r w:rsidRPr="00155D1F">
              <w:rPr>
                <w:rFonts w:eastAsia="Cambria" w:cs="Calibri"/>
              </w:rPr>
              <w:t>geo</w:t>
            </w:r>
            <w:proofErr w:type="spellEnd"/>
            <w:r w:rsidRPr="00155D1F">
              <w:rPr>
                <w:rFonts w:eastAsia="Cambria" w:cs="Calibri"/>
              </w:rPr>
              <w:t xml:space="preserve"> pozicije) in s tem pot vozila. Prav tako se mora pri vsaki izpraznitvi zapisati </w:t>
            </w:r>
            <w:proofErr w:type="spellStart"/>
            <w:r w:rsidRPr="00155D1F">
              <w:rPr>
                <w:rFonts w:eastAsia="Cambria" w:cs="Calibri"/>
              </w:rPr>
              <w:t>geo</w:t>
            </w:r>
            <w:proofErr w:type="spellEnd"/>
            <w:r w:rsidRPr="00155D1F">
              <w:rPr>
                <w:rFonts w:eastAsia="Cambria" w:cs="Calibri"/>
              </w:rPr>
              <w:t xml:space="preserve"> pozicija in se dodeliti izpraznjeni posodi.</w:t>
            </w:r>
          </w:p>
        </w:tc>
        <w:tc>
          <w:tcPr>
            <w:tcW w:w="2171" w:type="dxa"/>
          </w:tcPr>
          <w:p w14:paraId="4F516C76" w14:textId="77777777" w:rsidR="00B645D6" w:rsidRPr="00155D1F" w:rsidRDefault="00000000" w:rsidP="00C43AB1">
            <w:pPr>
              <w:pStyle w:val="Brezrazmikov"/>
              <w:jc w:val="left"/>
              <w:rPr>
                <w:rFonts w:cstheme="minorHAnsi"/>
              </w:rPr>
            </w:pPr>
            <w:sdt>
              <w:sdtPr>
                <w:rPr>
                  <w:rFonts w:cstheme="minorHAnsi"/>
                </w:rPr>
                <w:id w:val="264581713"/>
                <w14:checkbox>
                  <w14:checked w14:val="0"/>
                  <w14:checkedState w14:val="2612" w14:font="MS Gothic"/>
                  <w14:uncheckedState w14:val="2610" w14:font="MS Gothic"/>
                </w14:checkbox>
              </w:sdtPr>
              <w:sdtContent>
                <w:r w:rsidR="00B645D6" w:rsidRPr="00155D1F">
                  <w:rPr>
                    <w:rFonts w:ascii="Segoe UI Symbol" w:eastAsia="MS Gothic" w:hAnsi="Segoe UI Symbol" w:cs="Segoe UI Symbol"/>
                  </w:rPr>
                  <w:t>☐</w:t>
                </w:r>
              </w:sdtContent>
            </w:sdt>
            <w:r w:rsidR="00B645D6" w:rsidRPr="00155D1F">
              <w:rPr>
                <w:rFonts w:cstheme="minorHAnsi"/>
              </w:rPr>
              <w:t xml:space="preserve"> da, izpolnjujemo</w:t>
            </w:r>
          </w:p>
        </w:tc>
        <w:sdt>
          <w:sdtPr>
            <w:rPr>
              <w:rFonts w:cstheme="minorHAnsi"/>
              <w:b/>
              <w:bCs/>
            </w:rPr>
            <w:id w:val="-1528013494"/>
            <w:placeholder>
              <w:docPart w:val="1B66B8B9FCC64D859B7C8ED9BD2C9097"/>
            </w:placeholder>
            <w:showingPlcHdr/>
            <w:text/>
          </w:sdtPr>
          <w:sdtContent>
            <w:tc>
              <w:tcPr>
                <w:tcW w:w="0" w:type="auto"/>
              </w:tcPr>
              <w:p w14:paraId="01BACC0E" w14:textId="77777777" w:rsidR="00B645D6" w:rsidRPr="00155D1F" w:rsidRDefault="00B645D6" w:rsidP="00C43AB1">
                <w:pPr>
                  <w:pStyle w:val="Brezrazmikov"/>
                  <w:jc w:val="left"/>
                  <w:rPr>
                    <w:rFonts w:cstheme="minorHAnsi"/>
                  </w:rPr>
                </w:pPr>
                <w:r w:rsidRPr="00155D1F">
                  <w:rPr>
                    <w:rStyle w:val="Besedilooznabemesta"/>
                    <w:rFonts w:cstheme="minorHAnsi"/>
                  </w:rPr>
                  <w:t>Vpišite besedilo.</w:t>
                </w:r>
              </w:p>
            </w:tc>
          </w:sdtContent>
        </w:sdt>
      </w:tr>
      <w:tr w:rsidR="00B645D6" w:rsidRPr="00155D1F" w14:paraId="3D5595D6" w14:textId="77777777" w:rsidTr="00BC75B0">
        <w:tc>
          <w:tcPr>
            <w:tcW w:w="5665" w:type="dxa"/>
            <w:shd w:val="clear" w:color="auto" w:fill="auto"/>
          </w:tcPr>
          <w:p w14:paraId="17B22947" w14:textId="16B71BFD" w:rsidR="00B645D6" w:rsidRPr="00155D1F" w:rsidRDefault="00B645D6" w:rsidP="00C43AB1">
            <w:pPr>
              <w:pStyle w:val="Brezrazmikov"/>
              <w:rPr>
                <w:rFonts w:cstheme="minorHAnsi"/>
              </w:rPr>
            </w:pPr>
            <w:r w:rsidRPr="00155D1F">
              <w:rPr>
                <w:rFonts w:eastAsia="Cambria" w:cs="Calibri"/>
              </w:rPr>
              <w:t>Prenos podatkov od vozila v informacijski sistem naročnika mora biti izvedeno brezžično preko GPRS.</w:t>
            </w:r>
          </w:p>
        </w:tc>
        <w:tc>
          <w:tcPr>
            <w:tcW w:w="2171" w:type="dxa"/>
          </w:tcPr>
          <w:p w14:paraId="28E64603" w14:textId="77777777" w:rsidR="00B645D6" w:rsidRPr="00155D1F" w:rsidRDefault="00000000" w:rsidP="00C43AB1">
            <w:pPr>
              <w:pStyle w:val="Brezrazmikov"/>
              <w:jc w:val="left"/>
              <w:rPr>
                <w:rFonts w:cstheme="minorHAnsi"/>
              </w:rPr>
            </w:pPr>
            <w:sdt>
              <w:sdtPr>
                <w:rPr>
                  <w:rFonts w:cstheme="minorHAnsi"/>
                </w:rPr>
                <w:id w:val="1196969284"/>
                <w14:checkbox>
                  <w14:checked w14:val="0"/>
                  <w14:checkedState w14:val="2612" w14:font="MS Gothic"/>
                  <w14:uncheckedState w14:val="2610" w14:font="MS Gothic"/>
                </w14:checkbox>
              </w:sdtPr>
              <w:sdtContent>
                <w:r w:rsidR="00B645D6" w:rsidRPr="00155D1F">
                  <w:rPr>
                    <w:rFonts w:ascii="Segoe UI Symbol" w:eastAsia="MS Gothic" w:hAnsi="Segoe UI Symbol" w:cs="Segoe UI Symbol"/>
                  </w:rPr>
                  <w:t>☐</w:t>
                </w:r>
              </w:sdtContent>
            </w:sdt>
            <w:r w:rsidR="00B645D6" w:rsidRPr="00155D1F">
              <w:rPr>
                <w:rFonts w:cstheme="minorHAnsi"/>
              </w:rPr>
              <w:t xml:space="preserve"> da, izpolnjujemo</w:t>
            </w:r>
          </w:p>
        </w:tc>
        <w:sdt>
          <w:sdtPr>
            <w:rPr>
              <w:rFonts w:cstheme="minorHAnsi"/>
              <w:b/>
              <w:bCs/>
            </w:rPr>
            <w:id w:val="2109473000"/>
            <w:placeholder>
              <w:docPart w:val="DC3FC0CCC5254A5E8393B4AC8180C026"/>
            </w:placeholder>
            <w:showingPlcHdr/>
            <w:text/>
          </w:sdtPr>
          <w:sdtContent>
            <w:tc>
              <w:tcPr>
                <w:tcW w:w="0" w:type="auto"/>
              </w:tcPr>
              <w:p w14:paraId="2518A3EE" w14:textId="77777777" w:rsidR="00B645D6" w:rsidRPr="00155D1F" w:rsidRDefault="00B645D6" w:rsidP="00C43AB1">
                <w:pPr>
                  <w:pStyle w:val="Brezrazmikov"/>
                  <w:jc w:val="left"/>
                  <w:rPr>
                    <w:rFonts w:cstheme="minorHAnsi"/>
                  </w:rPr>
                </w:pPr>
                <w:r w:rsidRPr="00155D1F">
                  <w:rPr>
                    <w:rStyle w:val="Besedilooznabemesta"/>
                    <w:rFonts w:cstheme="minorHAnsi"/>
                  </w:rPr>
                  <w:t>Vpišite besedilo.</w:t>
                </w:r>
              </w:p>
            </w:tc>
          </w:sdtContent>
        </w:sdt>
      </w:tr>
      <w:tr w:rsidR="00B645D6" w:rsidRPr="00155D1F" w14:paraId="07A98F11" w14:textId="77777777" w:rsidTr="00BC75B0">
        <w:tc>
          <w:tcPr>
            <w:tcW w:w="5665" w:type="dxa"/>
            <w:shd w:val="clear" w:color="auto" w:fill="auto"/>
          </w:tcPr>
          <w:p w14:paraId="6DA3D1D6" w14:textId="77777777" w:rsidR="00C43AB1" w:rsidRPr="00155D1F" w:rsidRDefault="00B645D6" w:rsidP="00C43AB1">
            <w:pPr>
              <w:pStyle w:val="Brezrazmikov"/>
            </w:pPr>
            <w:r w:rsidRPr="00155D1F">
              <w:rPr>
                <w:rFonts w:eastAsia="Cambria" w:cs="Calibri"/>
              </w:rPr>
              <w:t>Identifikacijski sistem ne sme vplivati na običajni odvoz odpadkov, t. j.:</w:t>
            </w:r>
            <w:r w:rsidR="00C43AB1" w:rsidRPr="00155D1F">
              <w:t xml:space="preserve"> </w:t>
            </w:r>
          </w:p>
          <w:p w14:paraId="1780238B" w14:textId="1A2EB6B5" w:rsidR="00C43AB1" w:rsidRPr="00155D1F" w:rsidRDefault="00C43AB1" w:rsidP="00C43AB1">
            <w:pPr>
              <w:pStyle w:val="Brezrazmikov"/>
              <w:numPr>
                <w:ilvl w:val="0"/>
                <w:numId w:val="41"/>
              </w:numPr>
              <w:rPr>
                <w:rFonts w:eastAsia="Cambria" w:cs="Calibri"/>
              </w:rPr>
            </w:pPr>
            <w:r w:rsidRPr="00155D1F">
              <w:rPr>
                <w:rFonts w:eastAsia="Cambria" w:cs="Calibri"/>
              </w:rPr>
              <w:t>izpraznitev zaradi identifikacije ne sme biti upočasnjena,</w:t>
            </w:r>
          </w:p>
          <w:p w14:paraId="29E04052" w14:textId="77777777" w:rsidR="00C43AB1" w:rsidRPr="00155D1F" w:rsidRDefault="00C43AB1" w:rsidP="00C43AB1">
            <w:pPr>
              <w:pStyle w:val="Brezrazmikov"/>
              <w:numPr>
                <w:ilvl w:val="0"/>
                <w:numId w:val="41"/>
              </w:numPr>
              <w:jc w:val="left"/>
              <w:rPr>
                <w:rFonts w:eastAsia="Cambria" w:cs="Calibri"/>
              </w:rPr>
            </w:pPr>
            <w:r w:rsidRPr="00155D1F">
              <w:rPr>
                <w:rFonts w:eastAsia="Cambria" w:cs="Calibri"/>
              </w:rPr>
              <w:t>izpraznitev v običajnem primeru (natančna identifikacija) ne sme biti zadrževana ali ustavljena,</w:t>
            </w:r>
          </w:p>
          <w:p w14:paraId="1B1065CE" w14:textId="77777777" w:rsidR="00C43AB1" w:rsidRPr="00155D1F" w:rsidRDefault="00C43AB1" w:rsidP="00C43AB1">
            <w:pPr>
              <w:pStyle w:val="Brezrazmikov"/>
              <w:numPr>
                <w:ilvl w:val="0"/>
                <w:numId w:val="41"/>
              </w:numPr>
              <w:jc w:val="left"/>
              <w:rPr>
                <w:rFonts w:eastAsia="Cambria" w:cs="Calibri"/>
              </w:rPr>
            </w:pPr>
            <w:r w:rsidRPr="00155D1F">
              <w:rPr>
                <w:rFonts w:eastAsia="Cambria" w:cs="Calibri"/>
              </w:rPr>
              <w:t>omogočena morata biti izpraznitev in identifikacija več posod na ločenih stresalnih sistemih,</w:t>
            </w:r>
          </w:p>
          <w:p w14:paraId="17620B4F" w14:textId="2A445E23" w:rsidR="00C43AB1" w:rsidRPr="00155D1F" w:rsidRDefault="00C43AB1" w:rsidP="00C43AB1">
            <w:pPr>
              <w:pStyle w:val="Brezrazmikov"/>
              <w:numPr>
                <w:ilvl w:val="0"/>
                <w:numId w:val="41"/>
              </w:numPr>
              <w:jc w:val="left"/>
              <w:rPr>
                <w:rFonts w:eastAsia="Cambria" w:cs="Calibri"/>
              </w:rPr>
            </w:pPr>
            <w:r w:rsidRPr="00155D1F">
              <w:rPr>
                <w:rFonts w:eastAsia="Cambria" w:cs="Calibri"/>
              </w:rPr>
              <w:t>posoda mora biti identificirana v vsakem položaju (na primer posode velikosti 80 l in 120 l na glavniku morajo biti prepoznane, če so obešene levo ali desno).</w:t>
            </w:r>
          </w:p>
        </w:tc>
        <w:tc>
          <w:tcPr>
            <w:tcW w:w="2171" w:type="dxa"/>
          </w:tcPr>
          <w:p w14:paraId="2758A400" w14:textId="77777777" w:rsidR="00B645D6" w:rsidRPr="00155D1F" w:rsidRDefault="00000000" w:rsidP="00C43AB1">
            <w:pPr>
              <w:pStyle w:val="Brezrazmikov"/>
              <w:jc w:val="left"/>
              <w:rPr>
                <w:rFonts w:cstheme="minorHAnsi"/>
              </w:rPr>
            </w:pPr>
            <w:sdt>
              <w:sdtPr>
                <w:rPr>
                  <w:rFonts w:cstheme="minorHAnsi"/>
                </w:rPr>
                <w:id w:val="61687881"/>
                <w14:checkbox>
                  <w14:checked w14:val="0"/>
                  <w14:checkedState w14:val="2612" w14:font="MS Gothic"/>
                  <w14:uncheckedState w14:val="2610" w14:font="MS Gothic"/>
                </w14:checkbox>
              </w:sdtPr>
              <w:sdtContent>
                <w:r w:rsidR="00B645D6" w:rsidRPr="00155D1F">
                  <w:rPr>
                    <w:rFonts w:ascii="Segoe UI Symbol" w:eastAsia="MS Gothic" w:hAnsi="Segoe UI Symbol" w:cs="Segoe UI Symbol"/>
                  </w:rPr>
                  <w:t>☐</w:t>
                </w:r>
              </w:sdtContent>
            </w:sdt>
            <w:r w:rsidR="00B645D6" w:rsidRPr="00155D1F">
              <w:rPr>
                <w:rFonts w:cstheme="minorHAnsi"/>
              </w:rPr>
              <w:t xml:space="preserve"> da, izpolnjujemo</w:t>
            </w:r>
          </w:p>
        </w:tc>
        <w:sdt>
          <w:sdtPr>
            <w:rPr>
              <w:rFonts w:cstheme="minorHAnsi"/>
              <w:b/>
              <w:bCs/>
            </w:rPr>
            <w:id w:val="1922600800"/>
            <w:placeholder>
              <w:docPart w:val="73EACE394CF1406CBD42CBB23E4FA9D1"/>
            </w:placeholder>
            <w:showingPlcHdr/>
            <w:text/>
          </w:sdtPr>
          <w:sdtContent>
            <w:tc>
              <w:tcPr>
                <w:tcW w:w="0" w:type="auto"/>
              </w:tcPr>
              <w:p w14:paraId="0E9866B9" w14:textId="77777777" w:rsidR="00B645D6" w:rsidRPr="00155D1F" w:rsidRDefault="00B645D6" w:rsidP="00C43AB1">
                <w:pPr>
                  <w:pStyle w:val="Brezrazmikov"/>
                  <w:jc w:val="left"/>
                  <w:rPr>
                    <w:rFonts w:cstheme="minorHAnsi"/>
                    <w:b/>
                    <w:bCs/>
                  </w:rPr>
                </w:pPr>
                <w:r w:rsidRPr="00155D1F">
                  <w:rPr>
                    <w:rStyle w:val="Besedilooznabemesta"/>
                    <w:rFonts w:cstheme="minorHAnsi"/>
                  </w:rPr>
                  <w:t>Vpišite besedilo.</w:t>
                </w:r>
              </w:p>
            </w:tc>
          </w:sdtContent>
        </w:sdt>
      </w:tr>
      <w:tr w:rsidR="007B1C72" w:rsidRPr="00155D1F" w14:paraId="7B50E724" w14:textId="77777777" w:rsidTr="00480D79">
        <w:tc>
          <w:tcPr>
            <w:tcW w:w="5665" w:type="dxa"/>
            <w:shd w:val="clear" w:color="auto" w:fill="auto"/>
          </w:tcPr>
          <w:p w14:paraId="3E78CCCD" w14:textId="77777777" w:rsidR="007B1C72" w:rsidRPr="00155D1F" w:rsidRDefault="007B1C72" w:rsidP="00C43AB1">
            <w:pPr>
              <w:pStyle w:val="Brezrazmikov"/>
              <w:jc w:val="left"/>
              <w:rPr>
                <w:rFonts w:cstheme="minorHAnsi"/>
                <w:b/>
                <w:bCs/>
              </w:rPr>
            </w:pPr>
          </w:p>
        </w:tc>
        <w:tc>
          <w:tcPr>
            <w:tcW w:w="2171" w:type="dxa"/>
          </w:tcPr>
          <w:p w14:paraId="3B559762" w14:textId="77777777" w:rsidR="007B1C72" w:rsidRPr="00155D1F" w:rsidRDefault="007B1C72" w:rsidP="00C43AB1">
            <w:pPr>
              <w:pStyle w:val="Brezrazmikov"/>
              <w:rPr>
                <w:rFonts w:cstheme="minorHAnsi"/>
                <w:b/>
                <w:bCs/>
              </w:rPr>
            </w:pPr>
          </w:p>
        </w:tc>
        <w:tc>
          <w:tcPr>
            <w:tcW w:w="0" w:type="auto"/>
          </w:tcPr>
          <w:p w14:paraId="5D9D6C4E" w14:textId="77777777" w:rsidR="007B1C72" w:rsidRPr="00155D1F" w:rsidRDefault="007B1C72" w:rsidP="00C43AB1">
            <w:pPr>
              <w:pStyle w:val="Brezrazmikov"/>
              <w:rPr>
                <w:rFonts w:cstheme="minorHAnsi"/>
                <w:b/>
                <w:bCs/>
              </w:rPr>
            </w:pPr>
          </w:p>
        </w:tc>
      </w:tr>
      <w:tr w:rsidR="008C7A47" w:rsidRPr="00155D1F" w14:paraId="79A5CF40" w14:textId="77777777" w:rsidTr="00480D79">
        <w:tc>
          <w:tcPr>
            <w:tcW w:w="5665" w:type="dxa"/>
            <w:shd w:val="clear" w:color="auto" w:fill="auto"/>
          </w:tcPr>
          <w:p w14:paraId="363163AB" w14:textId="77777777" w:rsidR="008C7A47" w:rsidRPr="00155D1F" w:rsidRDefault="008C7A47" w:rsidP="00C43AB1">
            <w:pPr>
              <w:pStyle w:val="Brezrazmikov"/>
              <w:jc w:val="left"/>
              <w:rPr>
                <w:rFonts w:cstheme="minorHAnsi"/>
                <w:b/>
                <w:bCs/>
              </w:rPr>
            </w:pPr>
            <w:r w:rsidRPr="00155D1F">
              <w:rPr>
                <w:rFonts w:cstheme="minorHAnsi"/>
                <w:b/>
                <w:bCs/>
              </w:rPr>
              <w:t>DOKUMENTACIJA OB PREDAJI</w:t>
            </w:r>
          </w:p>
        </w:tc>
        <w:tc>
          <w:tcPr>
            <w:tcW w:w="2171" w:type="dxa"/>
          </w:tcPr>
          <w:p w14:paraId="1FC967E5" w14:textId="77777777" w:rsidR="008C7A47" w:rsidRPr="00155D1F" w:rsidRDefault="008C7A47" w:rsidP="00C43AB1">
            <w:pPr>
              <w:pStyle w:val="Brezrazmikov"/>
              <w:rPr>
                <w:rFonts w:cstheme="minorHAnsi"/>
                <w:b/>
                <w:bCs/>
              </w:rPr>
            </w:pPr>
          </w:p>
        </w:tc>
        <w:tc>
          <w:tcPr>
            <w:tcW w:w="0" w:type="auto"/>
          </w:tcPr>
          <w:p w14:paraId="0CA38EB1" w14:textId="77777777" w:rsidR="008C7A47" w:rsidRPr="00155D1F" w:rsidRDefault="008C7A47" w:rsidP="00C43AB1">
            <w:pPr>
              <w:pStyle w:val="Brezrazmikov"/>
              <w:rPr>
                <w:rFonts w:cstheme="minorHAnsi"/>
                <w:b/>
                <w:bCs/>
              </w:rPr>
            </w:pPr>
          </w:p>
        </w:tc>
      </w:tr>
      <w:tr w:rsidR="008C7A47" w:rsidRPr="00155D1F" w14:paraId="6B8C8778" w14:textId="77777777" w:rsidTr="00480D79">
        <w:tc>
          <w:tcPr>
            <w:tcW w:w="5665" w:type="dxa"/>
            <w:shd w:val="clear" w:color="auto" w:fill="auto"/>
          </w:tcPr>
          <w:p w14:paraId="690CB7DE" w14:textId="77777777" w:rsidR="008C7A47" w:rsidRPr="00155D1F" w:rsidRDefault="008C7A47" w:rsidP="00C43AB1">
            <w:pPr>
              <w:pStyle w:val="Brezrazmikov"/>
              <w:jc w:val="left"/>
              <w:rPr>
                <w:rFonts w:cstheme="minorHAnsi"/>
              </w:rPr>
            </w:pPr>
            <w:r w:rsidRPr="00155D1F">
              <w:t>Homologacijski dokument za prevoz blaga (drugostopenjska homologacija za vozilo z nadgradnjo v celoti)</w:t>
            </w:r>
          </w:p>
        </w:tc>
        <w:tc>
          <w:tcPr>
            <w:tcW w:w="2171" w:type="dxa"/>
          </w:tcPr>
          <w:p w14:paraId="27F6B5F6" w14:textId="77777777" w:rsidR="008C7A47" w:rsidRPr="00155D1F" w:rsidRDefault="00000000" w:rsidP="00C43AB1">
            <w:pPr>
              <w:pStyle w:val="Brezrazmikov"/>
              <w:rPr>
                <w:rFonts w:cstheme="minorHAnsi"/>
              </w:rPr>
            </w:pPr>
            <w:sdt>
              <w:sdtPr>
                <w:rPr>
                  <w:rFonts w:cstheme="minorHAnsi"/>
                </w:rPr>
                <w:id w:val="1564451060"/>
                <w14:checkbox>
                  <w14:checked w14:val="0"/>
                  <w14:checkedState w14:val="2612" w14:font="MS Gothic"/>
                  <w14:uncheckedState w14:val="2610" w14:font="MS Gothic"/>
                </w14:checkbox>
              </w:sdtPr>
              <w:sdtContent>
                <w:r w:rsidR="008C7A47" w:rsidRPr="00155D1F">
                  <w:rPr>
                    <w:rFonts w:ascii="Segoe UI Symbol" w:eastAsia="MS Gothic" w:hAnsi="Segoe UI Symbol" w:cs="Segoe UI Symbol"/>
                  </w:rPr>
                  <w:t>☐</w:t>
                </w:r>
              </w:sdtContent>
            </w:sdt>
            <w:r w:rsidR="008C7A47" w:rsidRPr="00155D1F">
              <w:rPr>
                <w:rFonts w:cstheme="minorHAnsi"/>
              </w:rPr>
              <w:t xml:space="preserve"> da, zagotavljamo</w:t>
            </w:r>
          </w:p>
        </w:tc>
        <w:sdt>
          <w:sdtPr>
            <w:rPr>
              <w:rFonts w:cstheme="minorHAnsi"/>
              <w:b/>
              <w:bCs/>
            </w:rPr>
            <w:id w:val="586348324"/>
            <w:placeholder>
              <w:docPart w:val="EFBB81462FAC4E32919C4D048175CD42"/>
            </w:placeholder>
            <w:showingPlcHdr/>
            <w:text/>
          </w:sdtPr>
          <w:sdtContent>
            <w:tc>
              <w:tcPr>
                <w:tcW w:w="0" w:type="auto"/>
              </w:tcPr>
              <w:p w14:paraId="3EAF70F0" w14:textId="77777777" w:rsidR="008C7A47" w:rsidRPr="00155D1F" w:rsidRDefault="008C7A47" w:rsidP="00C43AB1">
                <w:pPr>
                  <w:pStyle w:val="Brezrazmikov"/>
                  <w:rPr>
                    <w:rFonts w:cstheme="minorHAnsi"/>
                  </w:rPr>
                </w:pPr>
                <w:r w:rsidRPr="00155D1F">
                  <w:rPr>
                    <w:rStyle w:val="Besedilooznabemesta"/>
                    <w:rFonts w:cstheme="minorHAnsi"/>
                  </w:rPr>
                  <w:t>Vpišite besedilo.</w:t>
                </w:r>
              </w:p>
            </w:tc>
          </w:sdtContent>
        </w:sdt>
      </w:tr>
      <w:tr w:rsidR="008C7A47" w:rsidRPr="00155D1F" w14:paraId="7C5BD04B" w14:textId="77777777" w:rsidTr="00480D79">
        <w:tc>
          <w:tcPr>
            <w:tcW w:w="5665" w:type="dxa"/>
            <w:shd w:val="clear" w:color="auto" w:fill="auto"/>
          </w:tcPr>
          <w:p w14:paraId="0935F019" w14:textId="77777777" w:rsidR="008C7A47" w:rsidRPr="00155D1F" w:rsidRDefault="008C7A47" w:rsidP="00C43AB1">
            <w:pPr>
              <w:pStyle w:val="Brezrazmikov"/>
              <w:jc w:val="left"/>
              <w:rPr>
                <w:rFonts w:cstheme="minorHAnsi"/>
              </w:rPr>
            </w:pPr>
            <w:r w:rsidRPr="00155D1F">
              <w:t>Izjava o skladnosti – COC</w:t>
            </w:r>
          </w:p>
        </w:tc>
        <w:tc>
          <w:tcPr>
            <w:tcW w:w="2171" w:type="dxa"/>
          </w:tcPr>
          <w:p w14:paraId="754898F7" w14:textId="77777777" w:rsidR="008C7A47" w:rsidRPr="00155D1F" w:rsidRDefault="00000000" w:rsidP="00C43AB1">
            <w:pPr>
              <w:pStyle w:val="Brezrazmikov"/>
              <w:rPr>
                <w:rFonts w:cstheme="minorHAnsi"/>
              </w:rPr>
            </w:pPr>
            <w:sdt>
              <w:sdtPr>
                <w:rPr>
                  <w:rFonts w:cstheme="minorHAnsi"/>
                </w:rPr>
                <w:id w:val="-1815932520"/>
                <w14:checkbox>
                  <w14:checked w14:val="0"/>
                  <w14:checkedState w14:val="2612" w14:font="MS Gothic"/>
                  <w14:uncheckedState w14:val="2610" w14:font="MS Gothic"/>
                </w14:checkbox>
              </w:sdtPr>
              <w:sdtContent>
                <w:r w:rsidR="008C7A47" w:rsidRPr="00155D1F">
                  <w:rPr>
                    <w:rFonts w:ascii="Segoe UI Symbol" w:eastAsia="MS Gothic" w:hAnsi="Segoe UI Symbol" w:cs="Segoe UI Symbol"/>
                  </w:rPr>
                  <w:t>☐</w:t>
                </w:r>
              </w:sdtContent>
            </w:sdt>
            <w:r w:rsidR="008C7A47" w:rsidRPr="00155D1F">
              <w:rPr>
                <w:rFonts w:cstheme="minorHAnsi"/>
              </w:rPr>
              <w:t xml:space="preserve"> da, zagotavljamo</w:t>
            </w:r>
          </w:p>
        </w:tc>
        <w:sdt>
          <w:sdtPr>
            <w:rPr>
              <w:rFonts w:cstheme="minorHAnsi"/>
              <w:b/>
              <w:bCs/>
            </w:rPr>
            <w:id w:val="1177462634"/>
            <w:placeholder>
              <w:docPart w:val="C4B9E87117FB427ABA1F4D993C82CF37"/>
            </w:placeholder>
            <w:showingPlcHdr/>
            <w:text/>
          </w:sdtPr>
          <w:sdtContent>
            <w:tc>
              <w:tcPr>
                <w:tcW w:w="0" w:type="auto"/>
              </w:tcPr>
              <w:p w14:paraId="7D212A2C" w14:textId="77777777" w:rsidR="008C7A47" w:rsidRPr="00155D1F" w:rsidRDefault="008C7A47" w:rsidP="00C43AB1">
                <w:pPr>
                  <w:pStyle w:val="Brezrazmikov"/>
                  <w:rPr>
                    <w:rFonts w:cstheme="minorHAnsi"/>
                  </w:rPr>
                </w:pPr>
                <w:r w:rsidRPr="00155D1F">
                  <w:rPr>
                    <w:rStyle w:val="Besedilooznabemesta"/>
                    <w:rFonts w:cstheme="minorHAnsi"/>
                  </w:rPr>
                  <w:t>Vpišite besedilo.</w:t>
                </w:r>
              </w:p>
            </w:tc>
          </w:sdtContent>
        </w:sdt>
      </w:tr>
      <w:tr w:rsidR="008C7A47" w:rsidRPr="00155D1F" w14:paraId="00BE6D47" w14:textId="77777777" w:rsidTr="00480D79">
        <w:tc>
          <w:tcPr>
            <w:tcW w:w="5665" w:type="dxa"/>
            <w:shd w:val="clear" w:color="auto" w:fill="auto"/>
          </w:tcPr>
          <w:p w14:paraId="6952C641" w14:textId="77777777" w:rsidR="008C7A47" w:rsidRPr="00155D1F" w:rsidRDefault="008C7A47" w:rsidP="00C43AB1">
            <w:pPr>
              <w:pStyle w:val="Brezrazmikov"/>
              <w:jc w:val="left"/>
              <w:rPr>
                <w:rFonts w:cstheme="minorHAnsi"/>
              </w:rPr>
            </w:pPr>
            <w:r w:rsidRPr="00155D1F">
              <w:t>VIN koda s kontrolno oznako</w:t>
            </w:r>
          </w:p>
        </w:tc>
        <w:tc>
          <w:tcPr>
            <w:tcW w:w="2171" w:type="dxa"/>
          </w:tcPr>
          <w:p w14:paraId="278C92F1" w14:textId="77777777" w:rsidR="008C7A47" w:rsidRPr="00155D1F" w:rsidRDefault="00000000" w:rsidP="00C43AB1">
            <w:pPr>
              <w:pStyle w:val="Brezrazmikov"/>
              <w:rPr>
                <w:rFonts w:cstheme="minorHAnsi"/>
                <w:b/>
                <w:bCs/>
              </w:rPr>
            </w:pPr>
            <w:sdt>
              <w:sdtPr>
                <w:rPr>
                  <w:rFonts w:cstheme="minorHAnsi"/>
                </w:rPr>
                <w:id w:val="-498190839"/>
                <w14:checkbox>
                  <w14:checked w14:val="0"/>
                  <w14:checkedState w14:val="2612" w14:font="MS Gothic"/>
                  <w14:uncheckedState w14:val="2610" w14:font="MS Gothic"/>
                </w14:checkbox>
              </w:sdtPr>
              <w:sdtContent>
                <w:r w:rsidR="008C7A47" w:rsidRPr="00155D1F">
                  <w:rPr>
                    <w:rFonts w:ascii="Segoe UI Symbol" w:eastAsia="MS Gothic" w:hAnsi="Segoe UI Symbol" w:cs="Segoe UI Symbol"/>
                  </w:rPr>
                  <w:t>☐</w:t>
                </w:r>
              </w:sdtContent>
            </w:sdt>
            <w:r w:rsidR="008C7A47" w:rsidRPr="00155D1F">
              <w:rPr>
                <w:rFonts w:cstheme="minorHAnsi"/>
              </w:rPr>
              <w:t xml:space="preserve"> da, zagotavljamo</w:t>
            </w:r>
          </w:p>
        </w:tc>
        <w:sdt>
          <w:sdtPr>
            <w:rPr>
              <w:rFonts w:cstheme="minorHAnsi"/>
              <w:b/>
              <w:bCs/>
            </w:rPr>
            <w:id w:val="1528991428"/>
            <w:placeholder>
              <w:docPart w:val="5ACCDBD3DE73413DBD4479D3D6853392"/>
            </w:placeholder>
            <w:showingPlcHdr/>
            <w:text/>
          </w:sdtPr>
          <w:sdtContent>
            <w:tc>
              <w:tcPr>
                <w:tcW w:w="0" w:type="auto"/>
              </w:tcPr>
              <w:p w14:paraId="56EDED88" w14:textId="77777777" w:rsidR="008C7A47" w:rsidRPr="00155D1F" w:rsidRDefault="008C7A47" w:rsidP="00C43AB1">
                <w:pPr>
                  <w:pStyle w:val="Brezrazmikov"/>
                  <w:rPr>
                    <w:rFonts w:cstheme="minorHAnsi"/>
                    <w:b/>
                    <w:bCs/>
                  </w:rPr>
                </w:pPr>
                <w:r w:rsidRPr="00155D1F">
                  <w:rPr>
                    <w:rStyle w:val="Besedilooznabemesta"/>
                    <w:rFonts w:cstheme="minorHAnsi"/>
                  </w:rPr>
                  <w:t>Vpišite besedilo.</w:t>
                </w:r>
              </w:p>
            </w:tc>
          </w:sdtContent>
        </w:sdt>
      </w:tr>
      <w:tr w:rsidR="008C7A47" w:rsidRPr="00155D1F" w14:paraId="068EA87E" w14:textId="77777777" w:rsidTr="00480D79">
        <w:tc>
          <w:tcPr>
            <w:tcW w:w="5665" w:type="dxa"/>
            <w:shd w:val="clear" w:color="auto" w:fill="auto"/>
          </w:tcPr>
          <w:p w14:paraId="2472DB5E" w14:textId="1C03633C" w:rsidR="008C7A47" w:rsidRPr="00155D1F" w:rsidRDefault="008C7A47" w:rsidP="00C43AB1">
            <w:pPr>
              <w:pStyle w:val="Brezrazmikov"/>
              <w:jc w:val="left"/>
              <w:rPr>
                <w:rFonts w:cstheme="minorHAnsi"/>
              </w:rPr>
            </w:pPr>
            <w:r w:rsidRPr="00155D1F">
              <w:t xml:space="preserve">Servisno garancijska knjižica za vozilo </w:t>
            </w:r>
            <w:r w:rsidR="00944F88" w:rsidRPr="00155D1F">
              <w:t>in vse nadgradnje</w:t>
            </w:r>
          </w:p>
        </w:tc>
        <w:tc>
          <w:tcPr>
            <w:tcW w:w="2171" w:type="dxa"/>
          </w:tcPr>
          <w:p w14:paraId="65565CD2" w14:textId="77777777" w:rsidR="008C7A47" w:rsidRPr="00155D1F" w:rsidRDefault="00000000" w:rsidP="00C43AB1">
            <w:pPr>
              <w:pStyle w:val="Brezrazmikov"/>
              <w:rPr>
                <w:rFonts w:cstheme="minorHAnsi"/>
              </w:rPr>
            </w:pPr>
            <w:sdt>
              <w:sdtPr>
                <w:rPr>
                  <w:rFonts w:cstheme="minorHAnsi"/>
                </w:rPr>
                <w:id w:val="1673829979"/>
                <w14:checkbox>
                  <w14:checked w14:val="0"/>
                  <w14:checkedState w14:val="2612" w14:font="MS Gothic"/>
                  <w14:uncheckedState w14:val="2610" w14:font="MS Gothic"/>
                </w14:checkbox>
              </w:sdtPr>
              <w:sdtContent>
                <w:r w:rsidR="008C7A47" w:rsidRPr="00155D1F">
                  <w:rPr>
                    <w:rFonts w:ascii="Segoe UI Symbol" w:eastAsia="MS Gothic" w:hAnsi="Segoe UI Symbol" w:cs="Segoe UI Symbol"/>
                  </w:rPr>
                  <w:t>☐</w:t>
                </w:r>
              </w:sdtContent>
            </w:sdt>
            <w:r w:rsidR="008C7A47" w:rsidRPr="00155D1F">
              <w:rPr>
                <w:rFonts w:cstheme="minorHAnsi"/>
              </w:rPr>
              <w:t xml:space="preserve"> da, zagotavljamo</w:t>
            </w:r>
          </w:p>
        </w:tc>
        <w:sdt>
          <w:sdtPr>
            <w:rPr>
              <w:rFonts w:cstheme="minorHAnsi"/>
              <w:b/>
              <w:bCs/>
            </w:rPr>
            <w:id w:val="1624196846"/>
            <w:placeholder>
              <w:docPart w:val="2A14D585CF5F4162905B2D514A6755ED"/>
            </w:placeholder>
            <w:showingPlcHdr/>
            <w:text/>
          </w:sdtPr>
          <w:sdtContent>
            <w:tc>
              <w:tcPr>
                <w:tcW w:w="0" w:type="auto"/>
              </w:tcPr>
              <w:p w14:paraId="3D33C80E" w14:textId="77777777" w:rsidR="008C7A47" w:rsidRPr="00155D1F" w:rsidRDefault="008C7A47" w:rsidP="00C43AB1">
                <w:pPr>
                  <w:pStyle w:val="Brezrazmikov"/>
                  <w:rPr>
                    <w:rFonts w:cstheme="minorHAnsi"/>
                  </w:rPr>
                </w:pPr>
                <w:r w:rsidRPr="00155D1F">
                  <w:rPr>
                    <w:rStyle w:val="Besedilooznabemesta"/>
                    <w:rFonts w:cstheme="minorHAnsi"/>
                  </w:rPr>
                  <w:t>Vpišite besedilo.</w:t>
                </w:r>
              </w:p>
            </w:tc>
          </w:sdtContent>
        </w:sdt>
      </w:tr>
      <w:tr w:rsidR="008C7A47" w:rsidRPr="00155D1F" w14:paraId="16EE6B0D" w14:textId="77777777" w:rsidTr="00480D79">
        <w:tc>
          <w:tcPr>
            <w:tcW w:w="5665" w:type="dxa"/>
            <w:shd w:val="clear" w:color="auto" w:fill="auto"/>
          </w:tcPr>
          <w:p w14:paraId="29E2905D" w14:textId="77777777" w:rsidR="008C7A47" w:rsidRPr="00155D1F" w:rsidRDefault="008C7A47" w:rsidP="00C43AB1">
            <w:pPr>
              <w:pStyle w:val="Brezrazmikov"/>
              <w:jc w:val="left"/>
              <w:rPr>
                <w:rFonts w:cstheme="minorHAnsi"/>
              </w:rPr>
            </w:pPr>
            <w:r w:rsidRPr="00155D1F">
              <w:t xml:space="preserve">Popolna dokumentacija z vsemi tehničnimi podatki za takojšnjo registracijo </w:t>
            </w:r>
          </w:p>
        </w:tc>
        <w:tc>
          <w:tcPr>
            <w:tcW w:w="2171" w:type="dxa"/>
          </w:tcPr>
          <w:p w14:paraId="73C9082A" w14:textId="77777777" w:rsidR="008C7A47" w:rsidRPr="00155D1F" w:rsidRDefault="00000000" w:rsidP="00C43AB1">
            <w:pPr>
              <w:pStyle w:val="Brezrazmikov"/>
              <w:rPr>
                <w:rFonts w:cstheme="minorHAnsi"/>
              </w:rPr>
            </w:pPr>
            <w:sdt>
              <w:sdtPr>
                <w:rPr>
                  <w:rFonts w:cstheme="minorHAnsi"/>
                </w:rPr>
                <w:id w:val="1986811923"/>
                <w14:checkbox>
                  <w14:checked w14:val="0"/>
                  <w14:checkedState w14:val="2612" w14:font="MS Gothic"/>
                  <w14:uncheckedState w14:val="2610" w14:font="MS Gothic"/>
                </w14:checkbox>
              </w:sdtPr>
              <w:sdtContent>
                <w:r w:rsidR="008C7A47" w:rsidRPr="00155D1F">
                  <w:rPr>
                    <w:rFonts w:ascii="Segoe UI Symbol" w:eastAsia="MS Gothic" w:hAnsi="Segoe UI Symbol" w:cs="Segoe UI Symbol"/>
                  </w:rPr>
                  <w:t>☐</w:t>
                </w:r>
              </w:sdtContent>
            </w:sdt>
            <w:r w:rsidR="008C7A47" w:rsidRPr="00155D1F">
              <w:rPr>
                <w:rFonts w:cstheme="minorHAnsi"/>
              </w:rPr>
              <w:t xml:space="preserve"> da, zagotavljamo</w:t>
            </w:r>
          </w:p>
        </w:tc>
        <w:sdt>
          <w:sdtPr>
            <w:rPr>
              <w:rFonts w:cstheme="minorHAnsi"/>
              <w:b/>
              <w:bCs/>
            </w:rPr>
            <w:id w:val="913209262"/>
            <w:placeholder>
              <w:docPart w:val="6A3AEFCB1BB24B2E93E334CAD72F1E13"/>
            </w:placeholder>
            <w:showingPlcHdr/>
            <w:text/>
          </w:sdtPr>
          <w:sdtContent>
            <w:tc>
              <w:tcPr>
                <w:tcW w:w="0" w:type="auto"/>
              </w:tcPr>
              <w:p w14:paraId="024B1EEF" w14:textId="77777777" w:rsidR="008C7A47" w:rsidRPr="00155D1F" w:rsidRDefault="008C7A47" w:rsidP="00C43AB1">
                <w:pPr>
                  <w:pStyle w:val="Brezrazmikov"/>
                  <w:rPr>
                    <w:rFonts w:cstheme="minorHAnsi"/>
                  </w:rPr>
                </w:pPr>
                <w:r w:rsidRPr="00155D1F">
                  <w:rPr>
                    <w:rStyle w:val="Besedilooznabemesta"/>
                    <w:rFonts w:cstheme="minorHAnsi"/>
                  </w:rPr>
                  <w:t>Vpišite besedilo.</w:t>
                </w:r>
              </w:p>
            </w:tc>
          </w:sdtContent>
        </w:sdt>
      </w:tr>
      <w:tr w:rsidR="008C7A47" w:rsidRPr="00155D1F" w14:paraId="6E9778C2" w14:textId="77777777" w:rsidTr="00480D79">
        <w:tc>
          <w:tcPr>
            <w:tcW w:w="5665" w:type="dxa"/>
            <w:shd w:val="clear" w:color="auto" w:fill="auto"/>
          </w:tcPr>
          <w:p w14:paraId="538D9C5A" w14:textId="7C76BB3B" w:rsidR="008C7A47" w:rsidRPr="00155D1F" w:rsidRDefault="008C7A47" w:rsidP="00C43AB1">
            <w:pPr>
              <w:pStyle w:val="Brezrazmikov"/>
              <w:jc w:val="left"/>
              <w:rPr>
                <w:rFonts w:cstheme="minorHAnsi"/>
              </w:rPr>
            </w:pPr>
            <w:r w:rsidRPr="00155D1F">
              <w:t xml:space="preserve">Navodila za tekoče vzdrževanje </w:t>
            </w:r>
            <w:r w:rsidR="00E16898" w:rsidRPr="00155D1F">
              <w:t>šasije z vsemi nadgradnjami</w:t>
            </w:r>
            <w:r w:rsidRPr="00155D1F">
              <w:t xml:space="preserve"> v slovenskem jeziku</w:t>
            </w:r>
          </w:p>
        </w:tc>
        <w:tc>
          <w:tcPr>
            <w:tcW w:w="2171" w:type="dxa"/>
          </w:tcPr>
          <w:p w14:paraId="7AB4163D" w14:textId="77777777" w:rsidR="008C7A47" w:rsidRPr="00155D1F" w:rsidRDefault="00000000" w:rsidP="00C43AB1">
            <w:pPr>
              <w:pStyle w:val="Brezrazmikov"/>
              <w:rPr>
                <w:rFonts w:cstheme="minorHAnsi"/>
              </w:rPr>
            </w:pPr>
            <w:sdt>
              <w:sdtPr>
                <w:rPr>
                  <w:rFonts w:cstheme="minorHAnsi"/>
                </w:rPr>
                <w:id w:val="-1667010710"/>
                <w14:checkbox>
                  <w14:checked w14:val="0"/>
                  <w14:checkedState w14:val="2612" w14:font="MS Gothic"/>
                  <w14:uncheckedState w14:val="2610" w14:font="MS Gothic"/>
                </w14:checkbox>
              </w:sdtPr>
              <w:sdtContent>
                <w:r w:rsidR="008C7A47" w:rsidRPr="00155D1F">
                  <w:rPr>
                    <w:rFonts w:ascii="Segoe UI Symbol" w:eastAsia="MS Gothic" w:hAnsi="Segoe UI Symbol" w:cs="Segoe UI Symbol"/>
                  </w:rPr>
                  <w:t>☐</w:t>
                </w:r>
              </w:sdtContent>
            </w:sdt>
            <w:r w:rsidR="008C7A47" w:rsidRPr="00155D1F">
              <w:rPr>
                <w:rFonts w:cstheme="minorHAnsi"/>
              </w:rPr>
              <w:t xml:space="preserve"> da, zagotavljamo</w:t>
            </w:r>
          </w:p>
        </w:tc>
        <w:sdt>
          <w:sdtPr>
            <w:rPr>
              <w:rFonts w:cstheme="minorHAnsi"/>
              <w:b/>
              <w:bCs/>
            </w:rPr>
            <w:id w:val="-1840383666"/>
            <w:placeholder>
              <w:docPart w:val="155AA3F5966D4DFC80E4E8FB7CB84EFF"/>
            </w:placeholder>
            <w:showingPlcHdr/>
            <w:text/>
          </w:sdtPr>
          <w:sdtContent>
            <w:tc>
              <w:tcPr>
                <w:tcW w:w="0" w:type="auto"/>
              </w:tcPr>
              <w:p w14:paraId="69C6116D" w14:textId="77777777" w:rsidR="008C7A47" w:rsidRPr="00155D1F" w:rsidRDefault="008C7A47" w:rsidP="00C43AB1">
                <w:pPr>
                  <w:pStyle w:val="Brezrazmikov"/>
                  <w:rPr>
                    <w:rFonts w:cstheme="minorHAnsi"/>
                  </w:rPr>
                </w:pPr>
                <w:r w:rsidRPr="00155D1F">
                  <w:rPr>
                    <w:rStyle w:val="Besedilooznabemesta"/>
                    <w:rFonts w:cstheme="minorHAnsi"/>
                  </w:rPr>
                  <w:t>Vpišite besedilo.</w:t>
                </w:r>
              </w:p>
            </w:tc>
          </w:sdtContent>
        </w:sdt>
      </w:tr>
      <w:tr w:rsidR="008C7A47" w:rsidRPr="00155D1F" w14:paraId="5F95D79D" w14:textId="77777777" w:rsidTr="00480D79">
        <w:tc>
          <w:tcPr>
            <w:tcW w:w="5665" w:type="dxa"/>
            <w:shd w:val="clear" w:color="auto" w:fill="auto"/>
          </w:tcPr>
          <w:p w14:paraId="44009579" w14:textId="77777777" w:rsidR="008C7A47" w:rsidRPr="00155D1F" w:rsidRDefault="008C7A47" w:rsidP="00C43AB1">
            <w:pPr>
              <w:pStyle w:val="Brezrazmikov"/>
              <w:jc w:val="left"/>
              <w:rPr>
                <w:rFonts w:cstheme="minorHAnsi"/>
                <w:b/>
                <w:bCs/>
              </w:rPr>
            </w:pPr>
            <w:r w:rsidRPr="00155D1F">
              <w:t>Navodila za upravljanje za voznika/strojnika v slovenskem jeziku</w:t>
            </w:r>
          </w:p>
        </w:tc>
        <w:tc>
          <w:tcPr>
            <w:tcW w:w="2171" w:type="dxa"/>
          </w:tcPr>
          <w:p w14:paraId="65732B7B" w14:textId="77777777" w:rsidR="008C7A47" w:rsidRPr="00155D1F" w:rsidRDefault="00000000" w:rsidP="00C43AB1">
            <w:pPr>
              <w:pStyle w:val="Brezrazmikov"/>
              <w:rPr>
                <w:rFonts w:cstheme="minorHAnsi"/>
                <w:b/>
                <w:bCs/>
              </w:rPr>
            </w:pPr>
            <w:sdt>
              <w:sdtPr>
                <w:rPr>
                  <w:rFonts w:cstheme="minorHAnsi"/>
                </w:rPr>
                <w:id w:val="-1720201875"/>
                <w14:checkbox>
                  <w14:checked w14:val="0"/>
                  <w14:checkedState w14:val="2612" w14:font="MS Gothic"/>
                  <w14:uncheckedState w14:val="2610" w14:font="MS Gothic"/>
                </w14:checkbox>
              </w:sdtPr>
              <w:sdtContent>
                <w:r w:rsidR="008C7A47" w:rsidRPr="00155D1F">
                  <w:rPr>
                    <w:rFonts w:ascii="Segoe UI Symbol" w:eastAsia="MS Gothic" w:hAnsi="Segoe UI Symbol" w:cs="Segoe UI Symbol"/>
                  </w:rPr>
                  <w:t>☐</w:t>
                </w:r>
              </w:sdtContent>
            </w:sdt>
            <w:r w:rsidR="008C7A47" w:rsidRPr="00155D1F">
              <w:rPr>
                <w:rFonts w:cstheme="minorHAnsi"/>
              </w:rPr>
              <w:t xml:space="preserve"> da, zagotavljamo</w:t>
            </w:r>
          </w:p>
        </w:tc>
        <w:sdt>
          <w:sdtPr>
            <w:rPr>
              <w:rFonts w:cstheme="minorHAnsi"/>
              <w:b/>
              <w:bCs/>
            </w:rPr>
            <w:id w:val="798262902"/>
            <w:placeholder>
              <w:docPart w:val="3E4E927DEB92412EAAE1AB56CE07A901"/>
            </w:placeholder>
            <w:showingPlcHdr/>
            <w:text/>
          </w:sdtPr>
          <w:sdtContent>
            <w:tc>
              <w:tcPr>
                <w:tcW w:w="0" w:type="auto"/>
              </w:tcPr>
              <w:p w14:paraId="0E57F670" w14:textId="77777777" w:rsidR="008C7A47" w:rsidRPr="00155D1F" w:rsidRDefault="008C7A47" w:rsidP="00C43AB1">
                <w:pPr>
                  <w:pStyle w:val="Brezrazmikov"/>
                  <w:rPr>
                    <w:rFonts w:cstheme="minorHAnsi"/>
                    <w:b/>
                    <w:bCs/>
                  </w:rPr>
                </w:pPr>
                <w:r w:rsidRPr="00155D1F">
                  <w:rPr>
                    <w:rStyle w:val="Besedilooznabemesta"/>
                    <w:rFonts w:cstheme="minorHAnsi"/>
                  </w:rPr>
                  <w:t>Vpišite besedilo.</w:t>
                </w:r>
              </w:p>
            </w:tc>
          </w:sdtContent>
        </w:sdt>
      </w:tr>
      <w:tr w:rsidR="008C7A47" w:rsidRPr="00155D1F" w14:paraId="5D55B697" w14:textId="77777777" w:rsidTr="00480D79">
        <w:tc>
          <w:tcPr>
            <w:tcW w:w="5665" w:type="dxa"/>
            <w:shd w:val="clear" w:color="auto" w:fill="auto"/>
          </w:tcPr>
          <w:p w14:paraId="127D9354" w14:textId="4F074832" w:rsidR="008C7A47" w:rsidRPr="00155D1F" w:rsidRDefault="00E16898" w:rsidP="00C43AB1">
            <w:pPr>
              <w:pStyle w:val="Brezrazmikov"/>
              <w:jc w:val="left"/>
              <w:rPr>
                <w:rFonts w:cstheme="minorHAnsi"/>
              </w:rPr>
            </w:pPr>
            <w:r w:rsidRPr="00155D1F">
              <w:t>Poročilo o pregledu</w:t>
            </w:r>
            <w:r w:rsidR="008C7A47" w:rsidRPr="00155D1F">
              <w:t xml:space="preserve"> iz varstva pri delu z matično in kontrolno knjigo </w:t>
            </w:r>
          </w:p>
        </w:tc>
        <w:tc>
          <w:tcPr>
            <w:tcW w:w="2171" w:type="dxa"/>
          </w:tcPr>
          <w:p w14:paraId="7689C991" w14:textId="77777777" w:rsidR="008C7A47" w:rsidRPr="00155D1F" w:rsidRDefault="00000000" w:rsidP="00C43AB1">
            <w:pPr>
              <w:pStyle w:val="Brezrazmikov"/>
              <w:rPr>
                <w:rFonts w:cstheme="minorHAnsi"/>
              </w:rPr>
            </w:pPr>
            <w:sdt>
              <w:sdtPr>
                <w:rPr>
                  <w:rFonts w:cstheme="minorHAnsi"/>
                </w:rPr>
                <w:id w:val="-848795572"/>
                <w14:checkbox>
                  <w14:checked w14:val="0"/>
                  <w14:checkedState w14:val="2612" w14:font="MS Gothic"/>
                  <w14:uncheckedState w14:val="2610" w14:font="MS Gothic"/>
                </w14:checkbox>
              </w:sdtPr>
              <w:sdtContent>
                <w:r w:rsidR="008C7A47" w:rsidRPr="00155D1F">
                  <w:rPr>
                    <w:rFonts w:ascii="Segoe UI Symbol" w:eastAsia="MS Gothic" w:hAnsi="Segoe UI Symbol" w:cs="Segoe UI Symbol"/>
                  </w:rPr>
                  <w:t>☐</w:t>
                </w:r>
              </w:sdtContent>
            </w:sdt>
            <w:r w:rsidR="008C7A47" w:rsidRPr="00155D1F">
              <w:rPr>
                <w:rFonts w:cstheme="minorHAnsi"/>
              </w:rPr>
              <w:t xml:space="preserve"> da, zagotavljamo</w:t>
            </w:r>
          </w:p>
        </w:tc>
        <w:sdt>
          <w:sdtPr>
            <w:rPr>
              <w:rFonts w:cstheme="minorHAnsi"/>
              <w:b/>
              <w:bCs/>
            </w:rPr>
            <w:id w:val="1956282704"/>
            <w:placeholder>
              <w:docPart w:val="4B59BC4F52A3447B93AE9E4A7ACE0C28"/>
            </w:placeholder>
            <w:showingPlcHdr/>
            <w:text/>
          </w:sdtPr>
          <w:sdtContent>
            <w:tc>
              <w:tcPr>
                <w:tcW w:w="0" w:type="auto"/>
              </w:tcPr>
              <w:p w14:paraId="1F06A787" w14:textId="77777777" w:rsidR="008C7A47" w:rsidRPr="00155D1F" w:rsidRDefault="008C7A47" w:rsidP="00C43AB1">
                <w:pPr>
                  <w:pStyle w:val="Brezrazmikov"/>
                  <w:rPr>
                    <w:rFonts w:cstheme="minorHAnsi"/>
                  </w:rPr>
                </w:pPr>
                <w:r w:rsidRPr="00155D1F">
                  <w:rPr>
                    <w:rStyle w:val="Besedilooznabemesta"/>
                    <w:rFonts w:cstheme="minorHAnsi"/>
                  </w:rPr>
                  <w:t>Vpišite besedilo.</w:t>
                </w:r>
              </w:p>
            </w:tc>
          </w:sdtContent>
        </w:sdt>
      </w:tr>
      <w:tr w:rsidR="008C7A47" w:rsidRPr="00155D1F" w14:paraId="3AE19273" w14:textId="77777777" w:rsidTr="00480D79">
        <w:tc>
          <w:tcPr>
            <w:tcW w:w="5665" w:type="dxa"/>
            <w:shd w:val="clear" w:color="auto" w:fill="auto"/>
          </w:tcPr>
          <w:p w14:paraId="3C4AA2CF" w14:textId="203EC11C" w:rsidR="008C7A47" w:rsidRPr="00155D1F" w:rsidRDefault="008C7A47" w:rsidP="00C43AB1">
            <w:pPr>
              <w:pStyle w:val="Brezrazmikov"/>
              <w:jc w:val="left"/>
              <w:rPr>
                <w:rFonts w:cstheme="minorHAnsi"/>
              </w:rPr>
            </w:pPr>
            <w:r w:rsidRPr="00155D1F">
              <w:lastRenderedPageBreak/>
              <w:t>Seznam pooblaščenih serviserjev</w:t>
            </w:r>
            <w:r w:rsidR="00E16898" w:rsidRPr="00155D1F">
              <w:t xml:space="preserve"> za šasijo </w:t>
            </w:r>
            <w:r w:rsidR="00944F88" w:rsidRPr="00155D1F">
              <w:t>in vse nadgradnje</w:t>
            </w:r>
          </w:p>
        </w:tc>
        <w:tc>
          <w:tcPr>
            <w:tcW w:w="2171" w:type="dxa"/>
          </w:tcPr>
          <w:p w14:paraId="1654C4E1" w14:textId="77777777" w:rsidR="008C7A47" w:rsidRPr="00155D1F" w:rsidRDefault="00000000" w:rsidP="00C43AB1">
            <w:pPr>
              <w:pStyle w:val="Brezrazmikov"/>
              <w:rPr>
                <w:rFonts w:cstheme="minorHAnsi"/>
              </w:rPr>
            </w:pPr>
            <w:sdt>
              <w:sdtPr>
                <w:rPr>
                  <w:rFonts w:cstheme="minorHAnsi"/>
                </w:rPr>
                <w:id w:val="718862776"/>
                <w14:checkbox>
                  <w14:checked w14:val="0"/>
                  <w14:checkedState w14:val="2612" w14:font="MS Gothic"/>
                  <w14:uncheckedState w14:val="2610" w14:font="MS Gothic"/>
                </w14:checkbox>
              </w:sdtPr>
              <w:sdtContent>
                <w:r w:rsidR="008C7A47" w:rsidRPr="00155D1F">
                  <w:rPr>
                    <w:rFonts w:ascii="Segoe UI Symbol" w:eastAsia="MS Gothic" w:hAnsi="Segoe UI Symbol" w:cs="Segoe UI Symbol"/>
                  </w:rPr>
                  <w:t>☐</w:t>
                </w:r>
              </w:sdtContent>
            </w:sdt>
            <w:r w:rsidR="008C7A47" w:rsidRPr="00155D1F">
              <w:rPr>
                <w:rFonts w:cstheme="minorHAnsi"/>
              </w:rPr>
              <w:t xml:space="preserve"> da, zagotavljamo</w:t>
            </w:r>
          </w:p>
        </w:tc>
        <w:sdt>
          <w:sdtPr>
            <w:rPr>
              <w:rFonts w:cstheme="minorHAnsi"/>
              <w:b/>
              <w:bCs/>
            </w:rPr>
            <w:id w:val="-2067489339"/>
            <w:placeholder>
              <w:docPart w:val="8D2037776C8F4423B992408DA3CE4A07"/>
            </w:placeholder>
            <w:showingPlcHdr/>
            <w:text/>
          </w:sdtPr>
          <w:sdtContent>
            <w:tc>
              <w:tcPr>
                <w:tcW w:w="0" w:type="auto"/>
              </w:tcPr>
              <w:p w14:paraId="4D11B1DF" w14:textId="77777777" w:rsidR="008C7A47" w:rsidRPr="00155D1F" w:rsidRDefault="008C7A47" w:rsidP="00C43AB1">
                <w:pPr>
                  <w:pStyle w:val="Brezrazmikov"/>
                  <w:rPr>
                    <w:rFonts w:cstheme="minorHAnsi"/>
                  </w:rPr>
                </w:pPr>
                <w:r w:rsidRPr="00155D1F">
                  <w:rPr>
                    <w:rStyle w:val="Besedilooznabemesta"/>
                    <w:rFonts w:cstheme="minorHAnsi"/>
                  </w:rPr>
                  <w:t>Vpišite besedilo.</w:t>
                </w:r>
              </w:p>
            </w:tc>
          </w:sdtContent>
        </w:sdt>
      </w:tr>
      <w:tr w:rsidR="008C7A47" w:rsidRPr="00155D1F" w14:paraId="4174B27F" w14:textId="77777777" w:rsidTr="00480D79">
        <w:tc>
          <w:tcPr>
            <w:tcW w:w="5665" w:type="dxa"/>
            <w:shd w:val="clear" w:color="auto" w:fill="auto"/>
          </w:tcPr>
          <w:p w14:paraId="7ABC28D4" w14:textId="77777777" w:rsidR="008C7A47" w:rsidRPr="00155D1F" w:rsidRDefault="008C7A47" w:rsidP="00C43AB1">
            <w:pPr>
              <w:pStyle w:val="Brezrazmikov"/>
              <w:jc w:val="left"/>
            </w:pPr>
            <w:r w:rsidRPr="00155D1F">
              <w:t>Katalog rezervnih delov</w:t>
            </w:r>
          </w:p>
        </w:tc>
        <w:tc>
          <w:tcPr>
            <w:tcW w:w="2171" w:type="dxa"/>
          </w:tcPr>
          <w:p w14:paraId="1F77522A" w14:textId="77777777" w:rsidR="008C7A47" w:rsidRPr="00155D1F" w:rsidRDefault="00000000" w:rsidP="00C43AB1">
            <w:pPr>
              <w:pStyle w:val="Brezrazmikov"/>
              <w:rPr>
                <w:rFonts w:cstheme="minorHAnsi"/>
              </w:rPr>
            </w:pPr>
            <w:sdt>
              <w:sdtPr>
                <w:rPr>
                  <w:rFonts w:cstheme="minorHAnsi"/>
                </w:rPr>
                <w:id w:val="-183907274"/>
                <w14:checkbox>
                  <w14:checked w14:val="0"/>
                  <w14:checkedState w14:val="2612" w14:font="MS Gothic"/>
                  <w14:uncheckedState w14:val="2610" w14:font="MS Gothic"/>
                </w14:checkbox>
              </w:sdtPr>
              <w:sdtContent>
                <w:r w:rsidR="008C7A47" w:rsidRPr="00155D1F">
                  <w:rPr>
                    <w:rFonts w:ascii="Segoe UI Symbol" w:eastAsia="MS Gothic" w:hAnsi="Segoe UI Symbol" w:cs="Segoe UI Symbol"/>
                  </w:rPr>
                  <w:t>☐</w:t>
                </w:r>
              </w:sdtContent>
            </w:sdt>
            <w:r w:rsidR="008C7A47" w:rsidRPr="00155D1F">
              <w:rPr>
                <w:rFonts w:cstheme="minorHAnsi"/>
              </w:rPr>
              <w:t xml:space="preserve"> da, zagotavljamo</w:t>
            </w:r>
          </w:p>
        </w:tc>
        <w:sdt>
          <w:sdtPr>
            <w:rPr>
              <w:rFonts w:cstheme="minorHAnsi"/>
              <w:b/>
              <w:bCs/>
            </w:rPr>
            <w:id w:val="-1549979269"/>
            <w:placeholder>
              <w:docPart w:val="6E30B4E88D0E44AFB9B040573F54DD64"/>
            </w:placeholder>
            <w:showingPlcHdr/>
            <w:text/>
          </w:sdtPr>
          <w:sdtContent>
            <w:tc>
              <w:tcPr>
                <w:tcW w:w="0" w:type="auto"/>
              </w:tcPr>
              <w:p w14:paraId="3F97E68E" w14:textId="77777777" w:rsidR="008C7A47" w:rsidRPr="00155D1F" w:rsidRDefault="008C7A47" w:rsidP="00C43AB1">
                <w:pPr>
                  <w:pStyle w:val="Brezrazmikov"/>
                  <w:rPr>
                    <w:rFonts w:cstheme="minorHAnsi"/>
                    <w:b/>
                    <w:bCs/>
                  </w:rPr>
                </w:pPr>
                <w:r w:rsidRPr="00155D1F">
                  <w:rPr>
                    <w:rStyle w:val="Besedilooznabemesta"/>
                    <w:rFonts w:cstheme="minorHAnsi"/>
                  </w:rPr>
                  <w:t>Vpišite besedilo.</w:t>
                </w:r>
              </w:p>
            </w:tc>
          </w:sdtContent>
        </w:sdt>
      </w:tr>
      <w:tr w:rsidR="008C7A47" w:rsidRPr="00155D1F" w14:paraId="6F0EDFD0" w14:textId="77777777" w:rsidTr="00480D79">
        <w:tc>
          <w:tcPr>
            <w:tcW w:w="5665" w:type="dxa"/>
            <w:shd w:val="clear" w:color="auto" w:fill="auto"/>
          </w:tcPr>
          <w:p w14:paraId="34F094F8" w14:textId="77777777" w:rsidR="008C7A47" w:rsidRPr="00155D1F" w:rsidRDefault="008C7A47" w:rsidP="00C43AB1">
            <w:pPr>
              <w:pStyle w:val="Brezrazmikov"/>
              <w:jc w:val="left"/>
              <w:rPr>
                <w:rFonts w:cstheme="minorHAnsi"/>
              </w:rPr>
            </w:pPr>
            <w:r w:rsidRPr="00155D1F">
              <w:t>Garancijska izjava</w:t>
            </w:r>
          </w:p>
        </w:tc>
        <w:tc>
          <w:tcPr>
            <w:tcW w:w="2171" w:type="dxa"/>
          </w:tcPr>
          <w:p w14:paraId="0C8FB7FA" w14:textId="77777777" w:rsidR="008C7A47" w:rsidRPr="00155D1F" w:rsidRDefault="00000000" w:rsidP="00C43AB1">
            <w:pPr>
              <w:pStyle w:val="Brezrazmikov"/>
              <w:rPr>
                <w:rFonts w:cstheme="minorHAnsi"/>
              </w:rPr>
            </w:pPr>
            <w:sdt>
              <w:sdtPr>
                <w:rPr>
                  <w:rFonts w:cstheme="minorHAnsi"/>
                </w:rPr>
                <w:id w:val="-1749409749"/>
                <w14:checkbox>
                  <w14:checked w14:val="0"/>
                  <w14:checkedState w14:val="2612" w14:font="MS Gothic"/>
                  <w14:uncheckedState w14:val="2610" w14:font="MS Gothic"/>
                </w14:checkbox>
              </w:sdtPr>
              <w:sdtContent>
                <w:r w:rsidR="008C7A47" w:rsidRPr="00155D1F">
                  <w:rPr>
                    <w:rFonts w:ascii="Segoe UI Symbol" w:eastAsia="MS Gothic" w:hAnsi="Segoe UI Symbol" w:cs="Segoe UI Symbol"/>
                  </w:rPr>
                  <w:t>☐</w:t>
                </w:r>
              </w:sdtContent>
            </w:sdt>
            <w:r w:rsidR="008C7A47" w:rsidRPr="00155D1F">
              <w:rPr>
                <w:rFonts w:cstheme="minorHAnsi"/>
              </w:rPr>
              <w:t xml:space="preserve"> da, zagotavljamo</w:t>
            </w:r>
          </w:p>
        </w:tc>
        <w:sdt>
          <w:sdtPr>
            <w:rPr>
              <w:rFonts w:cstheme="minorHAnsi"/>
              <w:b/>
              <w:bCs/>
            </w:rPr>
            <w:id w:val="1522674234"/>
            <w:placeholder>
              <w:docPart w:val="BE781EAADEA1432BBDDD4C3F809C7690"/>
            </w:placeholder>
            <w:showingPlcHdr/>
            <w:text/>
          </w:sdtPr>
          <w:sdtContent>
            <w:tc>
              <w:tcPr>
                <w:tcW w:w="0" w:type="auto"/>
              </w:tcPr>
              <w:p w14:paraId="0091A90C" w14:textId="77777777" w:rsidR="008C7A47" w:rsidRPr="00155D1F" w:rsidRDefault="008C7A47" w:rsidP="00C43AB1">
                <w:pPr>
                  <w:pStyle w:val="Brezrazmikov"/>
                  <w:rPr>
                    <w:rFonts w:cstheme="minorHAnsi"/>
                  </w:rPr>
                </w:pPr>
                <w:r w:rsidRPr="00155D1F">
                  <w:rPr>
                    <w:rStyle w:val="Besedilooznabemesta"/>
                    <w:rFonts w:cstheme="minorHAnsi"/>
                  </w:rPr>
                  <w:t>Vpišite besedilo.</w:t>
                </w:r>
              </w:p>
            </w:tc>
          </w:sdtContent>
        </w:sdt>
      </w:tr>
      <w:tr w:rsidR="00E16898" w:rsidRPr="00155D1F" w14:paraId="01C6A999" w14:textId="77777777" w:rsidTr="00480D79">
        <w:tc>
          <w:tcPr>
            <w:tcW w:w="5665" w:type="dxa"/>
            <w:shd w:val="clear" w:color="auto" w:fill="auto"/>
          </w:tcPr>
          <w:p w14:paraId="6E802740" w14:textId="6FFD7F70" w:rsidR="00E16898" w:rsidRPr="00155D1F" w:rsidRDefault="00E16898" w:rsidP="00C43AB1">
            <w:pPr>
              <w:pStyle w:val="Brezrazmikov"/>
              <w:jc w:val="left"/>
            </w:pPr>
            <w:r w:rsidRPr="00155D1F">
              <w:t>Potrdilo o nizki hrupnosti</w:t>
            </w:r>
          </w:p>
        </w:tc>
        <w:tc>
          <w:tcPr>
            <w:tcW w:w="2171" w:type="dxa"/>
          </w:tcPr>
          <w:p w14:paraId="456EC154" w14:textId="6DC109C8" w:rsidR="00E16898" w:rsidRPr="00155D1F" w:rsidRDefault="00000000" w:rsidP="00C43AB1">
            <w:pPr>
              <w:pStyle w:val="Brezrazmikov"/>
              <w:rPr>
                <w:rFonts w:cstheme="minorHAnsi"/>
              </w:rPr>
            </w:pPr>
            <w:sdt>
              <w:sdtPr>
                <w:rPr>
                  <w:rFonts w:cstheme="minorHAnsi"/>
                </w:rPr>
                <w:id w:val="-771242556"/>
                <w14:checkbox>
                  <w14:checked w14:val="0"/>
                  <w14:checkedState w14:val="2612" w14:font="MS Gothic"/>
                  <w14:uncheckedState w14:val="2610" w14:font="MS Gothic"/>
                </w14:checkbox>
              </w:sdtPr>
              <w:sdtContent>
                <w:r w:rsidR="00E16898" w:rsidRPr="00155D1F">
                  <w:rPr>
                    <w:rFonts w:ascii="Segoe UI Symbol" w:eastAsia="MS Gothic" w:hAnsi="Segoe UI Symbol" w:cs="Segoe UI Symbol"/>
                  </w:rPr>
                  <w:t>☐</w:t>
                </w:r>
              </w:sdtContent>
            </w:sdt>
            <w:r w:rsidR="00E16898" w:rsidRPr="00155D1F">
              <w:rPr>
                <w:rFonts w:cstheme="minorHAnsi"/>
              </w:rPr>
              <w:t xml:space="preserve"> da, zagotavljamo</w:t>
            </w:r>
          </w:p>
        </w:tc>
        <w:sdt>
          <w:sdtPr>
            <w:rPr>
              <w:rFonts w:cstheme="minorHAnsi"/>
              <w:b/>
              <w:bCs/>
            </w:rPr>
            <w:id w:val="1405263271"/>
            <w:placeholder>
              <w:docPart w:val="E8E440D86F9F48E4A79C9FD33B79E16C"/>
            </w:placeholder>
            <w:showingPlcHdr/>
            <w:text/>
          </w:sdtPr>
          <w:sdtContent>
            <w:tc>
              <w:tcPr>
                <w:tcW w:w="0" w:type="auto"/>
              </w:tcPr>
              <w:p w14:paraId="44FB8FC1" w14:textId="21A13E76" w:rsidR="00E16898" w:rsidRPr="00155D1F" w:rsidRDefault="00E16898" w:rsidP="00C43AB1">
                <w:pPr>
                  <w:pStyle w:val="Brezrazmikov"/>
                  <w:rPr>
                    <w:rFonts w:cstheme="minorHAnsi"/>
                    <w:b/>
                    <w:bCs/>
                  </w:rPr>
                </w:pPr>
                <w:r w:rsidRPr="00155D1F">
                  <w:rPr>
                    <w:rStyle w:val="Besedilooznabemesta"/>
                    <w:rFonts w:cstheme="minorHAnsi"/>
                  </w:rPr>
                  <w:t>Vpišite besedilo.</w:t>
                </w:r>
              </w:p>
            </w:tc>
          </w:sdtContent>
        </w:sdt>
      </w:tr>
      <w:tr w:rsidR="00E16898" w:rsidRPr="00155D1F" w14:paraId="559DD362" w14:textId="77777777" w:rsidTr="00480D79">
        <w:tc>
          <w:tcPr>
            <w:tcW w:w="5665" w:type="dxa"/>
            <w:shd w:val="clear" w:color="auto" w:fill="auto"/>
          </w:tcPr>
          <w:p w14:paraId="17DDC0C8" w14:textId="34882ED7" w:rsidR="00E16898" w:rsidRPr="00155D1F" w:rsidRDefault="00E16898" w:rsidP="00C43AB1">
            <w:pPr>
              <w:pStyle w:val="Brezrazmikov"/>
              <w:jc w:val="left"/>
            </w:pPr>
            <w:r w:rsidRPr="00155D1F">
              <w:t>Ostala dokumentacija, kot izhaja iz Izjave o izpolnjevanju tehničnih pogojev ali iz vzorca pogodbe oz. je potrebna za takojšno vključitev v promet takoj po prevzemu vozila s strani naročnika (kupca)</w:t>
            </w:r>
          </w:p>
        </w:tc>
        <w:tc>
          <w:tcPr>
            <w:tcW w:w="2171" w:type="dxa"/>
          </w:tcPr>
          <w:p w14:paraId="31396DA2" w14:textId="0939FE6D" w:rsidR="00E16898" w:rsidRPr="00155D1F" w:rsidRDefault="00000000" w:rsidP="00C43AB1">
            <w:pPr>
              <w:pStyle w:val="Brezrazmikov"/>
              <w:rPr>
                <w:rFonts w:cstheme="minorHAnsi"/>
              </w:rPr>
            </w:pPr>
            <w:sdt>
              <w:sdtPr>
                <w:rPr>
                  <w:rFonts w:cstheme="minorHAnsi"/>
                </w:rPr>
                <w:id w:val="867106868"/>
                <w14:checkbox>
                  <w14:checked w14:val="0"/>
                  <w14:checkedState w14:val="2612" w14:font="MS Gothic"/>
                  <w14:uncheckedState w14:val="2610" w14:font="MS Gothic"/>
                </w14:checkbox>
              </w:sdtPr>
              <w:sdtContent>
                <w:r w:rsidR="00E16898" w:rsidRPr="00155D1F">
                  <w:rPr>
                    <w:rFonts w:ascii="Segoe UI Symbol" w:eastAsia="MS Gothic" w:hAnsi="Segoe UI Symbol" w:cs="Segoe UI Symbol"/>
                  </w:rPr>
                  <w:t>☐</w:t>
                </w:r>
              </w:sdtContent>
            </w:sdt>
            <w:r w:rsidR="00E16898" w:rsidRPr="00155D1F">
              <w:rPr>
                <w:rFonts w:cstheme="minorHAnsi"/>
              </w:rPr>
              <w:t xml:space="preserve"> da, zagotavljamo</w:t>
            </w:r>
          </w:p>
        </w:tc>
        <w:sdt>
          <w:sdtPr>
            <w:rPr>
              <w:rFonts w:cstheme="minorHAnsi"/>
              <w:b/>
              <w:bCs/>
            </w:rPr>
            <w:id w:val="566536020"/>
            <w:placeholder>
              <w:docPart w:val="099FA924A3BB497C95D2448962FF98E8"/>
            </w:placeholder>
            <w:showingPlcHdr/>
            <w:text/>
          </w:sdtPr>
          <w:sdtContent>
            <w:tc>
              <w:tcPr>
                <w:tcW w:w="0" w:type="auto"/>
              </w:tcPr>
              <w:p w14:paraId="032FA371" w14:textId="497EFBFF" w:rsidR="00E16898" w:rsidRPr="00155D1F" w:rsidRDefault="00E16898" w:rsidP="00C43AB1">
                <w:pPr>
                  <w:pStyle w:val="Brezrazmikov"/>
                  <w:rPr>
                    <w:rFonts w:cstheme="minorHAnsi"/>
                    <w:b/>
                    <w:bCs/>
                  </w:rPr>
                </w:pPr>
                <w:r w:rsidRPr="00155D1F">
                  <w:rPr>
                    <w:rStyle w:val="Besedilooznabemesta"/>
                    <w:rFonts w:cstheme="minorHAnsi"/>
                  </w:rPr>
                  <w:t>Vpišite besedilo.</w:t>
                </w:r>
              </w:p>
            </w:tc>
          </w:sdtContent>
        </w:sdt>
      </w:tr>
      <w:tr w:rsidR="007B1C72" w:rsidRPr="00155D1F" w14:paraId="323C77F8" w14:textId="77777777" w:rsidTr="00480D79">
        <w:tc>
          <w:tcPr>
            <w:tcW w:w="5665" w:type="dxa"/>
            <w:shd w:val="clear" w:color="auto" w:fill="auto"/>
          </w:tcPr>
          <w:p w14:paraId="22213294" w14:textId="77777777" w:rsidR="007B1C72" w:rsidRPr="00155D1F" w:rsidRDefault="007B1C72" w:rsidP="00C43AB1">
            <w:pPr>
              <w:pStyle w:val="Brezrazmikov"/>
              <w:keepNext/>
              <w:jc w:val="left"/>
              <w:rPr>
                <w:rFonts w:cstheme="minorHAnsi"/>
                <w:b/>
                <w:bCs/>
              </w:rPr>
            </w:pPr>
          </w:p>
        </w:tc>
        <w:tc>
          <w:tcPr>
            <w:tcW w:w="2171" w:type="dxa"/>
          </w:tcPr>
          <w:p w14:paraId="6E9E17FA" w14:textId="77777777" w:rsidR="007B1C72" w:rsidRPr="00155D1F" w:rsidRDefault="007B1C72" w:rsidP="00C43AB1">
            <w:pPr>
              <w:pStyle w:val="Brezrazmikov"/>
              <w:keepNext/>
              <w:rPr>
                <w:rFonts w:cstheme="minorHAnsi"/>
                <w:b/>
                <w:bCs/>
              </w:rPr>
            </w:pPr>
          </w:p>
        </w:tc>
        <w:tc>
          <w:tcPr>
            <w:tcW w:w="0" w:type="auto"/>
          </w:tcPr>
          <w:p w14:paraId="420AC536" w14:textId="77777777" w:rsidR="007B1C72" w:rsidRPr="00155D1F" w:rsidRDefault="007B1C72" w:rsidP="00C43AB1">
            <w:pPr>
              <w:pStyle w:val="Brezrazmikov"/>
              <w:keepNext/>
              <w:rPr>
                <w:rFonts w:cstheme="minorHAnsi"/>
                <w:b/>
                <w:bCs/>
              </w:rPr>
            </w:pPr>
          </w:p>
        </w:tc>
      </w:tr>
      <w:tr w:rsidR="008C7A47" w:rsidRPr="00155D1F" w14:paraId="786FC2B2" w14:textId="77777777" w:rsidTr="00480D79">
        <w:tc>
          <w:tcPr>
            <w:tcW w:w="5665" w:type="dxa"/>
            <w:shd w:val="clear" w:color="auto" w:fill="auto"/>
          </w:tcPr>
          <w:p w14:paraId="0A1803E6" w14:textId="77777777" w:rsidR="008C7A47" w:rsidRPr="00155D1F" w:rsidRDefault="008C7A47" w:rsidP="00C43AB1">
            <w:pPr>
              <w:pStyle w:val="Brezrazmikov"/>
              <w:keepNext/>
              <w:jc w:val="left"/>
              <w:rPr>
                <w:rFonts w:cstheme="minorHAnsi"/>
                <w:b/>
                <w:bCs/>
              </w:rPr>
            </w:pPr>
            <w:r w:rsidRPr="00155D1F">
              <w:rPr>
                <w:rFonts w:cstheme="minorHAnsi"/>
                <w:b/>
                <w:bCs/>
              </w:rPr>
              <w:t>SERVISNE STORITVE IN GARANCIJA</w:t>
            </w:r>
          </w:p>
        </w:tc>
        <w:tc>
          <w:tcPr>
            <w:tcW w:w="2171" w:type="dxa"/>
          </w:tcPr>
          <w:p w14:paraId="565A3CDC" w14:textId="77777777" w:rsidR="008C7A47" w:rsidRPr="00155D1F" w:rsidRDefault="008C7A47" w:rsidP="00C43AB1">
            <w:pPr>
              <w:pStyle w:val="Brezrazmikov"/>
              <w:keepNext/>
              <w:rPr>
                <w:rFonts w:cstheme="minorHAnsi"/>
                <w:b/>
                <w:bCs/>
              </w:rPr>
            </w:pPr>
          </w:p>
        </w:tc>
        <w:tc>
          <w:tcPr>
            <w:tcW w:w="0" w:type="auto"/>
          </w:tcPr>
          <w:p w14:paraId="5EDDA780" w14:textId="77777777" w:rsidR="008C7A47" w:rsidRPr="00155D1F" w:rsidRDefault="008C7A47" w:rsidP="00C43AB1">
            <w:pPr>
              <w:pStyle w:val="Brezrazmikov"/>
              <w:keepNext/>
              <w:rPr>
                <w:rFonts w:cstheme="minorHAnsi"/>
                <w:b/>
                <w:bCs/>
              </w:rPr>
            </w:pPr>
          </w:p>
        </w:tc>
      </w:tr>
      <w:tr w:rsidR="008C7A47" w:rsidRPr="00155D1F" w14:paraId="60237A21" w14:textId="77777777" w:rsidTr="00480D79">
        <w:tc>
          <w:tcPr>
            <w:tcW w:w="5665" w:type="dxa"/>
            <w:shd w:val="clear" w:color="auto" w:fill="auto"/>
          </w:tcPr>
          <w:p w14:paraId="728D27C3" w14:textId="77777777" w:rsidR="008C7A47" w:rsidRPr="00155D1F" w:rsidRDefault="008C7A47" w:rsidP="00C43AB1">
            <w:pPr>
              <w:pStyle w:val="Brezrazmikov"/>
              <w:keepNext/>
              <w:jc w:val="left"/>
              <w:rPr>
                <w:rFonts w:cstheme="minorHAnsi"/>
              </w:rPr>
            </w:pPr>
            <w:r w:rsidRPr="00155D1F">
              <w:t>Ponudbena cena vključuje paket prvega rednega servisa, v obsegu iz dokumentacije v zvezi z oddajo javnega naročila.</w:t>
            </w:r>
          </w:p>
        </w:tc>
        <w:tc>
          <w:tcPr>
            <w:tcW w:w="2171" w:type="dxa"/>
          </w:tcPr>
          <w:p w14:paraId="2C3B62D8" w14:textId="77777777" w:rsidR="008C7A47" w:rsidRPr="00155D1F" w:rsidRDefault="00000000" w:rsidP="00C43AB1">
            <w:pPr>
              <w:pStyle w:val="Brezrazmikov"/>
              <w:keepNext/>
              <w:rPr>
                <w:rFonts w:cstheme="minorHAnsi"/>
              </w:rPr>
            </w:pPr>
            <w:sdt>
              <w:sdtPr>
                <w:rPr>
                  <w:rFonts w:cstheme="minorHAnsi"/>
                </w:rPr>
                <w:id w:val="1209990972"/>
                <w14:checkbox>
                  <w14:checked w14:val="0"/>
                  <w14:checkedState w14:val="2612" w14:font="MS Gothic"/>
                  <w14:uncheckedState w14:val="2610" w14:font="MS Gothic"/>
                </w14:checkbox>
              </w:sdtPr>
              <w:sdtContent>
                <w:r w:rsidR="008C7A47" w:rsidRPr="00155D1F">
                  <w:rPr>
                    <w:rFonts w:ascii="Segoe UI Symbol" w:eastAsia="MS Gothic" w:hAnsi="Segoe UI Symbol" w:cs="Segoe UI Symbol"/>
                  </w:rPr>
                  <w:t>☐</w:t>
                </w:r>
              </w:sdtContent>
            </w:sdt>
            <w:r w:rsidR="008C7A47" w:rsidRPr="00155D1F">
              <w:rPr>
                <w:rFonts w:cstheme="minorHAnsi"/>
              </w:rPr>
              <w:t xml:space="preserve"> da, vključuje</w:t>
            </w:r>
          </w:p>
        </w:tc>
        <w:sdt>
          <w:sdtPr>
            <w:rPr>
              <w:rFonts w:cstheme="minorHAnsi"/>
              <w:b/>
              <w:bCs/>
            </w:rPr>
            <w:id w:val="179627395"/>
            <w:placeholder>
              <w:docPart w:val="7153CE05DDD24E3AB72C059CEBF581FF"/>
            </w:placeholder>
            <w:showingPlcHdr/>
            <w:text/>
          </w:sdtPr>
          <w:sdtContent>
            <w:tc>
              <w:tcPr>
                <w:tcW w:w="0" w:type="auto"/>
              </w:tcPr>
              <w:p w14:paraId="7D4BCDCF" w14:textId="03CED8A5" w:rsidR="008C7A47" w:rsidRPr="00155D1F" w:rsidRDefault="00FD15EF" w:rsidP="00C43AB1">
                <w:pPr>
                  <w:pStyle w:val="Brezrazmikov"/>
                  <w:keepNext/>
                  <w:rPr>
                    <w:rFonts w:cstheme="minorHAnsi"/>
                  </w:rPr>
                </w:pPr>
                <w:r w:rsidRPr="00155D1F">
                  <w:rPr>
                    <w:rStyle w:val="Besedilooznabemesta"/>
                    <w:rFonts w:cstheme="minorHAnsi"/>
                  </w:rPr>
                  <w:t>Vpišite besedilo.</w:t>
                </w:r>
              </w:p>
            </w:tc>
          </w:sdtContent>
        </w:sdt>
      </w:tr>
      <w:tr w:rsidR="008C7A47" w:rsidRPr="00155D1F" w14:paraId="1A529E2A" w14:textId="77777777" w:rsidTr="00480D79">
        <w:tc>
          <w:tcPr>
            <w:tcW w:w="5665" w:type="dxa"/>
            <w:shd w:val="clear" w:color="auto" w:fill="auto"/>
          </w:tcPr>
          <w:p w14:paraId="4C112E9C" w14:textId="0E79C3F1" w:rsidR="008C7A47" w:rsidRPr="00155D1F" w:rsidRDefault="008C7A47" w:rsidP="00C43AB1">
            <w:pPr>
              <w:pStyle w:val="Brezrazmikov"/>
              <w:keepNext/>
              <w:jc w:val="left"/>
              <w:rPr>
                <w:rFonts w:cstheme="minorHAnsi"/>
              </w:rPr>
            </w:pPr>
            <w:r w:rsidRPr="00155D1F">
              <w:t xml:space="preserve">Servisne storitve zagotavljamo z odzivnim časom </w:t>
            </w:r>
            <w:r w:rsidR="000A4323" w:rsidRPr="00155D1F">
              <w:t>najkasneje naslednji delovni dan</w:t>
            </w:r>
            <w:r w:rsidRPr="00155D1F">
              <w:t>.</w:t>
            </w:r>
          </w:p>
        </w:tc>
        <w:tc>
          <w:tcPr>
            <w:tcW w:w="2171" w:type="dxa"/>
          </w:tcPr>
          <w:p w14:paraId="4A3602B8" w14:textId="77777777" w:rsidR="008C7A47" w:rsidRPr="00155D1F" w:rsidRDefault="00000000" w:rsidP="00C43AB1">
            <w:pPr>
              <w:pStyle w:val="Brezrazmikov"/>
              <w:keepNext/>
              <w:rPr>
                <w:rFonts w:cstheme="minorHAnsi"/>
                <w:b/>
                <w:bCs/>
              </w:rPr>
            </w:pPr>
            <w:sdt>
              <w:sdtPr>
                <w:rPr>
                  <w:rFonts w:cstheme="minorHAnsi"/>
                </w:rPr>
                <w:id w:val="1224182868"/>
                <w14:checkbox>
                  <w14:checked w14:val="0"/>
                  <w14:checkedState w14:val="2612" w14:font="MS Gothic"/>
                  <w14:uncheckedState w14:val="2610" w14:font="MS Gothic"/>
                </w14:checkbox>
              </w:sdtPr>
              <w:sdtContent>
                <w:r w:rsidR="008C7A47" w:rsidRPr="00155D1F">
                  <w:rPr>
                    <w:rFonts w:ascii="Segoe UI Symbol" w:eastAsia="MS Gothic" w:hAnsi="Segoe UI Symbol" w:cs="Segoe UI Symbol"/>
                  </w:rPr>
                  <w:t>☐</w:t>
                </w:r>
              </w:sdtContent>
            </w:sdt>
            <w:r w:rsidR="008C7A47" w:rsidRPr="00155D1F">
              <w:rPr>
                <w:rFonts w:cstheme="minorHAnsi"/>
              </w:rPr>
              <w:t xml:space="preserve"> da, zagotavljamo</w:t>
            </w:r>
          </w:p>
        </w:tc>
        <w:sdt>
          <w:sdtPr>
            <w:rPr>
              <w:rFonts w:cstheme="minorHAnsi"/>
              <w:b/>
              <w:bCs/>
            </w:rPr>
            <w:id w:val="-477070893"/>
            <w:placeholder>
              <w:docPart w:val="E5FF69535C25410AA4E00CFFC55E1C71"/>
            </w:placeholder>
            <w:showingPlcHdr/>
            <w:text/>
          </w:sdtPr>
          <w:sdtContent>
            <w:tc>
              <w:tcPr>
                <w:tcW w:w="0" w:type="auto"/>
              </w:tcPr>
              <w:p w14:paraId="151323D7" w14:textId="77777777" w:rsidR="008C7A47" w:rsidRPr="00155D1F" w:rsidRDefault="008C7A47" w:rsidP="00C43AB1">
                <w:pPr>
                  <w:pStyle w:val="Brezrazmikov"/>
                  <w:keepNext/>
                  <w:rPr>
                    <w:rFonts w:cstheme="minorHAnsi"/>
                    <w:b/>
                    <w:bCs/>
                  </w:rPr>
                </w:pPr>
                <w:r w:rsidRPr="00155D1F">
                  <w:rPr>
                    <w:rStyle w:val="Besedilooznabemesta"/>
                    <w:rFonts w:cstheme="minorHAnsi"/>
                  </w:rPr>
                  <w:t>Vpišite besedilo.</w:t>
                </w:r>
              </w:p>
            </w:tc>
          </w:sdtContent>
        </w:sdt>
      </w:tr>
      <w:tr w:rsidR="008C7A47" w:rsidRPr="00155D1F" w14:paraId="6B491A50" w14:textId="77777777" w:rsidTr="00480D79">
        <w:tc>
          <w:tcPr>
            <w:tcW w:w="5665" w:type="dxa"/>
            <w:shd w:val="clear" w:color="auto" w:fill="auto"/>
          </w:tcPr>
          <w:p w14:paraId="6E8A676E" w14:textId="5303FC9E" w:rsidR="008C7A47" w:rsidRPr="00155D1F" w:rsidRDefault="008C7A47" w:rsidP="00C43AB1">
            <w:pPr>
              <w:pStyle w:val="Brezrazmikov"/>
              <w:keepNext/>
              <w:jc w:val="left"/>
              <w:rPr>
                <w:rFonts w:cstheme="minorHAnsi"/>
              </w:rPr>
            </w:pPr>
            <w:r w:rsidRPr="00155D1F">
              <w:t xml:space="preserve">Splošna garancija za vozilo in nadgradnjo </w:t>
            </w:r>
            <w:r w:rsidR="00944F88" w:rsidRPr="00155D1F">
              <w:t xml:space="preserve">(v celoti) </w:t>
            </w:r>
            <w:r w:rsidRPr="00155D1F">
              <w:t>znaša minimalno 24 mesecev od dneva podpisa prevzemnega zapisnika, pri čemer bo dobavljeno blago v celoti ustrezalo zahtevam javnega naročila.</w:t>
            </w:r>
          </w:p>
        </w:tc>
        <w:tc>
          <w:tcPr>
            <w:tcW w:w="2171" w:type="dxa"/>
          </w:tcPr>
          <w:p w14:paraId="4EAECD50" w14:textId="619E5E93" w:rsidR="008C7A47" w:rsidRPr="00155D1F" w:rsidRDefault="00000000" w:rsidP="00C43AB1">
            <w:pPr>
              <w:pStyle w:val="Brezrazmikov"/>
              <w:keepNext/>
              <w:rPr>
                <w:rFonts w:cstheme="minorHAnsi"/>
              </w:rPr>
            </w:pPr>
            <w:sdt>
              <w:sdtPr>
                <w:rPr>
                  <w:rFonts w:cstheme="minorHAnsi"/>
                </w:rPr>
                <w:id w:val="-479927812"/>
                <w14:checkbox>
                  <w14:checked w14:val="0"/>
                  <w14:checkedState w14:val="2612" w14:font="MS Gothic"/>
                  <w14:uncheckedState w14:val="2610" w14:font="MS Gothic"/>
                </w14:checkbox>
              </w:sdtPr>
              <w:sdtContent>
                <w:r w:rsidR="004571E4" w:rsidRPr="00155D1F">
                  <w:rPr>
                    <w:rFonts w:ascii="MS Gothic" w:eastAsia="MS Gothic" w:hAnsi="MS Gothic" w:cstheme="minorHAnsi" w:hint="eastAsia"/>
                  </w:rPr>
                  <w:t>☐</w:t>
                </w:r>
              </w:sdtContent>
            </w:sdt>
            <w:r w:rsidR="008C7A47" w:rsidRPr="00155D1F">
              <w:rPr>
                <w:rFonts w:cstheme="minorHAnsi"/>
              </w:rPr>
              <w:t xml:space="preserve"> da, izpolnjujemo</w:t>
            </w:r>
          </w:p>
        </w:tc>
        <w:sdt>
          <w:sdtPr>
            <w:rPr>
              <w:rFonts w:cstheme="minorHAnsi"/>
              <w:b/>
              <w:bCs/>
            </w:rPr>
            <w:id w:val="-282112861"/>
            <w:placeholder>
              <w:docPart w:val="84354380A18D4DAEB7D06D8FD54A569B"/>
            </w:placeholder>
            <w:showingPlcHdr/>
            <w:text/>
          </w:sdtPr>
          <w:sdtContent>
            <w:tc>
              <w:tcPr>
                <w:tcW w:w="0" w:type="auto"/>
              </w:tcPr>
              <w:p w14:paraId="230754B3" w14:textId="77777777" w:rsidR="008C7A47" w:rsidRPr="00155D1F" w:rsidRDefault="008C7A47" w:rsidP="00C43AB1">
                <w:pPr>
                  <w:pStyle w:val="Brezrazmikov"/>
                  <w:keepNext/>
                  <w:rPr>
                    <w:rFonts w:cstheme="minorHAnsi"/>
                  </w:rPr>
                </w:pPr>
                <w:r w:rsidRPr="00155D1F">
                  <w:rPr>
                    <w:rStyle w:val="Besedilooznabemesta"/>
                    <w:rFonts w:cstheme="minorHAnsi"/>
                  </w:rPr>
                  <w:t>Vpišite besedilo.</w:t>
                </w:r>
              </w:p>
            </w:tc>
          </w:sdtContent>
        </w:sdt>
      </w:tr>
      <w:tr w:rsidR="004571E4" w:rsidRPr="00155D1F" w14:paraId="73B818A1" w14:textId="77777777" w:rsidTr="00BC75B0">
        <w:tc>
          <w:tcPr>
            <w:tcW w:w="5665" w:type="dxa"/>
            <w:shd w:val="clear" w:color="auto" w:fill="auto"/>
          </w:tcPr>
          <w:p w14:paraId="0390356E" w14:textId="15347AF4" w:rsidR="004571E4" w:rsidRPr="00155D1F" w:rsidRDefault="004571E4" w:rsidP="00C43AB1">
            <w:pPr>
              <w:pStyle w:val="Brezrazmikov"/>
              <w:keepNext/>
              <w:jc w:val="left"/>
            </w:pPr>
            <w:r w:rsidRPr="00155D1F">
              <w:t>Garancija za vr</w:t>
            </w:r>
            <w:r w:rsidR="00C43AB1" w:rsidRPr="00155D1F">
              <w:t>t</w:t>
            </w:r>
            <w:r w:rsidRPr="00155D1F">
              <w:t>ljiv boben, pripadajoče vrtljive, nosilne in pogonske elemente, ter korito minimalno 36 mesecev</w:t>
            </w:r>
          </w:p>
        </w:tc>
        <w:tc>
          <w:tcPr>
            <w:tcW w:w="2171" w:type="dxa"/>
          </w:tcPr>
          <w:p w14:paraId="4E5E6439" w14:textId="77777777" w:rsidR="004571E4" w:rsidRPr="00155D1F" w:rsidRDefault="00000000" w:rsidP="00C43AB1">
            <w:pPr>
              <w:pStyle w:val="Brezrazmikov"/>
              <w:keepNext/>
              <w:rPr>
                <w:rFonts w:cstheme="minorHAnsi"/>
              </w:rPr>
            </w:pPr>
            <w:sdt>
              <w:sdtPr>
                <w:rPr>
                  <w:rFonts w:cstheme="minorHAnsi"/>
                </w:rPr>
                <w:id w:val="-194320997"/>
                <w14:checkbox>
                  <w14:checked w14:val="0"/>
                  <w14:checkedState w14:val="2612" w14:font="MS Gothic"/>
                  <w14:uncheckedState w14:val="2610" w14:font="MS Gothic"/>
                </w14:checkbox>
              </w:sdtPr>
              <w:sdtContent>
                <w:r w:rsidR="004571E4" w:rsidRPr="00155D1F">
                  <w:rPr>
                    <w:rFonts w:ascii="MS Gothic" w:eastAsia="MS Gothic" w:hAnsi="MS Gothic" w:cstheme="minorHAnsi" w:hint="eastAsia"/>
                  </w:rPr>
                  <w:t>☐</w:t>
                </w:r>
              </w:sdtContent>
            </w:sdt>
            <w:r w:rsidR="004571E4" w:rsidRPr="00155D1F">
              <w:rPr>
                <w:rFonts w:cstheme="minorHAnsi"/>
              </w:rPr>
              <w:t xml:space="preserve"> da, izpolnjujemo</w:t>
            </w:r>
          </w:p>
        </w:tc>
        <w:sdt>
          <w:sdtPr>
            <w:rPr>
              <w:rFonts w:cstheme="minorHAnsi"/>
              <w:b/>
              <w:bCs/>
            </w:rPr>
            <w:id w:val="-532724856"/>
            <w:placeholder>
              <w:docPart w:val="D431BD7E92AA47BC8FC73A4BDD6D368F"/>
            </w:placeholder>
            <w:showingPlcHdr/>
            <w:text/>
          </w:sdtPr>
          <w:sdtContent>
            <w:tc>
              <w:tcPr>
                <w:tcW w:w="0" w:type="auto"/>
              </w:tcPr>
              <w:p w14:paraId="1637BF71" w14:textId="77777777" w:rsidR="004571E4" w:rsidRPr="00155D1F" w:rsidRDefault="004571E4" w:rsidP="00C43AB1">
                <w:pPr>
                  <w:pStyle w:val="Brezrazmikov"/>
                  <w:keepNext/>
                  <w:rPr>
                    <w:rFonts w:cstheme="minorHAnsi"/>
                    <w:b/>
                    <w:bCs/>
                  </w:rPr>
                </w:pPr>
                <w:r w:rsidRPr="00155D1F">
                  <w:rPr>
                    <w:rStyle w:val="Besedilooznabemesta"/>
                    <w:rFonts w:cstheme="minorHAnsi"/>
                  </w:rPr>
                  <w:t>Vpišite besedilo.</w:t>
                </w:r>
              </w:p>
            </w:tc>
          </w:sdtContent>
        </w:sdt>
      </w:tr>
      <w:tr w:rsidR="004571E4" w:rsidRPr="00155D1F" w14:paraId="2BF734A9" w14:textId="77777777" w:rsidTr="00BC75B0">
        <w:tc>
          <w:tcPr>
            <w:tcW w:w="5665" w:type="dxa"/>
            <w:shd w:val="clear" w:color="auto" w:fill="auto"/>
          </w:tcPr>
          <w:p w14:paraId="24D9DD2B" w14:textId="7675AE6E" w:rsidR="004571E4" w:rsidRPr="00155D1F" w:rsidRDefault="004571E4" w:rsidP="00C43AB1">
            <w:pPr>
              <w:pStyle w:val="Brezrazmikov"/>
              <w:keepNext/>
              <w:jc w:val="left"/>
            </w:pPr>
            <w:r w:rsidRPr="00155D1F">
              <w:t xml:space="preserve">Garancija proti </w:t>
            </w:r>
            <w:proofErr w:type="spellStart"/>
            <w:r w:rsidRPr="00155D1F">
              <w:t>prerjavenju</w:t>
            </w:r>
            <w:proofErr w:type="spellEnd"/>
            <w:r w:rsidRPr="00155D1F">
              <w:t xml:space="preserve"> nadgradnje minimalno 60 mesecev</w:t>
            </w:r>
          </w:p>
        </w:tc>
        <w:tc>
          <w:tcPr>
            <w:tcW w:w="2171" w:type="dxa"/>
          </w:tcPr>
          <w:p w14:paraId="5506700B" w14:textId="57B77DC1" w:rsidR="004571E4" w:rsidRPr="00155D1F" w:rsidRDefault="00000000" w:rsidP="00C43AB1">
            <w:pPr>
              <w:pStyle w:val="Brezrazmikov"/>
              <w:keepNext/>
              <w:rPr>
                <w:rFonts w:cstheme="minorHAnsi"/>
              </w:rPr>
            </w:pPr>
            <w:sdt>
              <w:sdtPr>
                <w:rPr>
                  <w:rFonts w:cstheme="minorHAnsi"/>
                </w:rPr>
                <w:id w:val="2053493079"/>
                <w14:checkbox>
                  <w14:checked w14:val="0"/>
                  <w14:checkedState w14:val="2612" w14:font="MS Gothic"/>
                  <w14:uncheckedState w14:val="2610" w14:font="MS Gothic"/>
                </w14:checkbox>
              </w:sdtPr>
              <w:sdtContent>
                <w:r w:rsidR="004571E4" w:rsidRPr="00155D1F">
                  <w:rPr>
                    <w:rFonts w:ascii="MS Gothic" w:eastAsia="MS Gothic" w:hAnsi="MS Gothic" w:cstheme="minorHAnsi" w:hint="eastAsia"/>
                  </w:rPr>
                  <w:t>☐</w:t>
                </w:r>
              </w:sdtContent>
            </w:sdt>
            <w:r w:rsidR="004571E4" w:rsidRPr="00155D1F">
              <w:rPr>
                <w:rFonts w:cstheme="minorHAnsi"/>
              </w:rPr>
              <w:t xml:space="preserve"> da, izpolnjujemo</w:t>
            </w:r>
          </w:p>
        </w:tc>
        <w:sdt>
          <w:sdtPr>
            <w:rPr>
              <w:rFonts w:cstheme="minorHAnsi"/>
              <w:b/>
              <w:bCs/>
            </w:rPr>
            <w:id w:val="1889985787"/>
            <w:placeholder>
              <w:docPart w:val="F29F31EA43A147FA97779AF70B72C913"/>
            </w:placeholder>
            <w:showingPlcHdr/>
            <w:text/>
          </w:sdtPr>
          <w:sdtContent>
            <w:tc>
              <w:tcPr>
                <w:tcW w:w="0" w:type="auto"/>
              </w:tcPr>
              <w:p w14:paraId="73054363" w14:textId="49FC3B80" w:rsidR="004571E4" w:rsidRPr="00155D1F" w:rsidRDefault="004571E4" w:rsidP="00C43AB1">
                <w:pPr>
                  <w:pStyle w:val="Brezrazmikov"/>
                  <w:keepNext/>
                  <w:rPr>
                    <w:rFonts w:cstheme="minorHAnsi"/>
                    <w:b/>
                    <w:bCs/>
                  </w:rPr>
                </w:pPr>
                <w:r w:rsidRPr="00155D1F">
                  <w:rPr>
                    <w:rStyle w:val="Besedilooznabemesta"/>
                    <w:rFonts w:cstheme="minorHAnsi"/>
                  </w:rPr>
                  <w:t>Vpišite besedilo.</w:t>
                </w:r>
              </w:p>
            </w:tc>
          </w:sdtContent>
        </w:sdt>
      </w:tr>
    </w:tbl>
    <w:p w14:paraId="6E834D3F" w14:textId="77777777" w:rsidR="00AE1767" w:rsidRDefault="00AE1767" w:rsidP="006C5492">
      <w:pPr>
        <w:pStyle w:val="Brezrazmikov"/>
        <w:keepNext/>
      </w:pPr>
    </w:p>
    <w:tbl>
      <w:tblPr>
        <w:tblW w:w="0" w:type="auto"/>
        <w:tblLook w:val="04A0" w:firstRow="1" w:lastRow="0" w:firstColumn="1" w:lastColumn="0" w:noHBand="0" w:noVBand="1"/>
      </w:tblPr>
      <w:tblGrid>
        <w:gridCol w:w="1080"/>
        <w:gridCol w:w="5184"/>
        <w:gridCol w:w="3816"/>
      </w:tblGrid>
      <w:tr w:rsidR="00AE1767" w:rsidRPr="008B31A7" w14:paraId="563B49C8" w14:textId="77777777" w:rsidTr="00E44B38">
        <w:tc>
          <w:tcPr>
            <w:tcW w:w="1080" w:type="dxa"/>
            <w:shd w:val="clear" w:color="auto" w:fill="auto"/>
          </w:tcPr>
          <w:p w14:paraId="3E37502A" w14:textId="77777777" w:rsidR="00AE1767" w:rsidRPr="008B31A7" w:rsidRDefault="00AE1767" w:rsidP="006C5492">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1291321113"/>
            <w:placeholder>
              <w:docPart w:val="ACF641C8753E44AFB15F4E721DC55A43"/>
            </w:placeholder>
            <w:showingPlcHdr/>
            <w:text/>
          </w:sdtPr>
          <w:sdtContent>
            <w:tc>
              <w:tcPr>
                <w:tcW w:w="5184" w:type="dxa"/>
                <w:shd w:val="clear" w:color="auto" w:fill="auto"/>
              </w:tcPr>
              <w:p w14:paraId="6B0B32D9" w14:textId="77777777" w:rsidR="00AE1767" w:rsidRDefault="00AE1767" w:rsidP="006C5492">
                <w:pPr>
                  <w:pStyle w:val="Brezrazmikov"/>
                  <w:keepNext/>
                  <w:rPr>
                    <w:rFonts w:cstheme="minorHAnsi"/>
                    <w:sz w:val="21"/>
                    <w:szCs w:val="21"/>
                  </w:rPr>
                </w:pPr>
                <w:r>
                  <w:rPr>
                    <w:rStyle w:val="Besedilooznabemesta"/>
                  </w:rPr>
                  <w:t>Vpišite ime kraja</w:t>
                </w:r>
              </w:p>
            </w:tc>
          </w:sdtContent>
        </w:sdt>
        <w:tc>
          <w:tcPr>
            <w:tcW w:w="3816" w:type="dxa"/>
            <w:shd w:val="clear" w:color="auto" w:fill="auto"/>
          </w:tcPr>
          <w:p w14:paraId="27AA95A3" w14:textId="77777777" w:rsidR="00AE1767" w:rsidRPr="008B31A7" w:rsidRDefault="00AE1767" w:rsidP="006C5492">
            <w:pPr>
              <w:pStyle w:val="Brezrazmikov"/>
              <w:keepNext/>
              <w:rPr>
                <w:rFonts w:cstheme="minorHAnsi"/>
                <w:sz w:val="21"/>
                <w:szCs w:val="21"/>
              </w:rPr>
            </w:pPr>
          </w:p>
        </w:tc>
      </w:tr>
      <w:tr w:rsidR="00AE1767" w:rsidRPr="008B31A7" w14:paraId="509E030D" w14:textId="77777777" w:rsidTr="00E44B38">
        <w:tc>
          <w:tcPr>
            <w:tcW w:w="1080" w:type="dxa"/>
            <w:shd w:val="clear" w:color="auto" w:fill="auto"/>
          </w:tcPr>
          <w:p w14:paraId="3B8A6702" w14:textId="77777777" w:rsidR="00AE1767" w:rsidRPr="008B31A7" w:rsidRDefault="00AE1767" w:rsidP="006C5492">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621072950"/>
            <w:placeholder>
              <w:docPart w:val="28E720D6B8E3476390E8AD6016D322C2"/>
            </w:placeholder>
            <w:showingPlcHdr/>
            <w:date>
              <w:dateFormat w:val="dd.MM.yyyy"/>
              <w:lid w:val="sl-SI"/>
              <w:storeMappedDataAs w:val="dateTime"/>
              <w:calendar w:val="gregorian"/>
            </w:date>
          </w:sdtPr>
          <w:sdtContent>
            <w:tc>
              <w:tcPr>
                <w:tcW w:w="5184" w:type="dxa"/>
                <w:shd w:val="clear" w:color="auto" w:fill="auto"/>
              </w:tcPr>
              <w:p w14:paraId="479E7A0A" w14:textId="77777777" w:rsidR="00AE1767" w:rsidRDefault="00AE1767" w:rsidP="006C5492">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16" w:type="dxa"/>
            <w:shd w:val="clear" w:color="auto" w:fill="auto"/>
          </w:tcPr>
          <w:p w14:paraId="25BCA1F5" w14:textId="77777777" w:rsidR="00AE1767" w:rsidRPr="008B31A7" w:rsidRDefault="00AE1767" w:rsidP="006C5492">
            <w:pPr>
              <w:pStyle w:val="Brezrazmikov"/>
              <w:keepNext/>
              <w:rPr>
                <w:rFonts w:cstheme="minorHAnsi"/>
                <w:sz w:val="21"/>
                <w:szCs w:val="21"/>
              </w:rPr>
            </w:pPr>
          </w:p>
        </w:tc>
      </w:tr>
      <w:tr w:rsidR="00AE1767" w:rsidRPr="008B31A7" w14:paraId="1923C373" w14:textId="77777777" w:rsidTr="00E44B38">
        <w:tc>
          <w:tcPr>
            <w:tcW w:w="1080" w:type="dxa"/>
            <w:shd w:val="clear" w:color="auto" w:fill="auto"/>
          </w:tcPr>
          <w:p w14:paraId="58E7FBC3" w14:textId="77777777" w:rsidR="00AE1767" w:rsidRPr="008B31A7" w:rsidRDefault="00AE1767" w:rsidP="006C5492">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482928178"/>
            <w:showingPlcHdr/>
            <w:picture/>
          </w:sdtPr>
          <w:sdtContent>
            <w:tc>
              <w:tcPr>
                <w:tcW w:w="5184" w:type="dxa"/>
                <w:shd w:val="clear" w:color="auto" w:fill="auto"/>
              </w:tcPr>
              <w:p w14:paraId="56B25336" w14:textId="77777777" w:rsidR="00AE1767" w:rsidRPr="008B31A7" w:rsidRDefault="00AE1767" w:rsidP="006C5492">
                <w:pPr>
                  <w:pStyle w:val="Brezrazmikov"/>
                  <w:keepNext/>
                  <w:rPr>
                    <w:rFonts w:cstheme="minorHAnsi"/>
                    <w:sz w:val="21"/>
                    <w:szCs w:val="21"/>
                  </w:rPr>
                </w:pPr>
                <w:r>
                  <w:rPr>
                    <w:rFonts w:cstheme="minorHAnsi"/>
                    <w:noProof/>
                    <w:sz w:val="21"/>
                    <w:szCs w:val="21"/>
                  </w:rPr>
                  <w:drawing>
                    <wp:inline distT="0" distB="0" distL="0" distR="0" wp14:anchorId="48587189" wp14:editId="04087CED">
                      <wp:extent cx="2152650" cy="781050"/>
                      <wp:effectExtent l="0" t="0" r="0" b="0"/>
                      <wp:docPr id="840841906" name="Slika 84084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16" w:type="dxa"/>
            <w:shd w:val="clear" w:color="auto" w:fill="auto"/>
          </w:tcPr>
          <w:p w14:paraId="122F23A0" w14:textId="77777777" w:rsidR="00AE1767" w:rsidRDefault="00AE1767" w:rsidP="006C5492">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79759516"/>
              <w:showingPlcHdr/>
              <w:picture/>
            </w:sdtPr>
            <w:sdtContent>
              <w:p w14:paraId="35765EE8" w14:textId="77777777" w:rsidR="00AE1767" w:rsidRPr="008B31A7" w:rsidRDefault="00AE1767" w:rsidP="006C5492">
                <w:pPr>
                  <w:pStyle w:val="Brezrazmikov"/>
                  <w:keepNext/>
                  <w:rPr>
                    <w:rFonts w:cstheme="minorHAnsi"/>
                    <w:sz w:val="21"/>
                    <w:szCs w:val="21"/>
                  </w:rPr>
                </w:pPr>
                <w:r>
                  <w:rPr>
                    <w:rFonts w:cstheme="minorHAnsi"/>
                    <w:noProof/>
                    <w:sz w:val="21"/>
                    <w:szCs w:val="21"/>
                  </w:rPr>
                  <w:drawing>
                    <wp:inline distT="0" distB="0" distL="0" distR="0" wp14:anchorId="54AD2FA4" wp14:editId="1309927A">
                      <wp:extent cx="2152650" cy="571500"/>
                      <wp:effectExtent l="0" t="0" r="0" b="0"/>
                      <wp:docPr id="1170665258" name="Slika 1170665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AE1767" w:rsidRPr="008B31A7" w14:paraId="4A2852AF" w14:textId="77777777" w:rsidTr="00E44B38">
        <w:tc>
          <w:tcPr>
            <w:tcW w:w="1080" w:type="dxa"/>
            <w:shd w:val="clear" w:color="auto" w:fill="auto"/>
          </w:tcPr>
          <w:p w14:paraId="0C0DCC1A" w14:textId="77777777" w:rsidR="00AE1767" w:rsidRPr="008B31A7" w:rsidRDefault="00AE1767" w:rsidP="00480D79">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184" w:type="dxa"/>
            <w:shd w:val="clear" w:color="auto" w:fill="auto"/>
          </w:tcPr>
          <w:p w14:paraId="085BB334" w14:textId="77777777" w:rsidR="00AE1767" w:rsidRPr="008B31A7" w:rsidRDefault="00000000" w:rsidP="00480D79">
            <w:pPr>
              <w:pStyle w:val="Brezrazmikov"/>
              <w:keepNext/>
              <w:rPr>
                <w:rFonts w:cstheme="minorHAnsi"/>
                <w:sz w:val="21"/>
                <w:szCs w:val="21"/>
              </w:rPr>
            </w:pPr>
            <w:sdt>
              <w:sdtPr>
                <w:rPr>
                  <w:rFonts w:cstheme="minorHAnsi"/>
                  <w:sz w:val="21"/>
                  <w:szCs w:val="21"/>
                </w:rPr>
                <w:id w:val="1921288914"/>
                <w14:checkbox>
                  <w14:checked w14:val="0"/>
                  <w14:checkedState w14:val="2612" w14:font="MS Gothic"/>
                  <w14:uncheckedState w14:val="2610" w14:font="MS Gothic"/>
                </w14:checkbox>
              </w:sdtPr>
              <w:sdtContent>
                <w:r w:rsidR="00AE1767" w:rsidRPr="00A16467">
                  <w:rPr>
                    <w:rFonts w:ascii="Segoe UI Symbol" w:hAnsi="Segoe UI Symbol" w:cs="Segoe UI Symbol"/>
                    <w:sz w:val="21"/>
                    <w:szCs w:val="21"/>
                  </w:rPr>
                  <w:t>☐</w:t>
                </w:r>
              </w:sdtContent>
            </w:sdt>
            <w:r w:rsidR="00AE1767">
              <w:rPr>
                <w:rFonts w:cstheme="minorHAnsi"/>
                <w:sz w:val="21"/>
                <w:szCs w:val="21"/>
              </w:rPr>
              <w:t xml:space="preserve"> </w:t>
            </w:r>
            <w:r w:rsidR="00AE1767" w:rsidRPr="008B31A7">
              <w:rPr>
                <w:rFonts w:cstheme="minorHAnsi"/>
                <w:sz w:val="21"/>
                <w:szCs w:val="21"/>
              </w:rPr>
              <w:t>Ne poslujemo z žigom.</w:t>
            </w:r>
          </w:p>
        </w:tc>
        <w:tc>
          <w:tcPr>
            <w:tcW w:w="3816" w:type="dxa"/>
            <w:shd w:val="clear" w:color="auto" w:fill="auto"/>
          </w:tcPr>
          <w:p w14:paraId="40F67662" w14:textId="77777777" w:rsidR="00AE1767" w:rsidRPr="008B31A7" w:rsidRDefault="00AE1767" w:rsidP="00480D79">
            <w:pPr>
              <w:pStyle w:val="Brezrazmikov"/>
              <w:keepNext/>
              <w:rPr>
                <w:rFonts w:cstheme="minorHAnsi"/>
                <w:sz w:val="21"/>
                <w:szCs w:val="21"/>
              </w:rPr>
            </w:pPr>
          </w:p>
        </w:tc>
      </w:tr>
    </w:tbl>
    <w:p w14:paraId="07F8EF8D" w14:textId="77777777" w:rsidR="00AE1767" w:rsidRDefault="00AE1767" w:rsidP="00AE1767">
      <w:pPr>
        <w:pStyle w:val="Brezrazmikov"/>
      </w:pPr>
    </w:p>
    <w:p w14:paraId="050B174C" w14:textId="77777777" w:rsidR="00AE1767" w:rsidRDefault="00AE1767" w:rsidP="00F44936">
      <w:pPr>
        <w:pStyle w:val="Brezrazmikov"/>
      </w:pPr>
    </w:p>
    <w:p w14:paraId="3471287B" w14:textId="0D7BD6FC" w:rsidR="00142E25" w:rsidRDefault="00EF094C" w:rsidP="00655B35">
      <w:pPr>
        <w:pStyle w:val="Naslovobrazca"/>
      </w:pPr>
      <w:bookmarkStart w:id="5" w:name="_Toc178857276"/>
      <w:r w:rsidRPr="00D4533F">
        <w:lastRenderedPageBreak/>
        <w:t xml:space="preserve">VZOREC </w:t>
      </w:r>
      <w:r w:rsidR="00FD15EF">
        <w:t>POGODBE</w:t>
      </w:r>
      <w:bookmarkEnd w:id="5"/>
    </w:p>
    <w:p w14:paraId="1720D2F3" w14:textId="77777777" w:rsidR="00583538" w:rsidRDefault="00583538" w:rsidP="00583538">
      <w:pPr>
        <w:pStyle w:val="Brezrazmikov"/>
        <w:rPr>
          <w:b/>
          <w:bCs/>
          <w:sz w:val="20"/>
          <w:szCs w:val="20"/>
        </w:rPr>
      </w:pPr>
    </w:p>
    <w:p w14:paraId="0E9DAF5B" w14:textId="2441DAB6" w:rsidR="00FD15EF" w:rsidRPr="008A016D" w:rsidRDefault="00FD15EF" w:rsidP="00FD15EF">
      <w:pPr>
        <w:pStyle w:val="Brezrazmikov"/>
        <w:rPr>
          <w:rFonts w:cstheme="minorHAnsi"/>
          <w:sz w:val="20"/>
          <w:szCs w:val="20"/>
        </w:rPr>
      </w:pPr>
      <w:bookmarkStart w:id="6" w:name="_Hlk57143136"/>
      <w:r w:rsidRPr="008A016D">
        <w:rPr>
          <w:rFonts w:cstheme="minorHAnsi"/>
          <w:b/>
          <w:bCs/>
          <w:sz w:val="20"/>
          <w:szCs w:val="20"/>
        </w:rPr>
        <w:t>KOMUNALA SLOVENSKA BISTRICA podjetje za komunalne in druge storitve d.o.o.</w:t>
      </w:r>
      <w:r w:rsidRPr="008A016D">
        <w:rPr>
          <w:rFonts w:cstheme="minorHAnsi"/>
          <w:sz w:val="20"/>
          <w:szCs w:val="20"/>
        </w:rPr>
        <w:t>, Ulica Pohorskega bataljona 12, 2310 Slovenska Bistrica, matična številka: 5073162000, ID št. za DDV: SI 32621213, IBAN: SI56 0443 0000 0394 225 (</w:t>
      </w:r>
      <w:r w:rsidR="000A4323">
        <w:rPr>
          <w:rFonts w:cstheme="minorHAnsi"/>
          <w:sz w:val="20"/>
          <w:szCs w:val="20"/>
        </w:rPr>
        <w:t>OTP banka</w:t>
      </w:r>
      <w:r w:rsidRPr="008A016D">
        <w:rPr>
          <w:rFonts w:cstheme="minorHAnsi"/>
          <w:sz w:val="20"/>
          <w:szCs w:val="20"/>
        </w:rPr>
        <w:t xml:space="preserve"> d.d.), ki jo zastopa direktor, Maksimiljan Tramšek inž. el., v nadaljevanju </w:t>
      </w:r>
      <w:r w:rsidRPr="008A016D">
        <w:rPr>
          <w:rFonts w:cstheme="minorHAnsi"/>
          <w:b/>
          <w:bCs/>
          <w:sz w:val="20"/>
          <w:szCs w:val="20"/>
        </w:rPr>
        <w:t>KUPEC</w:t>
      </w:r>
    </w:p>
    <w:p w14:paraId="525CE0D8" w14:textId="77777777" w:rsidR="00FD15EF" w:rsidRPr="008A016D" w:rsidRDefault="00FD15EF" w:rsidP="00FD15EF">
      <w:pPr>
        <w:pStyle w:val="Brezrazmikov"/>
        <w:rPr>
          <w:rFonts w:cstheme="minorHAnsi"/>
          <w:sz w:val="20"/>
          <w:szCs w:val="20"/>
        </w:rPr>
      </w:pPr>
    </w:p>
    <w:p w14:paraId="502A8D71" w14:textId="77777777" w:rsidR="00FD15EF" w:rsidRPr="008A016D" w:rsidRDefault="00FD15EF" w:rsidP="00FD15EF">
      <w:pPr>
        <w:pStyle w:val="Brezrazmikov"/>
        <w:rPr>
          <w:rFonts w:cstheme="minorHAnsi"/>
          <w:sz w:val="20"/>
          <w:szCs w:val="20"/>
        </w:rPr>
      </w:pPr>
      <w:r w:rsidRPr="008A016D">
        <w:rPr>
          <w:rFonts w:cstheme="minorHAnsi"/>
          <w:sz w:val="20"/>
          <w:szCs w:val="20"/>
        </w:rPr>
        <w:t>in</w:t>
      </w:r>
    </w:p>
    <w:p w14:paraId="0B811320" w14:textId="77777777" w:rsidR="00FD15EF" w:rsidRPr="008A016D" w:rsidRDefault="00FD15EF" w:rsidP="00FD15EF">
      <w:pPr>
        <w:pStyle w:val="Brezrazmikov"/>
        <w:rPr>
          <w:rFonts w:cstheme="minorHAnsi"/>
          <w:sz w:val="20"/>
          <w:szCs w:val="20"/>
        </w:rPr>
      </w:pPr>
    </w:p>
    <w:p w14:paraId="71C77BC1" w14:textId="77777777" w:rsidR="00FD15EF" w:rsidRPr="008A016D" w:rsidRDefault="00FD15EF" w:rsidP="00FD15EF">
      <w:pPr>
        <w:pStyle w:val="Brezrazmikov"/>
        <w:rPr>
          <w:rFonts w:cstheme="minorHAnsi"/>
          <w:sz w:val="20"/>
          <w:szCs w:val="20"/>
        </w:rPr>
      </w:pPr>
      <w:r w:rsidRPr="008A016D">
        <w:rPr>
          <w:rFonts w:cstheme="minorHAnsi"/>
          <w:b/>
          <w:bCs/>
          <w:sz w:val="20"/>
          <w:szCs w:val="20"/>
          <w:highlight w:val="lightGray"/>
        </w:rPr>
        <w:t xml:space="preserve">NAZIV </w:t>
      </w:r>
      <w:r w:rsidRPr="008A016D">
        <w:rPr>
          <w:rFonts w:cstheme="minorHAnsi"/>
          <w:sz w:val="20"/>
          <w:szCs w:val="20"/>
          <w:highlight w:val="lightGray"/>
        </w:rPr>
        <w:t>in sedež prodajalca</w:t>
      </w:r>
      <w:r w:rsidRPr="008A016D">
        <w:rPr>
          <w:rFonts w:cstheme="minorHAnsi"/>
          <w:sz w:val="20"/>
          <w:szCs w:val="20"/>
        </w:rPr>
        <w:t xml:space="preserve">, matična številka: </w:t>
      </w:r>
      <w:proofErr w:type="spellStart"/>
      <w:r w:rsidRPr="008A016D">
        <w:rPr>
          <w:rFonts w:cstheme="minorHAnsi"/>
          <w:sz w:val="20"/>
          <w:szCs w:val="20"/>
          <w:highlight w:val="lightGray"/>
        </w:rPr>
        <w:t>xxxxxxxxxx</w:t>
      </w:r>
      <w:proofErr w:type="spellEnd"/>
      <w:r w:rsidRPr="008A016D">
        <w:rPr>
          <w:rFonts w:cstheme="minorHAnsi"/>
          <w:sz w:val="20"/>
          <w:szCs w:val="20"/>
        </w:rPr>
        <w:t xml:space="preserve">, ID št. za DDV: SI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IBAN: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xxx</w:t>
      </w:r>
      <w:r w:rsidRPr="008A016D">
        <w:rPr>
          <w:rFonts w:cstheme="minorHAnsi"/>
          <w:sz w:val="20"/>
          <w:szCs w:val="20"/>
        </w:rPr>
        <w:t xml:space="preserve"> (</w:t>
      </w:r>
      <w:r w:rsidRPr="008A016D">
        <w:rPr>
          <w:rFonts w:cstheme="minorHAnsi"/>
          <w:sz w:val="20"/>
          <w:szCs w:val="20"/>
          <w:highlight w:val="lightGray"/>
        </w:rPr>
        <w:t>naziv banke</w:t>
      </w:r>
      <w:r w:rsidRPr="008A016D">
        <w:rPr>
          <w:rFonts w:cstheme="minorHAnsi"/>
          <w:sz w:val="20"/>
          <w:szCs w:val="20"/>
        </w:rPr>
        <w:t xml:space="preserve">), ki jo zastopa </w:t>
      </w:r>
      <w:r w:rsidRPr="008A016D">
        <w:rPr>
          <w:rFonts w:cstheme="minorHAnsi"/>
          <w:sz w:val="20"/>
          <w:szCs w:val="20"/>
          <w:highlight w:val="lightGray"/>
        </w:rPr>
        <w:t>funkcija</w:t>
      </w:r>
      <w:r w:rsidRPr="008A016D">
        <w:rPr>
          <w:rFonts w:cstheme="minorHAnsi"/>
          <w:sz w:val="20"/>
          <w:szCs w:val="20"/>
        </w:rPr>
        <w:t xml:space="preserve">, </w:t>
      </w:r>
      <w:r w:rsidRPr="008A016D">
        <w:rPr>
          <w:rFonts w:cstheme="minorHAnsi"/>
          <w:sz w:val="20"/>
          <w:szCs w:val="20"/>
          <w:highlight w:val="lightGray"/>
        </w:rPr>
        <w:t>ime in priimek zakonitega zastopnika</w:t>
      </w:r>
      <w:r w:rsidRPr="008A016D">
        <w:rPr>
          <w:rFonts w:cstheme="minorHAnsi"/>
          <w:sz w:val="20"/>
          <w:szCs w:val="20"/>
        </w:rPr>
        <w:t xml:space="preserve">, v nadaljevanju </w:t>
      </w:r>
      <w:r w:rsidRPr="008A016D">
        <w:rPr>
          <w:rFonts w:cstheme="minorHAnsi"/>
          <w:b/>
          <w:bCs/>
          <w:sz w:val="20"/>
          <w:szCs w:val="20"/>
        </w:rPr>
        <w:t>PRODAJALEC</w:t>
      </w:r>
    </w:p>
    <w:p w14:paraId="0CE37FBF" w14:textId="77777777" w:rsidR="00FD15EF" w:rsidRPr="008A016D" w:rsidRDefault="00FD15EF" w:rsidP="00FD15EF">
      <w:pPr>
        <w:pStyle w:val="Brezrazmikov"/>
        <w:rPr>
          <w:rFonts w:cstheme="minorHAnsi"/>
          <w:sz w:val="20"/>
          <w:szCs w:val="20"/>
        </w:rPr>
      </w:pPr>
    </w:p>
    <w:p w14:paraId="0EA873C5" w14:textId="77777777" w:rsidR="00FD15EF" w:rsidRPr="008A016D" w:rsidRDefault="00FD15EF" w:rsidP="00FD15EF">
      <w:pPr>
        <w:spacing w:after="0" w:line="240" w:lineRule="auto"/>
        <w:jc w:val="both"/>
        <w:rPr>
          <w:rFonts w:cstheme="minorHAnsi"/>
          <w:sz w:val="20"/>
          <w:szCs w:val="20"/>
        </w:rPr>
      </w:pPr>
      <w:r w:rsidRPr="008A016D">
        <w:rPr>
          <w:rFonts w:cstheme="minorHAnsi"/>
          <w:sz w:val="20"/>
          <w:szCs w:val="20"/>
        </w:rPr>
        <w:t>dogovorita in skleneta naslednjo</w:t>
      </w:r>
    </w:p>
    <w:p w14:paraId="6F6DF493" w14:textId="77777777" w:rsidR="00FD15EF" w:rsidRPr="008A016D" w:rsidRDefault="00FD15EF" w:rsidP="00FD15EF">
      <w:pPr>
        <w:spacing w:after="0" w:line="240" w:lineRule="auto"/>
        <w:jc w:val="both"/>
        <w:rPr>
          <w:rFonts w:cstheme="minorHAnsi"/>
          <w:sz w:val="20"/>
          <w:szCs w:val="20"/>
        </w:rPr>
      </w:pPr>
    </w:p>
    <w:p w14:paraId="684CAB74" w14:textId="77777777" w:rsidR="00FD15EF" w:rsidRPr="008A016D" w:rsidRDefault="00FD15EF" w:rsidP="00FD15EF">
      <w:pPr>
        <w:spacing w:after="0" w:line="240" w:lineRule="auto"/>
        <w:jc w:val="center"/>
        <w:rPr>
          <w:rFonts w:cstheme="minorHAnsi"/>
          <w:b/>
        </w:rPr>
      </w:pPr>
      <w:r w:rsidRPr="008A016D">
        <w:rPr>
          <w:rFonts w:cstheme="minorHAnsi"/>
          <w:b/>
        </w:rPr>
        <w:t>POGODBO</w:t>
      </w:r>
    </w:p>
    <w:p w14:paraId="605A6B50" w14:textId="0D3CAE27" w:rsidR="00FD15EF" w:rsidRPr="008A016D" w:rsidRDefault="00FD15EF" w:rsidP="00FD15EF">
      <w:pPr>
        <w:spacing w:after="0" w:line="240" w:lineRule="auto"/>
        <w:jc w:val="center"/>
        <w:rPr>
          <w:rFonts w:cstheme="minorHAnsi"/>
          <w:b/>
        </w:rPr>
      </w:pPr>
      <w:r>
        <w:rPr>
          <w:rFonts w:cstheme="minorHAnsi"/>
          <w:b/>
        </w:rPr>
        <w:t>O NAKUPU</w:t>
      </w:r>
      <w:r w:rsidRPr="008A016D">
        <w:rPr>
          <w:rFonts w:cstheme="minorHAnsi"/>
          <w:b/>
        </w:rPr>
        <w:t xml:space="preserve"> </w:t>
      </w:r>
      <w:r w:rsidR="000A4323">
        <w:rPr>
          <w:rFonts w:cstheme="minorHAnsi"/>
          <w:b/>
        </w:rPr>
        <w:t xml:space="preserve">SMETARSKEGA </w:t>
      </w:r>
      <w:r>
        <w:rPr>
          <w:rFonts w:cstheme="minorHAnsi"/>
          <w:b/>
        </w:rPr>
        <w:t>VOZILA</w:t>
      </w:r>
    </w:p>
    <w:p w14:paraId="07D3C4AB" w14:textId="77777777" w:rsidR="00FD15EF" w:rsidRPr="008A016D" w:rsidRDefault="00FD15EF" w:rsidP="00FD15EF">
      <w:pPr>
        <w:spacing w:after="0" w:line="240" w:lineRule="auto"/>
        <w:jc w:val="center"/>
        <w:rPr>
          <w:rFonts w:cstheme="minorHAnsi"/>
          <w:b/>
        </w:rPr>
      </w:pPr>
      <w:r w:rsidRPr="008A016D">
        <w:rPr>
          <w:rFonts w:cstheme="minorHAnsi"/>
          <w:b/>
        </w:rPr>
        <w:t xml:space="preserve">št. </w:t>
      </w:r>
      <w:proofErr w:type="spellStart"/>
      <w:r w:rsidRPr="008A016D">
        <w:rPr>
          <w:rFonts w:cstheme="minorHAnsi"/>
          <w:b/>
          <w:highlight w:val="lightGray"/>
        </w:rPr>
        <w:t>xxxxx</w:t>
      </w:r>
      <w:proofErr w:type="spellEnd"/>
    </w:p>
    <w:p w14:paraId="622C771C" w14:textId="77777777" w:rsidR="00FD15EF" w:rsidRPr="008A016D" w:rsidRDefault="00FD15EF" w:rsidP="00FD15EF">
      <w:pPr>
        <w:spacing w:after="0" w:line="240" w:lineRule="auto"/>
        <w:rPr>
          <w:rFonts w:cstheme="minorHAnsi"/>
          <w:b/>
          <w:sz w:val="20"/>
          <w:szCs w:val="20"/>
        </w:rPr>
      </w:pPr>
    </w:p>
    <w:p w14:paraId="5EE266B4" w14:textId="77777777" w:rsidR="00FD15EF" w:rsidRPr="008A016D" w:rsidRDefault="00FD15EF" w:rsidP="00FD15EF">
      <w:pPr>
        <w:spacing w:after="0" w:line="240" w:lineRule="auto"/>
        <w:rPr>
          <w:rFonts w:cstheme="minorHAnsi"/>
          <w:b/>
          <w:sz w:val="20"/>
          <w:szCs w:val="20"/>
        </w:rPr>
      </w:pPr>
    </w:p>
    <w:p w14:paraId="2E8AF90F" w14:textId="77777777" w:rsidR="00FD15EF" w:rsidRPr="008A016D" w:rsidRDefault="00FD15EF">
      <w:pPr>
        <w:numPr>
          <w:ilvl w:val="0"/>
          <w:numId w:val="47"/>
        </w:numPr>
        <w:spacing w:after="0" w:line="240" w:lineRule="auto"/>
        <w:rPr>
          <w:rFonts w:cstheme="minorHAnsi"/>
          <w:b/>
          <w:sz w:val="20"/>
          <w:szCs w:val="20"/>
        </w:rPr>
      </w:pPr>
      <w:r w:rsidRPr="008A016D">
        <w:rPr>
          <w:rFonts w:cstheme="minorHAnsi"/>
          <w:b/>
          <w:sz w:val="20"/>
          <w:szCs w:val="20"/>
        </w:rPr>
        <w:t>UVODNE UGOTOVITVE</w:t>
      </w:r>
    </w:p>
    <w:p w14:paraId="16A47C6F" w14:textId="77777777" w:rsidR="00FD15EF" w:rsidRPr="008A016D" w:rsidRDefault="00FD15EF" w:rsidP="006339FF">
      <w:pPr>
        <w:pStyle w:val="Poglen"/>
      </w:pPr>
    </w:p>
    <w:p w14:paraId="09007436" w14:textId="565172F3" w:rsidR="00FD15EF" w:rsidRPr="008A016D" w:rsidRDefault="00FD15EF">
      <w:pPr>
        <w:numPr>
          <w:ilvl w:val="0"/>
          <w:numId w:val="45"/>
        </w:numPr>
        <w:spacing w:after="0" w:line="240" w:lineRule="auto"/>
        <w:jc w:val="both"/>
        <w:rPr>
          <w:rFonts w:cstheme="minorHAnsi"/>
          <w:sz w:val="20"/>
          <w:szCs w:val="20"/>
        </w:rPr>
      </w:pPr>
      <w:bookmarkStart w:id="7" w:name="_Hlk57143107"/>
      <w:r w:rsidRPr="008A016D">
        <w:rPr>
          <w:rFonts w:cstheme="minorHAnsi"/>
          <w:sz w:val="20"/>
          <w:szCs w:val="20"/>
        </w:rPr>
        <w:t xml:space="preserve">Kupec je v skladu s </w:t>
      </w:r>
      <w:r>
        <w:rPr>
          <w:rFonts w:cstheme="minorHAnsi"/>
          <w:sz w:val="20"/>
          <w:szCs w:val="20"/>
        </w:rPr>
        <w:t>40</w:t>
      </w:r>
      <w:r w:rsidRPr="008A016D">
        <w:rPr>
          <w:rFonts w:cstheme="minorHAnsi"/>
          <w:sz w:val="20"/>
          <w:szCs w:val="20"/>
        </w:rPr>
        <w:t xml:space="preserve">. </w:t>
      </w:r>
      <w:r w:rsidRPr="00FD15EF">
        <w:rPr>
          <w:rFonts w:cstheme="minorHAnsi"/>
          <w:sz w:val="20"/>
          <w:szCs w:val="20"/>
        </w:rPr>
        <w:t>členom Zakona o javnem naročanju (</w:t>
      </w:r>
      <w:r w:rsidRPr="00FD15EF">
        <w:rPr>
          <w:rFonts w:cstheme="minorHAnsi"/>
          <w:bCs/>
          <w:sz w:val="20"/>
          <w:szCs w:val="20"/>
          <w:shd w:val="clear" w:color="auto" w:fill="FFFFFF"/>
        </w:rPr>
        <w:t>Uradni list RS, št. 91/15, 14/18, 121/21, 10/22, 74/22 – odl. US, 100/22 – ZNUZSZS, 28/23 IN 88/23 – ZOPNN-F</w:t>
      </w:r>
      <w:r w:rsidRPr="00FD15EF">
        <w:rPr>
          <w:rFonts w:cstheme="minorHAnsi"/>
          <w:sz w:val="20"/>
          <w:szCs w:val="20"/>
        </w:rPr>
        <w:t xml:space="preserve">) izvedel odprti postopek oddaje javnega naročila blaga za NAKUP </w:t>
      </w:r>
      <w:r w:rsidR="000A4323">
        <w:rPr>
          <w:rFonts w:cstheme="minorHAnsi"/>
          <w:sz w:val="20"/>
          <w:szCs w:val="20"/>
        </w:rPr>
        <w:t>SMETARSKEGA VOZILA</w:t>
      </w:r>
      <w:r w:rsidRPr="00FD15EF">
        <w:rPr>
          <w:rFonts w:cstheme="minorHAnsi"/>
          <w:sz w:val="20"/>
          <w:szCs w:val="20"/>
        </w:rPr>
        <w:t xml:space="preserve">, </w:t>
      </w:r>
      <w:r w:rsidRPr="00FD15EF">
        <w:rPr>
          <w:sz w:val="20"/>
          <w:szCs w:val="20"/>
        </w:rPr>
        <w:t xml:space="preserve">ki je bilo objavljeno na Portalu javnih naročil, dne </w:t>
      </w:r>
      <w:r w:rsidRPr="00FD15EF">
        <w:rPr>
          <w:sz w:val="20"/>
          <w:szCs w:val="20"/>
          <w:highlight w:val="lightGray"/>
        </w:rPr>
        <w:t>dd.mm</w:t>
      </w:r>
      <w:r w:rsidRPr="00FD15EF">
        <w:rPr>
          <w:sz w:val="20"/>
          <w:szCs w:val="20"/>
        </w:rPr>
        <w:t>.202</w:t>
      </w:r>
      <w:r w:rsidR="000A4323">
        <w:rPr>
          <w:sz w:val="20"/>
          <w:szCs w:val="20"/>
        </w:rPr>
        <w:t>4</w:t>
      </w:r>
      <w:r w:rsidRPr="00FD15EF">
        <w:rPr>
          <w:sz w:val="20"/>
          <w:szCs w:val="20"/>
        </w:rPr>
        <w:t xml:space="preserve">, pod številko objave </w:t>
      </w:r>
      <w:proofErr w:type="spellStart"/>
      <w:r w:rsidRPr="00FD15EF">
        <w:rPr>
          <w:sz w:val="20"/>
          <w:szCs w:val="20"/>
          <w:highlight w:val="lightGray"/>
        </w:rPr>
        <w:t>xxxxx</w:t>
      </w:r>
      <w:proofErr w:type="spellEnd"/>
      <w:r w:rsidRPr="00FD15EF">
        <w:rPr>
          <w:sz w:val="20"/>
          <w:szCs w:val="20"/>
        </w:rPr>
        <w:t xml:space="preserve"> in v Uradnem listu EU, dne </w:t>
      </w:r>
      <w:r w:rsidRPr="00FD15EF">
        <w:rPr>
          <w:sz w:val="20"/>
          <w:szCs w:val="20"/>
          <w:highlight w:val="lightGray"/>
        </w:rPr>
        <w:t>dd.mm</w:t>
      </w:r>
      <w:r w:rsidRPr="00FD15EF">
        <w:rPr>
          <w:sz w:val="20"/>
          <w:szCs w:val="20"/>
        </w:rPr>
        <w:t>.202</w:t>
      </w:r>
      <w:r w:rsidR="000A4323">
        <w:rPr>
          <w:sz w:val="20"/>
          <w:szCs w:val="20"/>
        </w:rPr>
        <w:t>4</w:t>
      </w:r>
      <w:r w:rsidRPr="00FD15EF">
        <w:rPr>
          <w:sz w:val="20"/>
          <w:szCs w:val="20"/>
        </w:rPr>
        <w:t xml:space="preserve">, pod številko objave </w:t>
      </w:r>
      <w:proofErr w:type="spellStart"/>
      <w:r w:rsidRPr="00FD15EF">
        <w:rPr>
          <w:sz w:val="20"/>
          <w:szCs w:val="20"/>
          <w:highlight w:val="lightGray"/>
        </w:rPr>
        <w:t>xxxxx</w:t>
      </w:r>
      <w:proofErr w:type="spellEnd"/>
      <w:r w:rsidRPr="00FD15EF">
        <w:rPr>
          <w:sz w:val="20"/>
          <w:szCs w:val="20"/>
        </w:rPr>
        <w:t>.</w:t>
      </w:r>
    </w:p>
    <w:p w14:paraId="7176E8DF" w14:textId="0CAED1FF" w:rsidR="00FD15EF" w:rsidRPr="0054429C" w:rsidRDefault="00FD15EF">
      <w:pPr>
        <w:numPr>
          <w:ilvl w:val="0"/>
          <w:numId w:val="45"/>
        </w:numPr>
        <w:spacing w:after="0" w:line="240" w:lineRule="auto"/>
        <w:jc w:val="both"/>
        <w:rPr>
          <w:rFonts w:cstheme="minorHAnsi"/>
          <w:sz w:val="20"/>
          <w:szCs w:val="20"/>
        </w:rPr>
      </w:pPr>
      <w:r w:rsidRPr="00FD15EF">
        <w:rPr>
          <w:rFonts w:cstheme="minorHAnsi"/>
          <w:sz w:val="20"/>
          <w:szCs w:val="20"/>
        </w:rPr>
        <w:t xml:space="preserve">Z odločitvijo o oddaji naročila, z dne </w:t>
      </w:r>
      <w:r w:rsidRPr="00FD15EF">
        <w:rPr>
          <w:rFonts w:cstheme="minorHAnsi"/>
          <w:sz w:val="20"/>
          <w:szCs w:val="20"/>
          <w:highlight w:val="lightGray"/>
        </w:rPr>
        <w:t xml:space="preserve">dd. mm. </w:t>
      </w:r>
      <w:r w:rsidRPr="00FD15EF">
        <w:rPr>
          <w:rFonts w:cstheme="minorHAnsi"/>
          <w:sz w:val="20"/>
          <w:szCs w:val="20"/>
        </w:rPr>
        <w:t>202</w:t>
      </w:r>
      <w:r w:rsidR="000A4323">
        <w:rPr>
          <w:rFonts w:cstheme="minorHAnsi"/>
          <w:sz w:val="20"/>
          <w:szCs w:val="20"/>
        </w:rPr>
        <w:t>4</w:t>
      </w:r>
      <w:r w:rsidRPr="00FD15EF">
        <w:rPr>
          <w:rFonts w:cstheme="minorHAnsi"/>
          <w:sz w:val="20"/>
          <w:szCs w:val="20"/>
        </w:rPr>
        <w:t xml:space="preserve">  je kupec odločil, da pogodb</w:t>
      </w:r>
      <w:r w:rsidR="000A4323">
        <w:rPr>
          <w:rFonts w:cstheme="minorHAnsi"/>
          <w:sz w:val="20"/>
          <w:szCs w:val="20"/>
        </w:rPr>
        <w:t>o</w:t>
      </w:r>
      <w:r w:rsidRPr="00FD15EF">
        <w:rPr>
          <w:rFonts w:cstheme="minorHAnsi"/>
          <w:sz w:val="20"/>
          <w:szCs w:val="20"/>
        </w:rPr>
        <w:t xml:space="preserve"> </w:t>
      </w:r>
      <w:r w:rsidR="000A4323">
        <w:rPr>
          <w:rFonts w:cstheme="minorHAnsi"/>
          <w:sz w:val="20"/>
          <w:szCs w:val="20"/>
        </w:rPr>
        <w:t xml:space="preserve">o nakupu smetarskega vozila </w:t>
      </w:r>
      <w:r w:rsidR="0054429C" w:rsidRPr="000A4323">
        <w:rPr>
          <w:rFonts w:cstheme="minorHAnsi"/>
          <w:sz w:val="20"/>
          <w:szCs w:val="20"/>
        </w:rPr>
        <w:t>sklene s prodajalcem</w:t>
      </w:r>
      <w:r w:rsidRPr="000A4323">
        <w:rPr>
          <w:rFonts w:cstheme="minorHAnsi"/>
          <w:sz w:val="20"/>
          <w:szCs w:val="20"/>
        </w:rPr>
        <w:t>.</w:t>
      </w:r>
    </w:p>
    <w:p w14:paraId="79D0A81F" w14:textId="7F2BC3C3" w:rsidR="00FD15EF" w:rsidRPr="008A016D" w:rsidRDefault="00FD15EF">
      <w:pPr>
        <w:numPr>
          <w:ilvl w:val="0"/>
          <w:numId w:val="45"/>
        </w:numPr>
        <w:spacing w:after="0" w:line="240" w:lineRule="auto"/>
        <w:jc w:val="both"/>
        <w:rPr>
          <w:rFonts w:cstheme="minorHAnsi"/>
          <w:sz w:val="20"/>
          <w:szCs w:val="20"/>
        </w:rPr>
      </w:pPr>
      <w:r>
        <w:rPr>
          <w:rFonts w:cstheme="minorHAnsi"/>
          <w:sz w:val="20"/>
          <w:szCs w:val="20"/>
        </w:rPr>
        <w:t>Prodajalec je kupcu</w:t>
      </w:r>
      <w:r w:rsidRPr="00CC2495">
        <w:rPr>
          <w:rFonts w:cstheme="minorHAnsi"/>
          <w:sz w:val="20"/>
          <w:szCs w:val="20"/>
        </w:rPr>
        <w:t xml:space="preserve"> pred podpisom te pogodbe predložil Izjavo o udeležbi fizičnih in pravnih oseb v lastništvu ponudnika, iz katere izhaja, da v skladu z določili </w:t>
      </w:r>
      <w:r w:rsidR="000A4323">
        <w:rPr>
          <w:rFonts w:cstheme="minorHAnsi"/>
          <w:sz w:val="20"/>
          <w:szCs w:val="20"/>
        </w:rPr>
        <w:t xml:space="preserve">veljavnega </w:t>
      </w:r>
      <w:r w:rsidRPr="00CC2495">
        <w:rPr>
          <w:rFonts w:cstheme="minorHAnsi"/>
          <w:sz w:val="20"/>
          <w:szCs w:val="20"/>
        </w:rPr>
        <w:t>Zakona o integriteti in preprečevanju korupcije ni ovir za sklenitev te pogodbe</w:t>
      </w:r>
    </w:p>
    <w:p w14:paraId="54CEA9DE" w14:textId="77777777" w:rsidR="00FD15EF" w:rsidRPr="008A016D" w:rsidRDefault="00FD15EF" w:rsidP="00FD15EF">
      <w:pPr>
        <w:spacing w:after="0" w:line="240" w:lineRule="auto"/>
        <w:outlineLvl w:val="0"/>
        <w:rPr>
          <w:rFonts w:cstheme="minorHAnsi"/>
          <w:b/>
          <w:sz w:val="20"/>
          <w:szCs w:val="20"/>
        </w:rPr>
      </w:pPr>
    </w:p>
    <w:p w14:paraId="17578630" w14:textId="77777777" w:rsidR="00FD15EF" w:rsidRPr="008A016D" w:rsidRDefault="00FD15EF">
      <w:pPr>
        <w:numPr>
          <w:ilvl w:val="0"/>
          <w:numId w:val="47"/>
        </w:numPr>
        <w:spacing w:after="0" w:line="240" w:lineRule="auto"/>
        <w:jc w:val="both"/>
        <w:outlineLvl w:val="0"/>
        <w:rPr>
          <w:rFonts w:cstheme="minorHAnsi"/>
          <w:b/>
          <w:sz w:val="20"/>
          <w:szCs w:val="20"/>
        </w:rPr>
      </w:pPr>
      <w:r w:rsidRPr="008A016D">
        <w:rPr>
          <w:rFonts w:cstheme="minorHAnsi"/>
          <w:b/>
          <w:sz w:val="20"/>
          <w:szCs w:val="20"/>
        </w:rPr>
        <w:t>PREDMET POGODBE</w:t>
      </w:r>
    </w:p>
    <w:p w14:paraId="5C5EBC57" w14:textId="77777777" w:rsidR="00FD15EF" w:rsidRPr="008A016D" w:rsidRDefault="00FD15EF" w:rsidP="006339FF">
      <w:pPr>
        <w:pStyle w:val="Poglen"/>
      </w:pPr>
    </w:p>
    <w:p w14:paraId="75B2EEF0" w14:textId="77777777" w:rsidR="00F46936" w:rsidRDefault="00FD15EF">
      <w:pPr>
        <w:numPr>
          <w:ilvl w:val="0"/>
          <w:numId w:val="46"/>
        </w:numPr>
        <w:spacing w:after="0" w:line="240" w:lineRule="auto"/>
        <w:jc w:val="both"/>
        <w:rPr>
          <w:rFonts w:cstheme="minorHAnsi"/>
          <w:sz w:val="20"/>
          <w:szCs w:val="20"/>
        </w:rPr>
      </w:pPr>
      <w:r w:rsidRPr="00FD15EF">
        <w:rPr>
          <w:rFonts w:cstheme="minorHAnsi"/>
          <w:sz w:val="20"/>
          <w:szCs w:val="20"/>
        </w:rPr>
        <w:t xml:space="preserve">Prodajalec bo v skladu s to pogodbo kupcu dobavil </w:t>
      </w:r>
      <w:r w:rsidRPr="00F46936">
        <w:rPr>
          <w:rFonts w:cstheme="minorHAnsi"/>
          <w:sz w:val="20"/>
          <w:szCs w:val="20"/>
        </w:rPr>
        <w:t>smetarsko vozilo</w:t>
      </w:r>
      <w:r w:rsidR="00F46936">
        <w:rPr>
          <w:rFonts w:cstheme="minorHAnsi"/>
          <w:sz w:val="20"/>
          <w:szCs w:val="20"/>
        </w:rPr>
        <w:t>:</w:t>
      </w:r>
    </w:p>
    <w:p w14:paraId="18E15658" w14:textId="77777777" w:rsidR="00F46936" w:rsidRDefault="00F46936" w:rsidP="00F46936">
      <w:pPr>
        <w:numPr>
          <w:ilvl w:val="1"/>
          <w:numId w:val="46"/>
        </w:numPr>
        <w:spacing w:after="0" w:line="240" w:lineRule="auto"/>
        <w:jc w:val="both"/>
        <w:rPr>
          <w:rFonts w:cstheme="minorHAnsi"/>
          <w:sz w:val="20"/>
          <w:szCs w:val="20"/>
        </w:rPr>
      </w:pPr>
      <w:r w:rsidRPr="00F46936">
        <w:rPr>
          <w:rFonts w:cstheme="minorHAnsi"/>
          <w:sz w:val="20"/>
          <w:szCs w:val="20"/>
        </w:rPr>
        <w:t>z vrtljivim bobnom</w:t>
      </w:r>
      <w:r>
        <w:rPr>
          <w:rFonts w:cstheme="minorHAnsi"/>
          <w:sz w:val="20"/>
          <w:szCs w:val="20"/>
        </w:rPr>
        <w:t xml:space="preserve"> </w:t>
      </w:r>
      <w:r w:rsidRPr="00FD15EF">
        <w:rPr>
          <w:rFonts w:cstheme="minorHAnsi"/>
          <w:sz w:val="20"/>
          <w:szCs w:val="20"/>
        </w:rPr>
        <w:t xml:space="preserve">proizvajalca </w:t>
      </w:r>
      <w:proofErr w:type="spellStart"/>
      <w:r w:rsidRPr="00FD15EF">
        <w:rPr>
          <w:rFonts w:cstheme="minorHAnsi"/>
          <w:sz w:val="20"/>
          <w:szCs w:val="20"/>
          <w:highlight w:val="lightGray"/>
        </w:rPr>
        <w:t>xxxxxxxx</w:t>
      </w:r>
      <w:proofErr w:type="spellEnd"/>
      <w:r w:rsidRPr="00FD15EF">
        <w:rPr>
          <w:rFonts w:cstheme="minorHAnsi"/>
          <w:sz w:val="20"/>
          <w:szCs w:val="20"/>
        </w:rPr>
        <w:t xml:space="preserve">, tip </w:t>
      </w:r>
      <w:proofErr w:type="spellStart"/>
      <w:r w:rsidRPr="00FD15EF">
        <w:rPr>
          <w:rFonts w:cstheme="minorHAnsi"/>
          <w:sz w:val="20"/>
          <w:szCs w:val="20"/>
          <w:highlight w:val="lightGray"/>
        </w:rPr>
        <w:t>xxxxxxxx</w:t>
      </w:r>
      <w:proofErr w:type="spellEnd"/>
      <w:r w:rsidRPr="00F46936">
        <w:rPr>
          <w:rFonts w:cstheme="minorHAnsi"/>
          <w:sz w:val="20"/>
          <w:szCs w:val="20"/>
        </w:rPr>
        <w:t xml:space="preserve"> </w:t>
      </w:r>
    </w:p>
    <w:p w14:paraId="5C9EAD32" w14:textId="77777777" w:rsidR="00F46936" w:rsidRDefault="00F46936" w:rsidP="00F46936">
      <w:pPr>
        <w:numPr>
          <w:ilvl w:val="1"/>
          <w:numId w:val="46"/>
        </w:numPr>
        <w:spacing w:after="0" w:line="240" w:lineRule="auto"/>
        <w:jc w:val="both"/>
        <w:rPr>
          <w:rFonts w:cstheme="minorHAnsi"/>
          <w:sz w:val="20"/>
          <w:szCs w:val="20"/>
        </w:rPr>
      </w:pPr>
      <w:r w:rsidRPr="00F46936">
        <w:rPr>
          <w:rFonts w:cstheme="minorHAnsi"/>
          <w:sz w:val="20"/>
          <w:szCs w:val="20"/>
        </w:rPr>
        <w:t>na triosni šasiji</w:t>
      </w:r>
      <w:r>
        <w:rPr>
          <w:rFonts w:cstheme="minorHAnsi"/>
          <w:sz w:val="20"/>
          <w:szCs w:val="20"/>
        </w:rPr>
        <w:t xml:space="preserve"> </w:t>
      </w:r>
      <w:r w:rsidRPr="00FD15EF">
        <w:rPr>
          <w:rFonts w:cstheme="minorHAnsi"/>
          <w:sz w:val="20"/>
          <w:szCs w:val="20"/>
        </w:rPr>
        <w:t xml:space="preserve">proizvajalca </w:t>
      </w:r>
      <w:proofErr w:type="spellStart"/>
      <w:r w:rsidRPr="00FD15EF">
        <w:rPr>
          <w:rFonts w:cstheme="minorHAnsi"/>
          <w:sz w:val="20"/>
          <w:szCs w:val="20"/>
          <w:highlight w:val="lightGray"/>
        </w:rPr>
        <w:t>xxxxxxxx</w:t>
      </w:r>
      <w:proofErr w:type="spellEnd"/>
      <w:r w:rsidRPr="00FD15EF">
        <w:rPr>
          <w:rFonts w:cstheme="minorHAnsi"/>
          <w:sz w:val="20"/>
          <w:szCs w:val="20"/>
        </w:rPr>
        <w:t xml:space="preserve">, tip </w:t>
      </w:r>
      <w:proofErr w:type="spellStart"/>
      <w:r w:rsidRPr="00FD15EF">
        <w:rPr>
          <w:rFonts w:cstheme="minorHAnsi"/>
          <w:sz w:val="20"/>
          <w:szCs w:val="20"/>
          <w:highlight w:val="lightGray"/>
        </w:rPr>
        <w:t>xxxxxxxx</w:t>
      </w:r>
      <w:proofErr w:type="spellEnd"/>
      <w:r w:rsidRPr="00F46936">
        <w:rPr>
          <w:rFonts w:cstheme="minorHAnsi"/>
          <w:sz w:val="20"/>
          <w:szCs w:val="20"/>
        </w:rPr>
        <w:t xml:space="preserve">, </w:t>
      </w:r>
    </w:p>
    <w:p w14:paraId="0FDF2CC2" w14:textId="77777777" w:rsidR="00F46936" w:rsidRDefault="00F46936" w:rsidP="00F46936">
      <w:pPr>
        <w:numPr>
          <w:ilvl w:val="1"/>
          <w:numId w:val="46"/>
        </w:numPr>
        <w:spacing w:after="0" w:line="240" w:lineRule="auto"/>
        <w:jc w:val="both"/>
        <w:rPr>
          <w:rFonts w:cstheme="minorHAnsi"/>
          <w:sz w:val="20"/>
          <w:szCs w:val="20"/>
        </w:rPr>
      </w:pPr>
      <w:r w:rsidRPr="00F46936">
        <w:rPr>
          <w:rFonts w:cstheme="minorHAnsi"/>
          <w:sz w:val="20"/>
          <w:szCs w:val="20"/>
        </w:rPr>
        <w:t>z avtomatskim stresalnikom</w:t>
      </w:r>
      <w:r>
        <w:rPr>
          <w:rFonts w:cstheme="minorHAnsi"/>
          <w:sz w:val="20"/>
          <w:szCs w:val="20"/>
        </w:rPr>
        <w:t xml:space="preserve"> </w:t>
      </w:r>
      <w:r w:rsidRPr="00FD15EF">
        <w:rPr>
          <w:rFonts w:cstheme="minorHAnsi"/>
          <w:sz w:val="20"/>
          <w:szCs w:val="20"/>
        </w:rPr>
        <w:t xml:space="preserve">proizvajalca </w:t>
      </w:r>
      <w:proofErr w:type="spellStart"/>
      <w:r w:rsidRPr="00FD15EF">
        <w:rPr>
          <w:rFonts w:cstheme="minorHAnsi"/>
          <w:sz w:val="20"/>
          <w:szCs w:val="20"/>
          <w:highlight w:val="lightGray"/>
        </w:rPr>
        <w:t>xxxxxxxx</w:t>
      </w:r>
      <w:proofErr w:type="spellEnd"/>
      <w:r w:rsidRPr="00FD15EF">
        <w:rPr>
          <w:rFonts w:cstheme="minorHAnsi"/>
          <w:sz w:val="20"/>
          <w:szCs w:val="20"/>
        </w:rPr>
        <w:t xml:space="preserve">, tip </w:t>
      </w:r>
      <w:proofErr w:type="spellStart"/>
      <w:r w:rsidRPr="00FD15EF">
        <w:rPr>
          <w:rFonts w:cstheme="minorHAnsi"/>
          <w:sz w:val="20"/>
          <w:szCs w:val="20"/>
          <w:highlight w:val="lightGray"/>
        </w:rPr>
        <w:t>xxxxxxxx</w:t>
      </w:r>
      <w:proofErr w:type="spellEnd"/>
      <w:r w:rsidRPr="00F46936">
        <w:rPr>
          <w:rFonts w:cstheme="minorHAnsi"/>
          <w:sz w:val="20"/>
          <w:szCs w:val="20"/>
        </w:rPr>
        <w:t xml:space="preserve">, </w:t>
      </w:r>
    </w:p>
    <w:p w14:paraId="387FD444" w14:textId="77777777" w:rsidR="00F46936" w:rsidRDefault="00F46936" w:rsidP="00F46936">
      <w:pPr>
        <w:numPr>
          <w:ilvl w:val="1"/>
          <w:numId w:val="46"/>
        </w:numPr>
        <w:spacing w:after="0" w:line="240" w:lineRule="auto"/>
        <w:jc w:val="both"/>
        <w:rPr>
          <w:rFonts w:cstheme="minorHAnsi"/>
          <w:sz w:val="20"/>
          <w:szCs w:val="20"/>
        </w:rPr>
      </w:pPr>
      <w:r w:rsidRPr="00F46936">
        <w:rPr>
          <w:rFonts w:cstheme="minorHAnsi"/>
          <w:sz w:val="20"/>
          <w:szCs w:val="20"/>
        </w:rPr>
        <w:t xml:space="preserve">s sistemom za pranje z vročo vodo proizvajalca </w:t>
      </w:r>
      <w:proofErr w:type="spellStart"/>
      <w:r w:rsidRPr="00F46936">
        <w:rPr>
          <w:rFonts w:cstheme="minorHAnsi"/>
          <w:sz w:val="20"/>
          <w:szCs w:val="20"/>
          <w:highlight w:val="lightGray"/>
        </w:rPr>
        <w:t>xxxxxxxx</w:t>
      </w:r>
      <w:proofErr w:type="spellEnd"/>
      <w:r w:rsidRPr="00F46936">
        <w:rPr>
          <w:rFonts w:cstheme="minorHAnsi"/>
          <w:sz w:val="20"/>
          <w:szCs w:val="20"/>
        </w:rPr>
        <w:t xml:space="preserve">, tip </w:t>
      </w:r>
      <w:proofErr w:type="spellStart"/>
      <w:r w:rsidRPr="00F46936">
        <w:rPr>
          <w:rFonts w:cstheme="minorHAnsi"/>
          <w:sz w:val="20"/>
          <w:szCs w:val="20"/>
          <w:highlight w:val="lightGray"/>
        </w:rPr>
        <w:t>xxxxxxxx</w:t>
      </w:r>
      <w:proofErr w:type="spellEnd"/>
      <w:r w:rsidRPr="00F46936">
        <w:rPr>
          <w:rFonts w:cstheme="minorHAnsi"/>
          <w:sz w:val="20"/>
          <w:szCs w:val="20"/>
        </w:rPr>
        <w:t xml:space="preserve"> in </w:t>
      </w:r>
    </w:p>
    <w:p w14:paraId="1C145D0E" w14:textId="77777777" w:rsidR="00F46936" w:rsidRDefault="00F46936" w:rsidP="00F46936">
      <w:pPr>
        <w:numPr>
          <w:ilvl w:val="1"/>
          <w:numId w:val="46"/>
        </w:numPr>
        <w:spacing w:after="0" w:line="240" w:lineRule="auto"/>
        <w:jc w:val="both"/>
        <w:rPr>
          <w:rFonts w:cstheme="minorHAnsi"/>
          <w:sz w:val="20"/>
          <w:szCs w:val="20"/>
        </w:rPr>
      </w:pPr>
      <w:r>
        <w:rPr>
          <w:rFonts w:cstheme="minorHAnsi"/>
          <w:sz w:val="20"/>
          <w:szCs w:val="20"/>
        </w:rPr>
        <w:t xml:space="preserve">s </w:t>
      </w:r>
      <w:r w:rsidRPr="00F46936">
        <w:rPr>
          <w:rFonts w:cstheme="minorHAnsi"/>
          <w:sz w:val="20"/>
          <w:szCs w:val="20"/>
        </w:rPr>
        <w:t>sistemom za identifikacijo praznjena zabojnikov</w:t>
      </w:r>
      <w:r w:rsidR="00FD15EF" w:rsidRPr="00F46936">
        <w:rPr>
          <w:rFonts w:cstheme="minorHAnsi"/>
          <w:sz w:val="20"/>
          <w:szCs w:val="20"/>
        </w:rPr>
        <w:t xml:space="preserve">, proizvajalca </w:t>
      </w:r>
      <w:proofErr w:type="spellStart"/>
      <w:r w:rsidR="00FD15EF" w:rsidRPr="00F46936">
        <w:rPr>
          <w:rFonts w:cstheme="minorHAnsi"/>
          <w:sz w:val="20"/>
          <w:szCs w:val="20"/>
          <w:highlight w:val="lightGray"/>
        </w:rPr>
        <w:t>xxxxxxxx</w:t>
      </w:r>
      <w:proofErr w:type="spellEnd"/>
      <w:r w:rsidR="00FD15EF" w:rsidRPr="00F46936">
        <w:rPr>
          <w:rFonts w:cstheme="minorHAnsi"/>
          <w:sz w:val="20"/>
          <w:szCs w:val="20"/>
        </w:rPr>
        <w:t xml:space="preserve">, tip </w:t>
      </w:r>
      <w:proofErr w:type="spellStart"/>
      <w:r w:rsidR="00FD15EF" w:rsidRPr="00F46936">
        <w:rPr>
          <w:rFonts w:cstheme="minorHAnsi"/>
          <w:sz w:val="20"/>
          <w:szCs w:val="20"/>
          <w:highlight w:val="lightGray"/>
        </w:rPr>
        <w:t>xxxxxxxx</w:t>
      </w:r>
      <w:proofErr w:type="spellEnd"/>
      <w:r w:rsidRPr="00F46936">
        <w:rPr>
          <w:rFonts w:cstheme="minorHAnsi"/>
          <w:sz w:val="20"/>
          <w:szCs w:val="20"/>
        </w:rPr>
        <w:t xml:space="preserve">, </w:t>
      </w:r>
    </w:p>
    <w:p w14:paraId="396C3C08" w14:textId="00B78921" w:rsidR="00FD15EF" w:rsidRPr="00F46936" w:rsidRDefault="00F46936" w:rsidP="00F46936">
      <w:pPr>
        <w:spacing w:after="0" w:line="240" w:lineRule="auto"/>
        <w:ind w:left="357"/>
        <w:jc w:val="both"/>
        <w:rPr>
          <w:rFonts w:cstheme="minorHAnsi"/>
          <w:sz w:val="20"/>
          <w:szCs w:val="20"/>
        </w:rPr>
      </w:pPr>
      <w:r w:rsidRPr="00F46936">
        <w:rPr>
          <w:rFonts w:cstheme="minorHAnsi"/>
          <w:sz w:val="20"/>
          <w:szCs w:val="20"/>
        </w:rPr>
        <w:t xml:space="preserve">vse v skladu s tehničnimi specifikacijami javnega naročila in določili te pogodbe. </w:t>
      </w:r>
    </w:p>
    <w:p w14:paraId="0847E45D" w14:textId="77777777" w:rsidR="00FD15EF" w:rsidRPr="008A016D" w:rsidRDefault="00FD15EF">
      <w:pPr>
        <w:numPr>
          <w:ilvl w:val="0"/>
          <w:numId w:val="46"/>
        </w:numPr>
        <w:spacing w:after="0" w:line="240" w:lineRule="auto"/>
        <w:jc w:val="both"/>
        <w:rPr>
          <w:rFonts w:cstheme="minorHAnsi"/>
          <w:sz w:val="20"/>
          <w:szCs w:val="20"/>
        </w:rPr>
      </w:pPr>
      <w:r w:rsidRPr="008A016D">
        <w:rPr>
          <w:rFonts w:cstheme="minorHAnsi"/>
          <w:sz w:val="20"/>
          <w:szCs w:val="20"/>
        </w:rPr>
        <w:t>S to pogodbo se pogodbeni stranki dogovorita o splošnih in posebnih pogojih izvedbe javnega naročila. Sestavni del pogodbe je dokumentacija v zvezi z javnim naročilom, ki jo je objavil kupec in ponudbena dokumentacija, ki jo je podal prodajalec.</w:t>
      </w:r>
    </w:p>
    <w:p w14:paraId="49107503" w14:textId="77777777" w:rsidR="00FD15EF" w:rsidRPr="008A016D" w:rsidRDefault="00FD15EF">
      <w:pPr>
        <w:numPr>
          <w:ilvl w:val="0"/>
          <w:numId w:val="46"/>
        </w:numPr>
        <w:spacing w:after="0" w:line="240" w:lineRule="auto"/>
        <w:jc w:val="both"/>
        <w:rPr>
          <w:rFonts w:cstheme="minorHAnsi"/>
          <w:sz w:val="20"/>
          <w:szCs w:val="20"/>
        </w:rPr>
      </w:pPr>
      <w:r w:rsidRPr="008A016D">
        <w:rPr>
          <w:rFonts w:cstheme="minorHAnsi"/>
          <w:sz w:val="20"/>
          <w:szCs w:val="20"/>
        </w:rPr>
        <w:t>Prodajalec izjavlja, da je seznanjen s predmetom pogodbe, da so v ponudbeni ceni zajeta vsa potrebna dela, da je seznanjen z razpisnimi zahtevami ter da so mu razumljivi in jasni pogoji in okoliščine za pravilno izvedbo predmeta naročila.</w:t>
      </w:r>
    </w:p>
    <w:p w14:paraId="1765DAE5" w14:textId="77777777" w:rsidR="00FD15EF" w:rsidRPr="008A016D" w:rsidRDefault="00FD15EF">
      <w:pPr>
        <w:numPr>
          <w:ilvl w:val="0"/>
          <w:numId w:val="46"/>
        </w:numPr>
        <w:shd w:val="clear" w:color="auto" w:fill="FFFFFF"/>
        <w:spacing w:after="0" w:line="240" w:lineRule="auto"/>
        <w:jc w:val="both"/>
        <w:rPr>
          <w:rFonts w:cstheme="minorHAnsi"/>
          <w:sz w:val="20"/>
          <w:szCs w:val="20"/>
        </w:rPr>
      </w:pPr>
      <w:r w:rsidRPr="008A016D">
        <w:rPr>
          <w:rFonts w:cstheme="minorHAnsi"/>
          <w:sz w:val="20"/>
          <w:szCs w:val="20"/>
        </w:rPr>
        <w:t>Dobava blaga mora ustrezati kupčevim zahtevam iz dokumentacija v zvezi z javnim naročilom in povabila k oddaji ponudbe ter mora biti skladna z vso veljavno zakonodajo.</w:t>
      </w:r>
    </w:p>
    <w:p w14:paraId="398B3EC3" w14:textId="77777777" w:rsidR="00FD15EF" w:rsidRPr="008A016D" w:rsidRDefault="00FD15EF" w:rsidP="00F46936">
      <w:pPr>
        <w:keepNext/>
        <w:spacing w:after="0" w:line="240" w:lineRule="auto"/>
        <w:jc w:val="both"/>
        <w:rPr>
          <w:rFonts w:cstheme="minorHAnsi"/>
          <w:sz w:val="20"/>
          <w:szCs w:val="20"/>
        </w:rPr>
      </w:pPr>
    </w:p>
    <w:p w14:paraId="71C86453" w14:textId="5E23B839" w:rsidR="00FD15EF" w:rsidRPr="006339FF" w:rsidRDefault="00FD15EF" w:rsidP="00F46936">
      <w:pPr>
        <w:keepNext/>
        <w:numPr>
          <w:ilvl w:val="0"/>
          <w:numId w:val="47"/>
        </w:numPr>
        <w:spacing w:after="0" w:line="240" w:lineRule="auto"/>
        <w:rPr>
          <w:rFonts w:cstheme="minorHAnsi"/>
          <w:b/>
          <w:sz w:val="20"/>
          <w:szCs w:val="20"/>
        </w:rPr>
      </w:pPr>
      <w:r w:rsidRPr="008A016D">
        <w:rPr>
          <w:rFonts w:cstheme="minorHAnsi"/>
          <w:b/>
          <w:sz w:val="20"/>
          <w:szCs w:val="20"/>
        </w:rPr>
        <w:t>POGODBENA VREDNOST IN PLAČILO</w:t>
      </w:r>
    </w:p>
    <w:p w14:paraId="1CB59928" w14:textId="77777777" w:rsidR="00FD15EF" w:rsidRPr="006339FF" w:rsidRDefault="00FD15EF" w:rsidP="00F46936">
      <w:pPr>
        <w:pStyle w:val="Poglen"/>
      </w:pPr>
    </w:p>
    <w:p w14:paraId="7DC15F35" w14:textId="52C9CEE6" w:rsidR="00FD15EF" w:rsidRDefault="00FD15EF" w:rsidP="00F46936">
      <w:pPr>
        <w:keepNext/>
        <w:numPr>
          <w:ilvl w:val="0"/>
          <w:numId w:val="43"/>
        </w:numPr>
        <w:spacing w:after="0" w:line="240" w:lineRule="auto"/>
        <w:jc w:val="both"/>
        <w:rPr>
          <w:rFonts w:cstheme="minorHAnsi"/>
          <w:sz w:val="20"/>
          <w:szCs w:val="20"/>
        </w:rPr>
      </w:pPr>
      <w:r w:rsidRPr="008A016D">
        <w:rPr>
          <w:rFonts w:cstheme="minorHAnsi"/>
          <w:sz w:val="20"/>
          <w:szCs w:val="20"/>
        </w:rPr>
        <w:t xml:space="preserve">Pogodbena vrednost blaga iz prejšnjega člena te pogodbe znaša po ponudbi prodajalca, z dne </w:t>
      </w:r>
      <w:r w:rsidRPr="008A016D">
        <w:rPr>
          <w:rFonts w:cstheme="minorHAnsi"/>
          <w:sz w:val="20"/>
          <w:szCs w:val="20"/>
          <w:highlight w:val="lightGray"/>
        </w:rPr>
        <w:t>dd. mm</w:t>
      </w:r>
      <w:r w:rsidRPr="00CC2495">
        <w:rPr>
          <w:rFonts w:cstheme="minorHAnsi"/>
          <w:sz w:val="20"/>
          <w:szCs w:val="20"/>
          <w:highlight w:val="lightGray"/>
        </w:rPr>
        <w:t>.</w:t>
      </w:r>
      <w:r>
        <w:rPr>
          <w:rFonts w:cstheme="minorHAnsi"/>
          <w:sz w:val="20"/>
          <w:szCs w:val="20"/>
        </w:rPr>
        <w:t xml:space="preserve"> 202</w:t>
      </w:r>
      <w:r w:rsidR="00F46936">
        <w:rPr>
          <w:rFonts w:cstheme="minorHAnsi"/>
          <w:sz w:val="20"/>
          <w:szCs w:val="20"/>
        </w:rPr>
        <w:t>4</w:t>
      </w:r>
      <w:r w:rsidRPr="008A016D">
        <w:rPr>
          <w:rFonts w:cstheme="minorHAnsi"/>
          <w:sz w:val="20"/>
          <w:szCs w:val="20"/>
        </w:rPr>
        <w:t xml:space="preserve">, št.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neto </w:t>
      </w:r>
      <w:proofErr w:type="spellStart"/>
      <w:r w:rsidRPr="008A016D">
        <w:rPr>
          <w:rFonts w:cstheme="minorHAnsi"/>
          <w:sz w:val="20"/>
          <w:szCs w:val="20"/>
          <w:highlight w:val="lightGray"/>
        </w:rPr>
        <w:t>xx.xxx,xx</w:t>
      </w:r>
      <w:proofErr w:type="spellEnd"/>
      <w:r w:rsidRPr="008A016D">
        <w:rPr>
          <w:rFonts w:cstheme="minorHAnsi"/>
          <w:sz w:val="20"/>
          <w:szCs w:val="20"/>
        </w:rPr>
        <w:t xml:space="preserve"> </w:t>
      </w:r>
      <w:r w:rsidR="00F46936">
        <w:rPr>
          <w:rFonts w:cstheme="minorHAnsi"/>
          <w:sz w:val="20"/>
          <w:szCs w:val="20"/>
        </w:rPr>
        <w:t>EUR</w:t>
      </w:r>
      <w:r w:rsidRPr="008A016D">
        <w:rPr>
          <w:rFonts w:cstheme="minorHAnsi"/>
          <w:sz w:val="20"/>
          <w:szCs w:val="20"/>
        </w:rPr>
        <w:t xml:space="preserve">. Davek na dodano vrednost znaša </w:t>
      </w:r>
      <w:proofErr w:type="spellStart"/>
      <w:r w:rsidRPr="008A016D">
        <w:rPr>
          <w:rFonts w:cstheme="minorHAnsi"/>
          <w:sz w:val="20"/>
          <w:szCs w:val="20"/>
          <w:highlight w:val="lightGray"/>
        </w:rPr>
        <w:t>xx.xxx,xx</w:t>
      </w:r>
      <w:proofErr w:type="spellEnd"/>
      <w:r w:rsidRPr="008A016D">
        <w:rPr>
          <w:rFonts w:cstheme="minorHAnsi"/>
          <w:sz w:val="20"/>
          <w:szCs w:val="20"/>
        </w:rPr>
        <w:t xml:space="preserve"> </w:t>
      </w:r>
      <w:r w:rsidR="00F46936">
        <w:rPr>
          <w:rFonts w:cstheme="minorHAnsi"/>
          <w:sz w:val="20"/>
          <w:szCs w:val="20"/>
        </w:rPr>
        <w:t>EUR</w:t>
      </w:r>
      <w:r w:rsidRPr="008A016D">
        <w:rPr>
          <w:rFonts w:cstheme="minorHAnsi"/>
          <w:sz w:val="20"/>
          <w:szCs w:val="20"/>
        </w:rPr>
        <w:t>. Pogodbena vrednost skupaj z davkom na dodano vrednost znaša:</w:t>
      </w:r>
    </w:p>
    <w:p w14:paraId="7E6E5F9F" w14:textId="77777777" w:rsidR="00FD15EF" w:rsidRPr="008A016D" w:rsidRDefault="00FD15EF" w:rsidP="00F46936">
      <w:pPr>
        <w:keepNext/>
        <w:spacing w:after="0" w:line="240" w:lineRule="auto"/>
        <w:jc w:val="both"/>
        <w:rPr>
          <w:rFonts w:cstheme="minorHAnsi"/>
          <w:sz w:val="20"/>
          <w:szCs w:val="20"/>
        </w:rPr>
      </w:pPr>
    </w:p>
    <w:p w14:paraId="6B576233" w14:textId="1037FE75" w:rsidR="00FD15EF" w:rsidRPr="008A016D" w:rsidRDefault="00FD15EF" w:rsidP="00F46936">
      <w:pPr>
        <w:keepNext/>
        <w:spacing w:after="0" w:line="240" w:lineRule="auto"/>
        <w:jc w:val="center"/>
        <w:rPr>
          <w:rFonts w:cstheme="minorHAnsi"/>
          <w:b/>
          <w:bCs/>
          <w:sz w:val="20"/>
          <w:szCs w:val="20"/>
        </w:rPr>
      </w:pPr>
      <w:proofErr w:type="spellStart"/>
      <w:r w:rsidRPr="008A016D">
        <w:rPr>
          <w:rFonts w:cstheme="minorHAnsi"/>
          <w:b/>
          <w:bCs/>
          <w:sz w:val="20"/>
          <w:szCs w:val="20"/>
          <w:highlight w:val="lightGray"/>
        </w:rPr>
        <w:t>xx.xxx,xx</w:t>
      </w:r>
      <w:proofErr w:type="spellEnd"/>
      <w:r w:rsidRPr="008A016D">
        <w:rPr>
          <w:rFonts w:cstheme="minorHAnsi"/>
          <w:b/>
          <w:bCs/>
          <w:sz w:val="20"/>
          <w:szCs w:val="20"/>
        </w:rPr>
        <w:t xml:space="preserve"> </w:t>
      </w:r>
      <w:r w:rsidR="00F46936">
        <w:rPr>
          <w:rFonts w:cstheme="minorHAnsi"/>
          <w:b/>
          <w:bCs/>
          <w:sz w:val="20"/>
          <w:szCs w:val="20"/>
        </w:rPr>
        <w:t>EUR</w:t>
      </w:r>
      <w:r w:rsidRPr="008A016D">
        <w:rPr>
          <w:rFonts w:cstheme="minorHAnsi"/>
          <w:b/>
          <w:bCs/>
          <w:sz w:val="20"/>
          <w:szCs w:val="20"/>
        </w:rPr>
        <w:t xml:space="preserve"> </w:t>
      </w:r>
    </w:p>
    <w:p w14:paraId="125F4015" w14:textId="77777777" w:rsidR="00FD15EF" w:rsidRDefault="00FD15EF" w:rsidP="00F46936">
      <w:pPr>
        <w:keepNext/>
        <w:spacing w:after="0" w:line="240" w:lineRule="auto"/>
        <w:jc w:val="center"/>
        <w:rPr>
          <w:rFonts w:cstheme="minorHAnsi"/>
          <w:sz w:val="20"/>
          <w:szCs w:val="20"/>
        </w:rPr>
      </w:pPr>
      <w:r w:rsidRPr="008A016D">
        <w:rPr>
          <w:rFonts w:cstheme="minorHAnsi"/>
          <w:sz w:val="20"/>
          <w:szCs w:val="20"/>
        </w:rPr>
        <w:t xml:space="preserve">(z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/100)</w:t>
      </w:r>
    </w:p>
    <w:p w14:paraId="6B2A1B5A" w14:textId="77777777" w:rsidR="00FD15EF" w:rsidRPr="008A016D" w:rsidRDefault="00FD15EF" w:rsidP="00F46936">
      <w:pPr>
        <w:keepNext/>
        <w:spacing w:after="0" w:line="240" w:lineRule="auto"/>
        <w:jc w:val="center"/>
        <w:rPr>
          <w:rFonts w:cstheme="minorHAnsi"/>
          <w:sz w:val="20"/>
          <w:szCs w:val="20"/>
        </w:rPr>
      </w:pPr>
    </w:p>
    <w:p w14:paraId="29CF3736" w14:textId="5A41C94C" w:rsidR="00FD15EF" w:rsidRPr="006339FF" w:rsidRDefault="00FD15EF" w:rsidP="00F46936">
      <w:pPr>
        <w:keepNext/>
        <w:numPr>
          <w:ilvl w:val="0"/>
          <w:numId w:val="43"/>
        </w:numPr>
        <w:spacing w:after="0" w:line="240" w:lineRule="auto"/>
        <w:jc w:val="both"/>
        <w:rPr>
          <w:rFonts w:cstheme="minorHAnsi"/>
          <w:sz w:val="20"/>
          <w:szCs w:val="20"/>
        </w:rPr>
      </w:pPr>
      <w:r w:rsidRPr="008A016D">
        <w:rPr>
          <w:rFonts w:cstheme="minorHAnsi"/>
          <w:sz w:val="20"/>
          <w:szCs w:val="20"/>
        </w:rPr>
        <w:t>V pogodbeni vrednosti so zajeti vsi stroški prodajalca, ki so potrebni za izvedbo predmeta naročila v skladu s to pogodbo, tako da je pogodbena cena fiksna in nespremenljiva.</w:t>
      </w:r>
    </w:p>
    <w:p w14:paraId="651ADE31" w14:textId="77777777" w:rsidR="00FD15EF" w:rsidRPr="006339FF" w:rsidRDefault="00FD15EF" w:rsidP="006339FF">
      <w:pPr>
        <w:pStyle w:val="Poglen"/>
      </w:pPr>
    </w:p>
    <w:p w14:paraId="52CAF084" w14:textId="77777777" w:rsidR="00FD15EF" w:rsidRPr="008A016D" w:rsidRDefault="00FD15EF">
      <w:pPr>
        <w:keepNext/>
        <w:numPr>
          <w:ilvl w:val="0"/>
          <w:numId w:val="48"/>
        </w:numPr>
        <w:spacing w:after="0" w:line="240" w:lineRule="auto"/>
        <w:jc w:val="both"/>
        <w:rPr>
          <w:rFonts w:cstheme="minorHAnsi"/>
          <w:sz w:val="20"/>
          <w:szCs w:val="20"/>
        </w:rPr>
      </w:pPr>
      <w:r w:rsidRPr="008A016D">
        <w:rPr>
          <w:rFonts w:cstheme="minorHAnsi"/>
          <w:sz w:val="20"/>
          <w:szCs w:val="20"/>
        </w:rPr>
        <w:t>Prodajalec bo kupcu izstavil račun po uspešno izvedenem prevzemu vozila in nadgradnje iz 7. člena te pogodbe. Če se kupec z računom ne strinja, ga je dolžan v roku osmih (8) dni od prejema pisno zavrniti.</w:t>
      </w:r>
    </w:p>
    <w:p w14:paraId="4E79D550" w14:textId="77777777" w:rsidR="00FD15EF" w:rsidRPr="00CC2495" w:rsidRDefault="00FD15EF">
      <w:pPr>
        <w:keepNext/>
        <w:numPr>
          <w:ilvl w:val="0"/>
          <w:numId w:val="48"/>
        </w:numPr>
        <w:spacing w:after="0" w:line="240" w:lineRule="auto"/>
        <w:jc w:val="both"/>
        <w:rPr>
          <w:rFonts w:cstheme="minorHAnsi"/>
          <w:sz w:val="20"/>
          <w:szCs w:val="20"/>
        </w:rPr>
      </w:pPr>
      <w:r w:rsidRPr="008A016D">
        <w:rPr>
          <w:rFonts w:cstheme="minorHAnsi"/>
          <w:sz w:val="20"/>
          <w:szCs w:val="20"/>
        </w:rPr>
        <w:t xml:space="preserve">Kupec se obveže plačati pogodbeno vrednost </w:t>
      </w:r>
      <w:r w:rsidRPr="00CC2495">
        <w:rPr>
          <w:rFonts w:cstheme="minorHAnsi"/>
          <w:sz w:val="20"/>
          <w:szCs w:val="20"/>
        </w:rPr>
        <w:t xml:space="preserve">30. (trideseti) dan od dneva uradno evidentiranega prejema pravilno izstavljenega e-računa. Če zadnji dan roka sovpada z dnem, ko se po zakonu ne dela, se </w:t>
      </w:r>
      <w:r>
        <w:rPr>
          <w:rFonts w:cstheme="minorHAnsi"/>
          <w:sz w:val="20"/>
          <w:szCs w:val="20"/>
        </w:rPr>
        <w:t xml:space="preserve">za </w:t>
      </w:r>
      <w:r w:rsidRPr="00CC2495">
        <w:rPr>
          <w:rFonts w:cstheme="minorHAnsi"/>
          <w:sz w:val="20"/>
          <w:szCs w:val="20"/>
        </w:rPr>
        <w:t xml:space="preserve">zadnji dan roka šteje naslednji delavnik. </w:t>
      </w:r>
    </w:p>
    <w:p w14:paraId="32F94457" w14:textId="77777777" w:rsidR="00FD15EF" w:rsidRPr="00CC2495" w:rsidRDefault="00FD15EF">
      <w:pPr>
        <w:keepNext/>
        <w:numPr>
          <w:ilvl w:val="0"/>
          <w:numId w:val="48"/>
        </w:numPr>
        <w:spacing w:after="0" w:line="240" w:lineRule="auto"/>
        <w:jc w:val="both"/>
        <w:rPr>
          <w:rFonts w:cstheme="minorHAnsi"/>
          <w:sz w:val="20"/>
          <w:szCs w:val="20"/>
        </w:rPr>
      </w:pPr>
      <w:r w:rsidRPr="00CC2495">
        <w:rPr>
          <w:rFonts w:cstheme="minorHAnsi"/>
          <w:sz w:val="20"/>
          <w:szCs w:val="20"/>
        </w:rPr>
        <w:t>Pri izstavitvi računov se je potrebno obvezno sklicevati na številko te pogodbe.</w:t>
      </w:r>
    </w:p>
    <w:p w14:paraId="1FBF9520" w14:textId="77777777" w:rsidR="00FD15EF" w:rsidRPr="00CC2495" w:rsidRDefault="00FD15EF">
      <w:pPr>
        <w:keepNext/>
        <w:numPr>
          <w:ilvl w:val="0"/>
          <w:numId w:val="48"/>
        </w:numPr>
        <w:spacing w:after="0" w:line="240" w:lineRule="auto"/>
        <w:jc w:val="both"/>
        <w:rPr>
          <w:rFonts w:cstheme="minorHAnsi"/>
          <w:sz w:val="20"/>
          <w:szCs w:val="20"/>
        </w:rPr>
      </w:pPr>
      <w:r>
        <w:rPr>
          <w:rFonts w:cstheme="minorHAnsi"/>
          <w:sz w:val="20"/>
          <w:szCs w:val="20"/>
        </w:rPr>
        <w:t>Kupec</w:t>
      </w:r>
      <w:r w:rsidRPr="00CC2495">
        <w:rPr>
          <w:rFonts w:cstheme="minorHAnsi"/>
          <w:sz w:val="20"/>
          <w:szCs w:val="20"/>
        </w:rPr>
        <w:t xml:space="preserve"> račune (skupaj s prilogami) prejema izključno v obliki e-Računa v xml strukturi, ki jo je definirala GZS, v ePredal (prejemnikov BIC: BASSSI2DICL, IBAN: SI56 0443 0000 0394 225, DŠ: SI32621213) ali na elektronski naslov </w:t>
      </w:r>
      <w:hyperlink r:id="rId10" w:history="1">
        <w:r w:rsidRPr="00A1087E">
          <w:rPr>
            <w:rStyle w:val="Hiperpovezava"/>
            <w:rFonts w:cstheme="minorHAnsi"/>
            <w:sz w:val="20"/>
            <w:szCs w:val="20"/>
          </w:rPr>
          <w:t>racuni@komunala-slb.si</w:t>
        </w:r>
      </w:hyperlink>
      <w:r w:rsidRPr="00CC2495">
        <w:rPr>
          <w:rFonts w:cstheme="minorHAnsi"/>
          <w:sz w:val="20"/>
          <w:szCs w:val="20"/>
        </w:rPr>
        <w:t>.</w:t>
      </w:r>
    </w:p>
    <w:p w14:paraId="13C8A619" w14:textId="77777777" w:rsidR="00FD15EF" w:rsidRPr="00CC2495" w:rsidRDefault="00FD15EF">
      <w:pPr>
        <w:keepNext/>
        <w:numPr>
          <w:ilvl w:val="0"/>
          <w:numId w:val="48"/>
        </w:numPr>
        <w:spacing w:after="0" w:line="240" w:lineRule="auto"/>
        <w:jc w:val="both"/>
        <w:rPr>
          <w:rFonts w:cstheme="minorHAnsi"/>
          <w:sz w:val="20"/>
          <w:szCs w:val="20"/>
        </w:rPr>
      </w:pPr>
      <w:r w:rsidRPr="00CC2495">
        <w:rPr>
          <w:rFonts w:cstheme="minorHAnsi"/>
          <w:sz w:val="20"/>
          <w:szCs w:val="20"/>
        </w:rPr>
        <w:t xml:space="preserve">Plačilo se vrši na transakcijski račun </w:t>
      </w:r>
      <w:r>
        <w:rPr>
          <w:rFonts w:cstheme="minorHAnsi"/>
          <w:sz w:val="20"/>
          <w:szCs w:val="20"/>
        </w:rPr>
        <w:t>prodajalca</w:t>
      </w:r>
      <w:r w:rsidRPr="00CC2495">
        <w:rPr>
          <w:rFonts w:cstheme="minorHAnsi"/>
          <w:sz w:val="20"/>
          <w:szCs w:val="20"/>
        </w:rPr>
        <w:t>, ki bo naveden na računu.</w:t>
      </w:r>
    </w:p>
    <w:p w14:paraId="1398CCC6" w14:textId="77777777" w:rsidR="00FD15EF" w:rsidRPr="008A016D" w:rsidRDefault="00FD15EF">
      <w:pPr>
        <w:keepNext/>
        <w:numPr>
          <w:ilvl w:val="0"/>
          <w:numId w:val="48"/>
        </w:numPr>
        <w:spacing w:after="0" w:line="240" w:lineRule="auto"/>
        <w:jc w:val="both"/>
        <w:rPr>
          <w:rFonts w:cstheme="minorHAnsi"/>
          <w:sz w:val="20"/>
          <w:szCs w:val="20"/>
        </w:rPr>
      </w:pPr>
      <w:r w:rsidRPr="00CC2495">
        <w:rPr>
          <w:rFonts w:cstheme="minorHAnsi"/>
          <w:sz w:val="20"/>
          <w:szCs w:val="20"/>
        </w:rPr>
        <w:t xml:space="preserve">Če </w:t>
      </w:r>
      <w:r>
        <w:rPr>
          <w:rFonts w:cstheme="minorHAnsi"/>
          <w:sz w:val="20"/>
          <w:szCs w:val="20"/>
        </w:rPr>
        <w:t>kupec</w:t>
      </w:r>
      <w:r w:rsidRPr="00CC2495">
        <w:rPr>
          <w:rFonts w:cstheme="minorHAnsi"/>
          <w:sz w:val="20"/>
          <w:szCs w:val="20"/>
        </w:rPr>
        <w:t xml:space="preserve"> svojih obveznosti ne plača pravočasno, pripadajo </w:t>
      </w:r>
      <w:r>
        <w:rPr>
          <w:rFonts w:cstheme="minorHAnsi"/>
          <w:sz w:val="20"/>
          <w:szCs w:val="20"/>
        </w:rPr>
        <w:t>prodajalcu</w:t>
      </w:r>
      <w:r w:rsidRPr="00CC2495">
        <w:rPr>
          <w:rFonts w:cstheme="minorHAnsi"/>
          <w:sz w:val="20"/>
          <w:szCs w:val="20"/>
        </w:rPr>
        <w:t xml:space="preserve"> zakonite zamudne obresti od dneva zapadlosti računa v plačilo do dneva dejanskega plačila. Za plačila s kompenzacijo se zamudne obresti ne obračunajo</w:t>
      </w:r>
      <w:r w:rsidRPr="008A016D">
        <w:rPr>
          <w:rFonts w:cstheme="minorHAnsi"/>
          <w:sz w:val="20"/>
          <w:szCs w:val="20"/>
        </w:rPr>
        <w:t>.</w:t>
      </w:r>
    </w:p>
    <w:p w14:paraId="67F48A8A" w14:textId="77777777" w:rsidR="00FD15EF" w:rsidRPr="008A016D" w:rsidRDefault="00FD15EF" w:rsidP="00FD15EF">
      <w:pPr>
        <w:spacing w:after="0" w:line="240" w:lineRule="auto"/>
        <w:rPr>
          <w:rFonts w:cstheme="minorHAnsi"/>
          <w:b/>
          <w:sz w:val="20"/>
          <w:szCs w:val="20"/>
        </w:rPr>
      </w:pPr>
    </w:p>
    <w:p w14:paraId="120CC772" w14:textId="2C0E3628" w:rsidR="00FD15EF" w:rsidRPr="006339FF" w:rsidRDefault="00FD15EF">
      <w:pPr>
        <w:numPr>
          <w:ilvl w:val="0"/>
          <w:numId w:val="47"/>
        </w:numPr>
        <w:spacing w:after="0" w:line="240" w:lineRule="auto"/>
        <w:ind w:right="284"/>
        <w:rPr>
          <w:rFonts w:cstheme="minorHAnsi"/>
          <w:b/>
          <w:sz w:val="20"/>
          <w:szCs w:val="20"/>
        </w:rPr>
      </w:pPr>
      <w:r w:rsidRPr="008A016D">
        <w:rPr>
          <w:rFonts w:cstheme="minorHAnsi"/>
          <w:b/>
          <w:sz w:val="20"/>
          <w:szCs w:val="20"/>
        </w:rPr>
        <w:t>VELJAVNOST POGODBE IN ROK DOBAVE</w:t>
      </w:r>
    </w:p>
    <w:p w14:paraId="787DD723" w14:textId="77777777" w:rsidR="00FD15EF" w:rsidRPr="006339FF" w:rsidRDefault="00FD15EF" w:rsidP="006339FF">
      <w:pPr>
        <w:pStyle w:val="Poglen"/>
      </w:pPr>
    </w:p>
    <w:p w14:paraId="125F349B" w14:textId="583921B0" w:rsidR="00FD15EF" w:rsidRPr="008A016D" w:rsidRDefault="00FD15EF" w:rsidP="006339FF">
      <w:pPr>
        <w:spacing w:after="0" w:line="240" w:lineRule="auto"/>
        <w:jc w:val="both"/>
        <w:rPr>
          <w:rFonts w:cstheme="minorHAnsi"/>
          <w:sz w:val="20"/>
          <w:szCs w:val="20"/>
        </w:rPr>
      </w:pPr>
      <w:r w:rsidRPr="008A016D">
        <w:rPr>
          <w:rFonts w:cstheme="minorHAnsi"/>
          <w:sz w:val="20"/>
          <w:szCs w:val="20"/>
        </w:rPr>
        <w:t>Veljavnost pogodbe nastopi z dnem podpisa kupca in prodajalca ter z dnem predložitve zavarovanja za dobro izvedbo pogodbenih obveznosti. Pogodba velja do izpolnitve vseh obveznosti po tej pogodbi.</w:t>
      </w:r>
    </w:p>
    <w:p w14:paraId="4F6173FE" w14:textId="77777777" w:rsidR="00FD15EF" w:rsidRPr="006339FF" w:rsidRDefault="00FD15EF" w:rsidP="006339FF">
      <w:pPr>
        <w:pStyle w:val="Poglen"/>
      </w:pPr>
    </w:p>
    <w:p w14:paraId="68ABAE7D" w14:textId="5442A00D" w:rsidR="00FD15EF" w:rsidRPr="008A016D" w:rsidRDefault="00FD15EF">
      <w:pPr>
        <w:pStyle w:val="Brezrazmikov"/>
        <w:numPr>
          <w:ilvl w:val="0"/>
          <w:numId w:val="53"/>
        </w:numPr>
        <w:ind w:left="360"/>
        <w:rPr>
          <w:rFonts w:cstheme="minorHAnsi"/>
          <w:sz w:val="20"/>
          <w:szCs w:val="20"/>
        </w:rPr>
      </w:pPr>
      <w:r w:rsidRPr="008A016D">
        <w:rPr>
          <w:rFonts w:cstheme="minorHAnsi"/>
          <w:sz w:val="20"/>
          <w:szCs w:val="20"/>
        </w:rPr>
        <w:t xml:space="preserve">Prodajalec se zavezuje dobaviti blago po tej pogodbi s pariteto DDP (Delivery Duty Paid, Incoterms 2000) </w:t>
      </w:r>
      <w:r w:rsidR="00525555">
        <w:rPr>
          <w:rFonts w:cstheme="minorHAnsi"/>
          <w:sz w:val="20"/>
          <w:szCs w:val="20"/>
        </w:rPr>
        <w:t xml:space="preserve">lokacija kupca </w:t>
      </w:r>
      <w:r w:rsidR="00525555" w:rsidRPr="00F46936">
        <w:rPr>
          <w:rFonts w:cstheme="minorHAnsi"/>
          <w:sz w:val="20"/>
          <w:szCs w:val="20"/>
        </w:rPr>
        <w:t>CERO Pragersko, Travniška ulica 12x, 2331 Pragersko</w:t>
      </w:r>
      <w:r w:rsidRPr="0093536E">
        <w:rPr>
          <w:rFonts w:cstheme="minorHAnsi"/>
          <w:color w:val="FF0000"/>
          <w:sz w:val="20"/>
          <w:szCs w:val="20"/>
        </w:rPr>
        <w:t xml:space="preserve"> </w:t>
      </w:r>
      <w:r w:rsidRPr="008A016D">
        <w:rPr>
          <w:rFonts w:cstheme="minorHAnsi"/>
          <w:sz w:val="20"/>
          <w:szCs w:val="20"/>
        </w:rPr>
        <w:t>v roku</w:t>
      </w:r>
      <w:r w:rsidR="00525555">
        <w:rPr>
          <w:rFonts w:cstheme="minorHAnsi"/>
          <w:sz w:val="20"/>
          <w:szCs w:val="20"/>
        </w:rPr>
        <w:t xml:space="preserve"> do</w:t>
      </w:r>
      <w:r w:rsidRPr="008A016D">
        <w:rPr>
          <w:rFonts w:cstheme="minorHAnsi"/>
          <w:sz w:val="20"/>
          <w:szCs w:val="20"/>
        </w:rPr>
        <w:t xml:space="preserve"> </w:t>
      </w:r>
      <w:proofErr w:type="spellStart"/>
      <w:r w:rsidRPr="008A016D">
        <w:rPr>
          <w:rFonts w:cstheme="minorHAnsi"/>
          <w:sz w:val="20"/>
          <w:szCs w:val="20"/>
          <w:highlight w:val="lightGray"/>
        </w:rPr>
        <w:t>xxxxxxxx</w:t>
      </w:r>
      <w:proofErr w:type="spellEnd"/>
      <w:r w:rsidRPr="008A016D">
        <w:rPr>
          <w:rFonts w:cstheme="minorHAnsi"/>
          <w:sz w:val="20"/>
          <w:szCs w:val="20"/>
        </w:rPr>
        <w:t>.</w:t>
      </w:r>
    </w:p>
    <w:p w14:paraId="1D51DBBC" w14:textId="77777777" w:rsidR="00FD15EF" w:rsidRPr="008A016D" w:rsidRDefault="00FD15EF">
      <w:pPr>
        <w:pStyle w:val="Brezrazmikov"/>
        <w:numPr>
          <w:ilvl w:val="0"/>
          <w:numId w:val="53"/>
        </w:numPr>
        <w:ind w:left="360"/>
        <w:rPr>
          <w:rFonts w:cstheme="minorHAnsi"/>
          <w:sz w:val="20"/>
          <w:szCs w:val="20"/>
        </w:rPr>
      </w:pPr>
      <w:r w:rsidRPr="008A016D">
        <w:rPr>
          <w:rFonts w:cstheme="minorHAnsi"/>
          <w:sz w:val="20"/>
          <w:szCs w:val="20"/>
        </w:rPr>
        <w:t>V primeru zamude pri dobavi iz razlogov, ki niso na strani kupca, je prodajalec dolžan plačati pogodbeno kazen, za vsak dan zamude v višini 0,5 %</w:t>
      </w:r>
      <w:r w:rsidRPr="008A016D">
        <w:rPr>
          <w:rFonts w:cstheme="minorHAnsi"/>
          <w:b/>
          <w:sz w:val="20"/>
          <w:szCs w:val="20"/>
        </w:rPr>
        <w:t xml:space="preserve"> </w:t>
      </w:r>
      <w:r w:rsidRPr="008A016D">
        <w:rPr>
          <w:rFonts w:cstheme="minorHAnsi"/>
          <w:sz w:val="20"/>
          <w:szCs w:val="20"/>
        </w:rPr>
        <w:t xml:space="preserve">obračunano od neto vrednosti pogodbe, vendar skupaj ne več kot 10 % pogodbene vrednosti. </w:t>
      </w:r>
    </w:p>
    <w:p w14:paraId="68678B78" w14:textId="77777777" w:rsidR="00FD15EF" w:rsidRPr="008A016D" w:rsidRDefault="00FD15EF">
      <w:pPr>
        <w:pStyle w:val="Brezrazmikov"/>
        <w:numPr>
          <w:ilvl w:val="0"/>
          <w:numId w:val="53"/>
        </w:numPr>
        <w:ind w:left="360"/>
        <w:rPr>
          <w:rFonts w:cstheme="minorHAnsi"/>
          <w:sz w:val="20"/>
          <w:szCs w:val="20"/>
        </w:rPr>
      </w:pPr>
      <w:r w:rsidRPr="008A016D">
        <w:rPr>
          <w:rFonts w:cstheme="minorHAnsi"/>
          <w:sz w:val="20"/>
          <w:szCs w:val="20"/>
        </w:rPr>
        <w:t>Dosežena maksimalna pogodbena kazen je lahko razlog za unovčenje finančnega zavarovanja za dobro izvedbo pogodbenih obveznosti.</w:t>
      </w:r>
    </w:p>
    <w:p w14:paraId="675E6211" w14:textId="77777777" w:rsidR="00FD15EF" w:rsidRPr="008A016D" w:rsidRDefault="00FD15EF">
      <w:pPr>
        <w:pStyle w:val="Brezrazmikov"/>
        <w:numPr>
          <w:ilvl w:val="0"/>
          <w:numId w:val="53"/>
        </w:numPr>
        <w:ind w:left="360"/>
        <w:rPr>
          <w:rFonts w:cstheme="minorHAnsi"/>
          <w:sz w:val="20"/>
          <w:szCs w:val="20"/>
        </w:rPr>
      </w:pPr>
      <w:r w:rsidRPr="008A016D">
        <w:rPr>
          <w:rFonts w:cstheme="minorHAnsi"/>
          <w:sz w:val="20"/>
          <w:szCs w:val="20"/>
        </w:rPr>
        <w:t>Dogovorjen dobavni rok je bistvena sestavina te pogodbe. Kupec lahko to pogodbo razdre v celoti, če prodajalec z dobavo (delno ali v celoti) zamuja za več kot deset (10) dni.</w:t>
      </w:r>
    </w:p>
    <w:p w14:paraId="2AE52076" w14:textId="77777777" w:rsidR="00FD15EF" w:rsidRPr="008A016D" w:rsidRDefault="00FD15EF" w:rsidP="00FD15EF">
      <w:pPr>
        <w:pStyle w:val="Brezrazmikov"/>
        <w:rPr>
          <w:rFonts w:cstheme="minorHAnsi"/>
          <w:sz w:val="20"/>
          <w:szCs w:val="20"/>
        </w:rPr>
      </w:pPr>
    </w:p>
    <w:p w14:paraId="30B99EAC" w14:textId="60D7B3DF" w:rsidR="00FD15EF" w:rsidRPr="006339FF" w:rsidRDefault="00FD15EF">
      <w:pPr>
        <w:numPr>
          <w:ilvl w:val="0"/>
          <w:numId w:val="47"/>
        </w:numPr>
        <w:spacing w:after="0" w:line="240" w:lineRule="auto"/>
        <w:rPr>
          <w:rFonts w:cstheme="minorHAnsi"/>
          <w:b/>
          <w:sz w:val="20"/>
          <w:szCs w:val="20"/>
        </w:rPr>
      </w:pPr>
      <w:r w:rsidRPr="008A016D">
        <w:rPr>
          <w:rFonts w:cstheme="minorHAnsi"/>
          <w:b/>
          <w:sz w:val="20"/>
          <w:szCs w:val="20"/>
        </w:rPr>
        <w:t>DOBAVA, IZROČITEV IN PREVZEM</w:t>
      </w:r>
    </w:p>
    <w:p w14:paraId="60D734BD" w14:textId="77777777" w:rsidR="00FD15EF" w:rsidRPr="008A016D" w:rsidRDefault="00FD15EF" w:rsidP="006339FF">
      <w:pPr>
        <w:pStyle w:val="Poglen"/>
      </w:pPr>
    </w:p>
    <w:p w14:paraId="3B0F1332" w14:textId="77777777" w:rsidR="00FD15EF" w:rsidRPr="008A016D" w:rsidRDefault="00FD15EF">
      <w:pPr>
        <w:pStyle w:val="Brezrazmikov"/>
        <w:numPr>
          <w:ilvl w:val="0"/>
          <w:numId w:val="54"/>
        </w:numPr>
        <w:rPr>
          <w:rFonts w:cstheme="minorHAnsi"/>
          <w:sz w:val="20"/>
          <w:szCs w:val="20"/>
        </w:rPr>
      </w:pPr>
      <w:r w:rsidRPr="008A016D">
        <w:rPr>
          <w:rFonts w:cstheme="minorHAnsi"/>
          <w:sz w:val="20"/>
          <w:szCs w:val="20"/>
        </w:rPr>
        <w:t>Prevzem vozila ter vsi potrebni preizkusi delovanja se izvede na sedežu kupca. Prodajalec mora hkrati z vozilom ob prevzemu kupcu izročiti še:</w:t>
      </w:r>
    </w:p>
    <w:p w14:paraId="1E5FCD41" w14:textId="6BE94B5F" w:rsidR="00944F88" w:rsidRPr="00944F88" w:rsidRDefault="00944F88" w:rsidP="00944F88">
      <w:pPr>
        <w:pStyle w:val="Odstavekseznama"/>
        <w:numPr>
          <w:ilvl w:val="0"/>
          <w:numId w:val="75"/>
        </w:numPr>
        <w:spacing w:after="0" w:line="240" w:lineRule="auto"/>
        <w:rPr>
          <w:rFonts w:cstheme="minorHAnsi"/>
          <w:sz w:val="20"/>
          <w:szCs w:val="20"/>
        </w:rPr>
      </w:pPr>
      <w:r>
        <w:rPr>
          <w:rFonts w:cstheme="minorHAnsi"/>
          <w:sz w:val="20"/>
          <w:szCs w:val="20"/>
        </w:rPr>
        <w:t>h</w:t>
      </w:r>
      <w:r w:rsidRPr="00944F88">
        <w:rPr>
          <w:rFonts w:cstheme="minorHAnsi"/>
          <w:sz w:val="20"/>
          <w:szCs w:val="20"/>
        </w:rPr>
        <w:t>omologacijski dokument za prevoz blaga (drugostopenjska homologacija za vozilo z vsemi nadgradnjami v celoti);</w:t>
      </w:r>
    </w:p>
    <w:p w14:paraId="5C51E90A" w14:textId="4C730D22" w:rsidR="00944F88" w:rsidRPr="00944F88" w:rsidRDefault="00944F88" w:rsidP="00944F88">
      <w:pPr>
        <w:pStyle w:val="Odstavekseznama"/>
        <w:numPr>
          <w:ilvl w:val="0"/>
          <w:numId w:val="75"/>
        </w:numPr>
        <w:spacing w:after="0" w:line="240" w:lineRule="auto"/>
        <w:rPr>
          <w:rFonts w:cstheme="minorHAnsi"/>
          <w:sz w:val="20"/>
          <w:szCs w:val="20"/>
        </w:rPr>
      </w:pPr>
      <w:r>
        <w:rPr>
          <w:rFonts w:cstheme="minorHAnsi"/>
          <w:sz w:val="20"/>
          <w:szCs w:val="20"/>
        </w:rPr>
        <w:t>i</w:t>
      </w:r>
      <w:r w:rsidRPr="00944F88">
        <w:rPr>
          <w:rFonts w:cstheme="minorHAnsi"/>
          <w:sz w:val="20"/>
          <w:szCs w:val="20"/>
        </w:rPr>
        <w:t>zjav</w:t>
      </w:r>
      <w:r>
        <w:rPr>
          <w:rFonts w:cstheme="minorHAnsi"/>
          <w:sz w:val="20"/>
          <w:szCs w:val="20"/>
        </w:rPr>
        <w:t>o</w:t>
      </w:r>
      <w:r w:rsidRPr="00944F88">
        <w:rPr>
          <w:rFonts w:cstheme="minorHAnsi"/>
          <w:sz w:val="20"/>
          <w:szCs w:val="20"/>
        </w:rPr>
        <w:t xml:space="preserve"> o skladnosti – COC;</w:t>
      </w:r>
    </w:p>
    <w:p w14:paraId="4D6607D6" w14:textId="45593E20" w:rsidR="00944F88" w:rsidRPr="00944F88" w:rsidRDefault="00944F88" w:rsidP="00944F88">
      <w:pPr>
        <w:pStyle w:val="Odstavekseznama"/>
        <w:numPr>
          <w:ilvl w:val="0"/>
          <w:numId w:val="75"/>
        </w:numPr>
        <w:spacing w:after="0" w:line="240" w:lineRule="auto"/>
        <w:rPr>
          <w:rFonts w:cstheme="minorHAnsi"/>
          <w:sz w:val="20"/>
          <w:szCs w:val="20"/>
        </w:rPr>
      </w:pPr>
      <w:r w:rsidRPr="00944F88">
        <w:rPr>
          <w:rFonts w:cstheme="minorHAnsi"/>
          <w:sz w:val="20"/>
          <w:szCs w:val="20"/>
        </w:rPr>
        <w:t>VIN kod</w:t>
      </w:r>
      <w:r>
        <w:rPr>
          <w:rFonts w:cstheme="minorHAnsi"/>
          <w:sz w:val="20"/>
          <w:szCs w:val="20"/>
        </w:rPr>
        <w:t>o</w:t>
      </w:r>
      <w:r w:rsidRPr="00944F88">
        <w:rPr>
          <w:rFonts w:cstheme="minorHAnsi"/>
          <w:sz w:val="20"/>
          <w:szCs w:val="20"/>
        </w:rPr>
        <w:t xml:space="preserve"> s kontrolno oznako;</w:t>
      </w:r>
    </w:p>
    <w:p w14:paraId="5E478976" w14:textId="3FABE717" w:rsidR="00944F88" w:rsidRPr="00944F88" w:rsidRDefault="00944F88" w:rsidP="00944F88">
      <w:pPr>
        <w:pStyle w:val="Odstavekseznama"/>
        <w:numPr>
          <w:ilvl w:val="0"/>
          <w:numId w:val="75"/>
        </w:numPr>
        <w:spacing w:after="0" w:line="240" w:lineRule="auto"/>
        <w:rPr>
          <w:rFonts w:cstheme="minorHAnsi"/>
          <w:sz w:val="20"/>
          <w:szCs w:val="20"/>
        </w:rPr>
      </w:pPr>
      <w:r>
        <w:rPr>
          <w:rFonts w:cstheme="minorHAnsi"/>
          <w:sz w:val="20"/>
          <w:szCs w:val="20"/>
        </w:rPr>
        <w:t>s</w:t>
      </w:r>
      <w:r w:rsidRPr="00944F88">
        <w:rPr>
          <w:rFonts w:cstheme="minorHAnsi"/>
          <w:sz w:val="20"/>
          <w:szCs w:val="20"/>
        </w:rPr>
        <w:t>ervisno garancijsk</w:t>
      </w:r>
      <w:r>
        <w:rPr>
          <w:rFonts w:cstheme="minorHAnsi"/>
          <w:sz w:val="20"/>
          <w:szCs w:val="20"/>
        </w:rPr>
        <w:t>o</w:t>
      </w:r>
      <w:r w:rsidRPr="00944F88">
        <w:rPr>
          <w:rFonts w:cstheme="minorHAnsi"/>
          <w:sz w:val="20"/>
          <w:szCs w:val="20"/>
        </w:rPr>
        <w:t xml:space="preserve"> knjižic</w:t>
      </w:r>
      <w:r>
        <w:rPr>
          <w:rFonts w:cstheme="minorHAnsi"/>
          <w:sz w:val="20"/>
          <w:szCs w:val="20"/>
        </w:rPr>
        <w:t>o</w:t>
      </w:r>
      <w:r w:rsidRPr="00944F88">
        <w:rPr>
          <w:rFonts w:cstheme="minorHAnsi"/>
          <w:sz w:val="20"/>
          <w:szCs w:val="20"/>
        </w:rPr>
        <w:t xml:space="preserve"> za vozilo in vse nadgradnje;</w:t>
      </w:r>
    </w:p>
    <w:p w14:paraId="79716335" w14:textId="398B696C" w:rsidR="00944F88" w:rsidRPr="00944F88" w:rsidRDefault="00944F88" w:rsidP="00944F88">
      <w:pPr>
        <w:pStyle w:val="Odstavekseznama"/>
        <w:numPr>
          <w:ilvl w:val="0"/>
          <w:numId w:val="75"/>
        </w:numPr>
        <w:spacing w:after="0" w:line="240" w:lineRule="auto"/>
        <w:rPr>
          <w:rFonts w:cstheme="minorHAnsi"/>
          <w:sz w:val="20"/>
          <w:szCs w:val="20"/>
        </w:rPr>
      </w:pPr>
      <w:r>
        <w:rPr>
          <w:rFonts w:cstheme="minorHAnsi"/>
          <w:sz w:val="20"/>
          <w:szCs w:val="20"/>
        </w:rPr>
        <w:lastRenderedPageBreak/>
        <w:t>p</w:t>
      </w:r>
      <w:r w:rsidRPr="00944F88">
        <w:rPr>
          <w:rFonts w:cstheme="minorHAnsi"/>
          <w:sz w:val="20"/>
          <w:szCs w:val="20"/>
        </w:rPr>
        <w:t>opoln</w:t>
      </w:r>
      <w:r>
        <w:rPr>
          <w:rFonts w:cstheme="minorHAnsi"/>
          <w:sz w:val="20"/>
          <w:szCs w:val="20"/>
        </w:rPr>
        <w:t>o</w:t>
      </w:r>
      <w:r w:rsidRPr="00944F88">
        <w:rPr>
          <w:rFonts w:cstheme="minorHAnsi"/>
          <w:sz w:val="20"/>
          <w:szCs w:val="20"/>
        </w:rPr>
        <w:t xml:space="preserve"> dokumentacij</w:t>
      </w:r>
      <w:r>
        <w:rPr>
          <w:rFonts w:cstheme="minorHAnsi"/>
          <w:sz w:val="20"/>
          <w:szCs w:val="20"/>
        </w:rPr>
        <w:t>o</w:t>
      </w:r>
      <w:r w:rsidRPr="00944F88">
        <w:rPr>
          <w:rFonts w:cstheme="minorHAnsi"/>
          <w:sz w:val="20"/>
          <w:szCs w:val="20"/>
        </w:rPr>
        <w:t xml:space="preserve"> z vsemi tehničnimi podatki za takojšnjo registracijo;</w:t>
      </w:r>
    </w:p>
    <w:p w14:paraId="0DF7E550" w14:textId="77777777" w:rsidR="00944F88" w:rsidRPr="00944F88" w:rsidRDefault="00944F88" w:rsidP="00944F88">
      <w:pPr>
        <w:pStyle w:val="Odstavekseznama"/>
        <w:numPr>
          <w:ilvl w:val="0"/>
          <w:numId w:val="75"/>
        </w:numPr>
        <w:spacing w:after="0" w:line="240" w:lineRule="auto"/>
        <w:rPr>
          <w:rFonts w:cstheme="minorHAnsi"/>
          <w:sz w:val="20"/>
          <w:szCs w:val="20"/>
        </w:rPr>
      </w:pPr>
      <w:r w:rsidRPr="00944F88">
        <w:rPr>
          <w:rFonts w:cstheme="minorHAnsi"/>
          <w:sz w:val="20"/>
          <w:szCs w:val="20"/>
        </w:rPr>
        <w:t>Navodila za tekoče vzdrževanje šasije z vsemi nadgradnjami v slovenskem jeziku;</w:t>
      </w:r>
    </w:p>
    <w:p w14:paraId="7A24E7AE" w14:textId="77777777" w:rsidR="00944F88" w:rsidRPr="00944F88" w:rsidRDefault="00944F88" w:rsidP="00944F88">
      <w:pPr>
        <w:pStyle w:val="Odstavekseznama"/>
        <w:numPr>
          <w:ilvl w:val="0"/>
          <w:numId w:val="75"/>
        </w:numPr>
        <w:spacing w:after="0" w:line="240" w:lineRule="auto"/>
        <w:rPr>
          <w:rFonts w:cstheme="minorHAnsi"/>
          <w:sz w:val="20"/>
          <w:szCs w:val="20"/>
        </w:rPr>
      </w:pPr>
      <w:r w:rsidRPr="00944F88">
        <w:rPr>
          <w:rFonts w:cstheme="minorHAnsi"/>
          <w:sz w:val="20"/>
          <w:szCs w:val="20"/>
        </w:rPr>
        <w:t>Navodila za upravljanje za voznika/strojnika v slovenskem jeziku;</w:t>
      </w:r>
    </w:p>
    <w:p w14:paraId="74D8F232" w14:textId="77777777" w:rsidR="00944F88" w:rsidRPr="00944F88" w:rsidRDefault="00944F88" w:rsidP="00944F88">
      <w:pPr>
        <w:pStyle w:val="Odstavekseznama"/>
        <w:numPr>
          <w:ilvl w:val="0"/>
          <w:numId w:val="75"/>
        </w:numPr>
        <w:spacing w:after="0" w:line="240" w:lineRule="auto"/>
        <w:rPr>
          <w:rFonts w:cstheme="minorHAnsi"/>
          <w:sz w:val="20"/>
          <w:szCs w:val="20"/>
        </w:rPr>
      </w:pPr>
      <w:r w:rsidRPr="00944F88">
        <w:rPr>
          <w:rFonts w:cstheme="minorHAnsi"/>
          <w:sz w:val="20"/>
          <w:szCs w:val="20"/>
        </w:rPr>
        <w:t>Poročilo o pregledu iz varstva pri delu z matično in kontrolno knjigo;</w:t>
      </w:r>
    </w:p>
    <w:p w14:paraId="41D06F43" w14:textId="3414F5C9" w:rsidR="00944F88" w:rsidRPr="00944F88" w:rsidRDefault="00944F88" w:rsidP="00944F88">
      <w:pPr>
        <w:pStyle w:val="Odstavekseznama"/>
        <w:numPr>
          <w:ilvl w:val="0"/>
          <w:numId w:val="75"/>
        </w:numPr>
        <w:spacing w:after="0" w:line="240" w:lineRule="auto"/>
        <w:rPr>
          <w:rFonts w:cstheme="minorHAnsi"/>
          <w:sz w:val="20"/>
          <w:szCs w:val="20"/>
        </w:rPr>
      </w:pPr>
      <w:r>
        <w:rPr>
          <w:rFonts w:cstheme="minorHAnsi"/>
          <w:sz w:val="20"/>
          <w:szCs w:val="20"/>
        </w:rPr>
        <w:t>s</w:t>
      </w:r>
      <w:r w:rsidRPr="00944F88">
        <w:rPr>
          <w:rFonts w:cstheme="minorHAnsi"/>
          <w:sz w:val="20"/>
          <w:szCs w:val="20"/>
        </w:rPr>
        <w:t>eznam pooblaščenih serviserjev za šasijo in vse nadgradnje;</w:t>
      </w:r>
    </w:p>
    <w:p w14:paraId="744923FF" w14:textId="00AA98B9" w:rsidR="00944F88" w:rsidRPr="00944F88" w:rsidRDefault="00944F88" w:rsidP="00944F88">
      <w:pPr>
        <w:pStyle w:val="Odstavekseznama"/>
        <w:numPr>
          <w:ilvl w:val="0"/>
          <w:numId w:val="75"/>
        </w:numPr>
        <w:spacing w:after="0" w:line="240" w:lineRule="auto"/>
        <w:rPr>
          <w:rFonts w:cstheme="minorHAnsi"/>
          <w:sz w:val="20"/>
          <w:szCs w:val="20"/>
        </w:rPr>
      </w:pPr>
      <w:r>
        <w:rPr>
          <w:rFonts w:cstheme="minorHAnsi"/>
          <w:sz w:val="20"/>
          <w:szCs w:val="20"/>
        </w:rPr>
        <w:t>k</w:t>
      </w:r>
      <w:r w:rsidRPr="00944F88">
        <w:rPr>
          <w:rFonts w:cstheme="minorHAnsi"/>
          <w:sz w:val="20"/>
          <w:szCs w:val="20"/>
        </w:rPr>
        <w:t>atalog rezervnih delov;</w:t>
      </w:r>
    </w:p>
    <w:p w14:paraId="34F6D27E" w14:textId="552F6A0E" w:rsidR="00944F88" w:rsidRPr="00944F88" w:rsidRDefault="00944F88" w:rsidP="00944F88">
      <w:pPr>
        <w:pStyle w:val="Odstavekseznama"/>
        <w:numPr>
          <w:ilvl w:val="0"/>
          <w:numId w:val="75"/>
        </w:numPr>
        <w:spacing w:after="0" w:line="240" w:lineRule="auto"/>
        <w:rPr>
          <w:rFonts w:cstheme="minorHAnsi"/>
          <w:sz w:val="20"/>
          <w:szCs w:val="20"/>
        </w:rPr>
      </w:pPr>
      <w:r>
        <w:rPr>
          <w:rFonts w:cstheme="minorHAnsi"/>
          <w:sz w:val="20"/>
          <w:szCs w:val="20"/>
        </w:rPr>
        <w:t>g</w:t>
      </w:r>
      <w:r w:rsidRPr="00944F88">
        <w:rPr>
          <w:rFonts w:cstheme="minorHAnsi"/>
          <w:sz w:val="20"/>
          <w:szCs w:val="20"/>
        </w:rPr>
        <w:t>arancijsk</w:t>
      </w:r>
      <w:r>
        <w:rPr>
          <w:rFonts w:cstheme="minorHAnsi"/>
          <w:sz w:val="20"/>
          <w:szCs w:val="20"/>
        </w:rPr>
        <w:t>o</w:t>
      </w:r>
      <w:r w:rsidRPr="00944F88">
        <w:rPr>
          <w:rFonts w:cstheme="minorHAnsi"/>
          <w:sz w:val="20"/>
          <w:szCs w:val="20"/>
        </w:rPr>
        <w:t xml:space="preserve"> izjav</w:t>
      </w:r>
      <w:r>
        <w:rPr>
          <w:rFonts w:cstheme="minorHAnsi"/>
          <w:sz w:val="20"/>
          <w:szCs w:val="20"/>
        </w:rPr>
        <w:t>o</w:t>
      </w:r>
      <w:r w:rsidRPr="00944F88">
        <w:rPr>
          <w:rFonts w:cstheme="minorHAnsi"/>
          <w:sz w:val="20"/>
          <w:szCs w:val="20"/>
        </w:rPr>
        <w:t>;</w:t>
      </w:r>
    </w:p>
    <w:p w14:paraId="7BF5F221" w14:textId="77777777" w:rsidR="00944F88" w:rsidRPr="00944F88" w:rsidRDefault="00944F88" w:rsidP="00944F88">
      <w:pPr>
        <w:pStyle w:val="Odstavekseznama"/>
        <w:numPr>
          <w:ilvl w:val="0"/>
          <w:numId w:val="75"/>
        </w:numPr>
        <w:spacing w:after="0" w:line="240" w:lineRule="auto"/>
        <w:rPr>
          <w:rFonts w:cstheme="minorHAnsi"/>
          <w:sz w:val="20"/>
          <w:szCs w:val="20"/>
        </w:rPr>
      </w:pPr>
      <w:r w:rsidRPr="00944F88">
        <w:rPr>
          <w:rFonts w:cstheme="minorHAnsi"/>
          <w:sz w:val="20"/>
          <w:szCs w:val="20"/>
        </w:rPr>
        <w:t>Potrdilo o nizki hrupnosti;</w:t>
      </w:r>
    </w:p>
    <w:p w14:paraId="34FF63D6" w14:textId="72A5AF38" w:rsidR="00FD15EF" w:rsidRPr="00944F88" w:rsidRDefault="00944F88" w:rsidP="00944F88">
      <w:pPr>
        <w:pStyle w:val="Odstavekseznama"/>
        <w:numPr>
          <w:ilvl w:val="0"/>
          <w:numId w:val="75"/>
        </w:numPr>
        <w:spacing w:after="0" w:line="240" w:lineRule="auto"/>
        <w:rPr>
          <w:rFonts w:cstheme="minorHAnsi"/>
          <w:sz w:val="20"/>
          <w:szCs w:val="20"/>
        </w:rPr>
      </w:pPr>
      <w:r>
        <w:rPr>
          <w:rFonts w:cstheme="minorHAnsi"/>
          <w:sz w:val="20"/>
          <w:szCs w:val="20"/>
        </w:rPr>
        <w:t>o</w:t>
      </w:r>
      <w:r w:rsidRPr="00944F88">
        <w:rPr>
          <w:rFonts w:cstheme="minorHAnsi"/>
          <w:sz w:val="20"/>
          <w:szCs w:val="20"/>
        </w:rPr>
        <w:t>stal</w:t>
      </w:r>
      <w:r>
        <w:rPr>
          <w:rFonts w:cstheme="minorHAnsi"/>
          <w:sz w:val="20"/>
          <w:szCs w:val="20"/>
        </w:rPr>
        <w:t>o</w:t>
      </w:r>
      <w:r w:rsidRPr="00944F88">
        <w:rPr>
          <w:rFonts w:cstheme="minorHAnsi"/>
          <w:sz w:val="20"/>
          <w:szCs w:val="20"/>
        </w:rPr>
        <w:t xml:space="preserve"> dokumentacij</w:t>
      </w:r>
      <w:r>
        <w:rPr>
          <w:rFonts w:cstheme="minorHAnsi"/>
          <w:sz w:val="20"/>
          <w:szCs w:val="20"/>
        </w:rPr>
        <w:t>o</w:t>
      </w:r>
      <w:r w:rsidRPr="00944F88">
        <w:rPr>
          <w:rFonts w:cstheme="minorHAnsi"/>
          <w:sz w:val="20"/>
          <w:szCs w:val="20"/>
        </w:rPr>
        <w:t xml:space="preserve">, kot izhaja iz Izjave o izpolnjevanju tehničnih pogojev </w:t>
      </w:r>
      <w:r>
        <w:rPr>
          <w:rFonts w:cstheme="minorHAnsi"/>
          <w:sz w:val="20"/>
          <w:szCs w:val="20"/>
        </w:rPr>
        <w:t xml:space="preserve">oz. </w:t>
      </w:r>
      <w:r w:rsidRPr="00944F88">
        <w:rPr>
          <w:rFonts w:cstheme="minorHAnsi"/>
          <w:sz w:val="20"/>
          <w:szCs w:val="20"/>
        </w:rPr>
        <w:t xml:space="preserve">je potrebna za takojšno vključitev v promet takoj po prevzemu vozila s strani </w:t>
      </w:r>
      <w:r>
        <w:rPr>
          <w:rFonts w:cstheme="minorHAnsi"/>
          <w:sz w:val="20"/>
          <w:szCs w:val="20"/>
        </w:rPr>
        <w:t>kupca.</w:t>
      </w:r>
    </w:p>
    <w:p w14:paraId="44A5DC83" w14:textId="77777777" w:rsidR="00FD15EF" w:rsidRPr="008A016D" w:rsidRDefault="00FD15EF">
      <w:pPr>
        <w:pStyle w:val="Brezrazmikov"/>
        <w:numPr>
          <w:ilvl w:val="0"/>
          <w:numId w:val="54"/>
        </w:numPr>
        <w:rPr>
          <w:rFonts w:cstheme="minorHAnsi"/>
          <w:sz w:val="20"/>
          <w:szCs w:val="20"/>
        </w:rPr>
      </w:pPr>
      <w:r w:rsidRPr="008A016D">
        <w:rPr>
          <w:rFonts w:cstheme="minorHAnsi"/>
          <w:sz w:val="20"/>
          <w:szCs w:val="20"/>
        </w:rPr>
        <w:t>O prevzemu vozila sestavijo pooblaščeni predstavniki pogodbenih strank primopredajni zapisnik, katerega priloga je ustrezno potrjen garancijski list.</w:t>
      </w:r>
    </w:p>
    <w:p w14:paraId="2A096A47" w14:textId="77777777" w:rsidR="00FD15EF" w:rsidRPr="008A016D" w:rsidRDefault="00FD15EF">
      <w:pPr>
        <w:pStyle w:val="Brezrazmikov"/>
        <w:numPr>
          <w:ilvl w:val="0"/>
          <w:numId w:val="54"/>
        </w:numPr>
        <w:rPr>
          <w:rFonts w:cstheme="minorHAnsi"/>
          <w:sz w:val="20"/>
          <w:szCs w:val="20"/>
        </w:rPr>
      </w:pPr>
      <w:r w:rsidRPr="008A016D">
        <w:rPr>
          <w:rFonts w:cstheme="minorHAnsi"/>
          <w:sz w:val="20"/>
          <w:szCs w:val="20"/>
        </w:rPr>
        <w:t>Če bo ob prevzemu blaga ugotovljeno, da to ni v skladu z minimalnimi tehničnimi zahtevami kupca iz dokumentacije v zvezi z javnim naročilom, ali ni v skladu z določili te pogodbe, bo zavrnjeno, zaradi česar bo prodajalec prešel v zamudo.</w:t>
      </w:r>
    </w:p>
    <w:p w14:paraId="463EF3B8" w14:textId="77777777" w:rsidR="00FD15EF" w:rsidRPr="008A016D" w:rsidRDefault="00FD15EF" w:rsidP="00FD15EF">
      <w:pPr>
        <w:pStyle w:val="Brezrazmikov"/>
        <w:rPr>
          <w:rFonts w:cstheme="minorHAnsi"/>
          <w:sz w:val="20"/>
          <w:szCs w:val="20"/>
        </w:rPr>
      </w:pPr>
    </w:p>
    <w:p w14:paraId="66281874" w14:textId="5D0C090B" w:rsidR="00FD15EF" w:rsidRPr="006339FF" w:rsidRDefault="00FD15EF">
      <w:pPr>
        <w:keepNext/>
        <w:numPr>
          <w:ilvl w:val="0"/>
          <w:numId w:val="47"/>
        </w:numPr>
        <w:spacing w:after="0" w:line="240" w:lineRule="auto"/>
        <w:rPr>
          <w:rFonts w:cstheme="minorHAnsi"/>
          <w:b/>
          <w:sz w:val="20"/>
          <w:szCs w:val="20"/>
        </w:rPr>
      </w:pPr>
      <w:r w:rsidRPr="008A016D">
        <w:rPr>
          <w:rFonts w:cstheme="minorHAnsi"/>
          <w:b/>
          <w:sz w:val="20"/>
          <w:szCs w:val="20"/>
        </w:rPr>
        <w:t>ZAGON VOZILA</w:t>
      </w:r>
    </w:p>
    <w:p w14:paraId="2B3EF9AD" w14:textId="77777777" w:rsidR="00FD15EF" w:rsidRPr="008A016D" w:rsidRDefault="00FD15EF" w:rsidP="006339FF">
      <w:pPr>
        <w:pStyle w:val="Poglen"/>
      </w:pPr>
    </w:p>
    <w:p w14:paraId="708EDBA3" w14:textId="489B9C2A" w:rsidR="00FD15EF" w:rsidRPr="008A016D" w:rsidRDefault="00FD15EF">
      <w:pPr>
        <w:pStyle w:val="Odstavekseznama"/>
        <w:keepNext/>
        <w:numPr>
          <w:ilvl w:val="0"/>
          <w:numId w:val="63"/>
        </w:numPr>
        <w:spacing w:after="0" w:line="240" w:lineRule="auto"/>
        <w:ind w:left="360"/>
        <w:jc w:val="both"/>
        <w:rPr>
          <w:rFonts w:cstheme="minorHAnsi"/>
          <w:sz w:val="20"/>
          <w:szCs w:val="20"/>
        </w:rPr>
      </w:pPr>
      <w:r w:rsidRPr="008A016D">
        <w:rPr>
          <w:rFonts w:cstheme="minorHAnsi"/>
          <w:sz w:val="20"/>
          <w:szCs w:val="20"/>
        </w:rPr>
        <w:t>Pogodbena vrednost iz 3. člena te pogodbe vključuje tudi celotne stroške pomoči ob zagonu vozila, ki jo potrebuje kupec</w:t>
      </w:r>
      <w:r w:rsidR="008C0D2E">
        <w:rPr>
          <w:rFonts w:cstheme="minorHAnsi"/>
          <w:sz w:val="20"/>
          <w:szCs w:val="20"/>
        </w:rPr>
        <w:t xml:space="preserve"> </w:t>
      </w:r>
      <w:r w:rsidR="004C3162">
        <w:rPr>
          <w:rFonts w:cstheme="minorHAnsi"/>
          <w:sz w:val="20"/>
          <w:szCs w:val="20"/>
        </w:rPr>
        <w:t>ter izobraževanja kadrov naročnika v obsegu, opredeljenem v dokumentaciji v zvezi z oddajo javnega naročila</w:t>
      </w:r>
      <w:r w:rsidRPr="008A016D">
        <w:rPr>
          <w:rFonts w:cstheme="minorHAnsi"/>
          <w:sz w:val="20"/>
          <w:szCs w:val="20"/>
        </w:rPr>
        <w:t xml:space="preserve">. </w:t>
      </w:r>
    </w:p>
    <w:p w14:paraId="338CE6EA" w14:textId="6F38CAF1" w:rsidR="00FD15EF" w:rsidRPr="008A016D" w:rsidRDefault="00FD15EF">
      <w:pPr>
        <w:pStyle w:val="Odstavekseznama"/>
        <w:numPr>
          <w:ilvl w:val="0"/>
          <w:numId w:val="63"/>
        </w:numPr>
        <w:spacing w:after="0" w:line="240" w:lineRule="auto"/>
        <w:ind w:left="357" w:hanging="357"/>
        <w:jc w:val="both"/>
        <w:rPr>
          <w:rFonts w:cstheme="minorHAnsi"/>
          <w:sz w:val="20"/>
          <w:szCs w:val="20"/>
        </w:rPr>
      </w:pPr>
      <w:r w:rsidRPr="008A016D">
        <w:rPr>
          <w:rFonts w:cstheme="minorHAnsi"/>
          <w:sz w:val="20"/>
          <w:szCs w:val="20"/>
        </w:rPr>
        <w:t xml:space="preserve">Zagon se izvede v terminu in na lokaciji po dogovoru s kupcem, praviloma ob prevzemu vozila. </w:t>
      </w:r>
    </w:p>
    <w:p w14:paraId="3F836BA9" w14:textId="77777777" w:rsidR="00FD15EF" w:rsidRPr="008A016D" w:rsidRDefault="00FD15EF" w:rsidP="00FD15EF">
      <w:pPr>
        <w:spacing w:after="0" w:line="240" w:lineRule="auto"/>
        <w:jc w:val="both"/>
        <w:outlineLvl w:val="0"/>
        <w:rPr>
          <w:rFonts w:cstheme="minorHAnsi"/>
          <w:sz w:val="20"/>
          <w:szCs w:val="20"/>
        </w:rPr>
      </w:pPr>
    </w:p>
    <w:p w14:paraId="5AC4D77F" w14:textId="4DAEE15F" w:rsidR="00FD15EF" w:rsidRPr="006339FF" w:rsidRDefault="00FD15EF">
      <w:pPr>
        <w:keepNext/>
        <w:numPr>
          <w:ilvl w:val="0"/>
          <w:numId w:val="47"/>
        </w:numPr>
        <w:spacing w:after="0" w:line="240" w:lineRule="auto"/>
        <w:jc w:val="both"/>
        <w:outlineLvl w:val="0"/>
        <w:rPr>
          <w:rFonts w:cstheme="minorHAnsi"/>
          <w:sz w:val="20"/>
          <w:szCs w:val="20"/>
        </w:rPr>
      </w:pPr>
      <w:r w:rsidRPr="008A016D">
        <w:rPr>
          <w:rFonts w:cstheme="minorHAnsi"/>
          <w:b/>
          <w:sz w:val="20"/>
          <w:szCs w:val="20"/>
        </w:rPr>
        <w:t>SERVISNE STORITVE</w:t>
      </w:r>
    </w:p>
    <w:p w14:paraId="315535EA" w14:textId="77777777" w:rsidR="00FD15EF" w:rsidRPr="006339FF" w:rsidRDefault="00FD15EF" w:rsidP="006339FF">
      <w:pPr>
        <w:pStyle w:val="Poglen"/>
      </w:pPr>
    </w:p>
    <w:p w14:paraId="2D02325E" w14:textId="16190860" w:rsidR="00FD15EF" w:rsidRDefault="00FD15EF">
      <w:pPr>
        <w:pStyle w:val="Brezrazmikov"/>
        <w:numPr>
          <w:ilvl w:val="0"/>
          <w:numId w:val="61"/>
        </w:numPr>
        <w:rPr>
          <w:sz w:val="20"/>
          <w:szCs w:val="20"/>
        </w:rPr>
      </w:pPr>
      <w:r w:rsidRPr="008A016D">
        <w:rPr>
          <w:sz w:val="20"/>
          <w:szCs w:val="20"/>
        </w:rPr>
        <w:t xml:space="preserve">Pogodbena vrednost vključuje </w:t>
      </w:r>
      <w:r w:rsidR="00525555" w:rsidRPr="00525555">
        <w:rPr>
          <w:sz w:val="20"/>
          <w:szCs w:val="20"/>
        </w:rPr>
        <w:t>prvi redni servis vozila, v obsegu, kot je določen v servisni knjižici</w:t>
      </w:r>
      <w:r w:rsidRPr="008A016D">
        <w:rPr>
          <w:sz w:val="20"/>
          <w:szCs w:val="20"/>
        </w:rPr>
        <w:t>.</w:t>
      </w:r>
    </w:p>
    <w:p w14:paraId="60B6C4FA" w14:textId="72D6816A" w:rsidR="00FD15EF" w:rsidRPr="00F46936" w:rsidRDefault="00525555">
      <w:pPr>
        <w:pStyle w:val="Brezrazmikov"/>
        <w:numPr>
          <w:ilvl w:val="0"/>
          <w:numId w:val="61"/>
        </w:numPr>
        <w:rPr>
          <w:sz w:val="20"/>
          <w:szCs w:val="20"/>
        </w:rPr>
      </w:pPr>
      <w:r w:rsidRPr="00F46936">
        <w:rPr>
          <w:sz w:val="20"/>
          <w:szCs w:val="20"/>
        </w:rPr>
        <w:t>Servis se izvede na lokaciji kupca ob predhodno dogovorjenem terminu.</w:t>
      </w:r>
      <w:r w:rsidR="00E20090" w:rsidRPr="00F46936">
        <w:rPr>
          <w:sz w:val="20"/>
          <w:szCs w:val="20"/>
        </w:rPr>
        <w:t xml:space="preserve"> </w:t>
      </w:r>
      <w:bookmarkStart w:id="8" w:name="_Hlk150938722"/>
      <w:r w:rsidR="00E20090" w:rsidRPr="00F46936">
        <w:rPr>
          <w:sz w:val="20"/>
          <w:szCs w:val="20"/>
        </w:rPr>
        <w:t>Stranki se lahko dogovorita, da se servis izvede na lokaciji prodajalca</w:t>
      </w:r>
      <w:r w:rsidR="00944F88">
        <w:rPr>
          <w:sz w:val="20"/>
          <w:szCs w:val="20"/>
        </w:rPr>
        <w:t xml:space="preserve"> oz. pooblaščenega serviserja</w:t>
      </w:r>
      <w:r w:rsidR="00E20090" w:rsidRPr="00F46936">
        <w:rPr>
          <w:sz w:val="20"/>
          <w:szCs w:val="20"/>
        </w:rPr>
        <w:t>, v kolikor ta od lokacije kupca ni oddaljena več kot 40 km.</w:t>
      </w:r>
      <w:bookmarkEnd w:id="8"/>
    </w:p>
    <w:p w14:paraId="11F6713D" w14:textId="77777777" w:rsidR="00FD15EF" w:rsidRPr="006339FF" w:rsidRDefault="00FD15EF" w:rsidP="006339FF">
      <w:pPr>
        <w:pStyle w:val="Poglen"/>
      </w:pPr>
    </w:p>
    <w:p w14:paraId="3662E0E4" w14:textId="1438D8E3" w:rsidR="00FD15EF" w:rsidRPr="008A016D" w:rsidRDefault="00FD15EF">
      <w:pPr>
        <w:pStyle w:val="Odstavekseznama"/>
        <w:numPr>
          <w:ilvl w:val="0"/>
          <w:numId w:val="55"/>
        </w:numPr>
        <w:spacing w:after="0" w:line="240" w:lineRule="auto"/>
        <w:ind w:left="360"/>
        <w:jc w:val="both"/>
        <w:rPr>
          <w:rFonts w:cstheme="minorHAnsi"/>
          <w:sz w:val="20"/>
          <w:szCs w:val="20"/>
        </w:rPr>
      </w:pPr>
      <w:r w:rsidRPr="008A016D">
        <w:rPr>
          <w:rFonts w:cstheme="minorHAnsi"/>
          <w:sz w:val="20"/>
          <w:szCs w:val="20"/>
        </w:rPr>
        <w:t xml:space="preserve">Prodajalec kupcu kot pooblaščen serviser proizvajalca zagotavlja izvedbo vseh servisnih storitev z odzivnim časom </w:t>
      </w:r>
      <w:r w:rsidR="00F46936">
        <w:rPr>
          <w:rFonts w:cstheme="minorHAnsi"/>
          <w:sz w:val="20"/>
          <w:szCs w:val="20"/>
        </w:rPr>
        <w:t xml:space="preserve">najkasneje naslednji delovni dan </w:t>
      </w:r>
      <w:r w:rsidR="00F46936" w:rsidRPr="00F46936">
        <w:rPr>
          <w:rFonts w:cstheme="minorHAnsi"/>
          <w:sz w:val="20"/>
          <w:szCs w:val="20"/>
        </w:rPr>
        <w:t>od prejema obvestila o okvari</w:t>
      </w:r>
      <w:r w:rsidR="00F46936">
        <w:rPr>
          <w:rFonts w:cstheme="minorHAnsi"/>
          <w:sz w:val="20"/>
          <w:szCs w:val="20"/>
        </w:rPr>
        <w:t>, raze če se s kupcem dogovori drugače</w:t>
      </w:r>
      <w:r w:rsidRPr="008A016D">
        <w:rPr>
          <w:rFonts w:cstheme="minorHAnsi"/>
          <w:sz w:val="20"/>
          <w:szCs w:val="20"/>
        </w:rPr>
        <w:t>.</w:t>
      </w:r>
    </w:p>
    <w:p w14:paraId="0A5A595B" w14:textId="6CD4268B" w:rsidR="00FD15EF" w:rsidRPr="008A016D" w:rsidRDefault="00FD15EF">
      <w:pPr>
        <w:pStyle w:val="Odstavekseznama"/>
        <w:numPr>
          <w:ilvl w:val="0"/>
          <w:numId w:val="55"/>
        </w:numPr>
        <w:spacing w:after="0" w:line="240" w:lineRule="auto"/>
        <w:ind w:left="360"/>
        <w:jc w:val="both"/>
        <w:rPr>
          <w:rFonts w:cstheme="minorHAnsi"/>
          <w:sz w:val="20"/>
          <w:szCs w:val="20"/>
        </w:rPr>
      </w:pPr>
      <w:r w:rsidRPr="008A016D">
        <w:rPr>
          <w:rFonts w:cstheme="minorHAnsi"/>
          <w:sz w:val="20"/>
          <w:szCs w:val="20"/>
        </w:rPr>
        <w:t xml:space="preserve">Prodajalec na podlagi pogodbe za dobavo nadomestnih delov, ki jo ima sklenjeno </w:t>
      </w:r>
      <w:r w:rsidR="00F46936">
        <w:rPr>
          <w:rFonts w:cstheme="minorHAnsi"/>
          <w:sz w:val="20"/>
          <w:szCs w:val="20"/>
        </w:rPr>
        <w:t>s</w:t>
      </w:r>
      <w:r w:rsidRPr="008A016D">
        <w:rPr>
          <w:rFonts w:cstheme="minorHAnsi"/>
          <w:sz w:val="20"/>
          <w:szCs w:val="20"/>
        </w:rPr>
        <w:t xml:space="preserve"> proizvajalcem, kupcu zagotavlja vgradnjo originalnih nadomestnih delov, ob upoštevanju standardov kakovosti proizvajalca.</w:t>
      </w:r>
    </w:p>
    <w:p w14:paraId="4722B952" w14:textId="64C03C31" w:rsidR="00FD15EF" w:rsidRPr="008A016D" w:rsidRDefault="00FD15EF">
      <w:pPr>
        <w:pStyle w:val="Odstavekseznama"/>
        <w:numPr>
          <w:ilvl w:val="0"/>
          <w:numId w:val="55"/>
        </w:numPr>
        <w:spacing w:after="0" w:line="240" w:lineRule="auto"/>
        <w:ind w:left="360"/>
        <w:jc w:val="both"/>
        <w:rPr>
          <w:rFonts w:cstheme="minorHAnsi"/>
          <w:sz w:val="20"/>
          <w:szCs w:val="20"/>
        </w:rPr>
      </w:pPr>
      <w:r w:rsidRPr="008A016D">
        <w:rPr>
          <w:rFonts w:cstheme="minorHAnsi"/>
          <w:sz w:val="20"/>
          <w:szCs w:val="20"/>
        </w:rPr>
        <w:t xml:space="preserve">Prodajalec se zavezuje zagotavljati servisne storitve </w:t>
      </w:r>
      <w:r w:rsidR="00944F88">
        <w:rPr>
          <w:rFonts w:cstheme="minorHAnsi"/>
          <w:sz w:val="20"/>
          <w:szCs w:val="20"/>
        </w:rPr>
        <w:t xml:space="preserve">in rezervne dele </w:t>
      </w:r>
      <w:r w:rsidRPr="008A016D">
        <w:rPr>
          <w:rFonts w:cstheme="minorHAnsi"/>
          <w:sz w:val="20"/>
          <w:szCs w:val="20"/>
        </w:rPr>
        <w:t>vsaj še deset (10) let po datumu prevzema s strani kupca.</w:t>
      </w:r>
    </w:p>
    <w:p w14:paraId="1A2C60A6" w14:textId="77777777" w:rsidR="00FD15EF" w:rsidRPr="008A016D" w:rsidRDefault="00FD15EF" w:rsidP="00FD15EF">
      <w:pPr>
        <w:spacing w:after="0" w:line="240" w:lineRule="auto"/>
        <w:jc w:val="both"/>
        <w:outlineLvl w:val="0"/>
        <w:rPr>
          <w:rFonts w:cstheme="minorHAnsi"/>
          <w:b/>
          <w:sz w:val="20"/>
          <w:szCs w:val="20"/>
        </w:rPr>
      </w:pPr>
    </w:p>
    <w:p w14:paraId="77E14470" w14:textId="72B3F6CF" w:rsidR="00FD15EF" w:rsidRPr="006339FF" w:rsidRDefault="00FD15EF">
      <w:pPr>
        <w:keepNext/>
        <w:numPr>
          <w:ilvl w:val="0"/>
          <w:numId w:val="47"/>
        </w:numPr>
        <w:spacing w:after="0" w:line="240" w:lineRule="auto"/>
        <w:jc w:val="both"/>
        <w:outlineLvl w:val="0"/>
        <w:rPr>
          <w:rFonts w:cstheme="minorHAnsi"/>
          <w:sz w:val="20"/>
          <w:szCs w:val="20"/>
        </w:rPr>
      </w:pPr>
      <w:r w:rsidRPr="008A016D">
        <w:rPr>
          <w:rFonts w:cstheme="minorHAnsi"/>
          <w:b/>
          <w:sz w:val="20"/>
          <w:szCs w:val="20"/>
        </w:rPr>
        <w:t>JAMSTVA IN GARANCIJSKE OBVEZNOSTI PRODAJALCA</w:t>
      </w:r>
    </w:p>
    <w:p w14:paraId="180B75B3" w14:textId="77777777" w:rsidR="00FD15EF" w:rsidRPr="008A016D" w:rsidRDefault="00FD15EF" w:rsidP="006339FF">
      <w:pPr>
        <w:pStyle w:val="Poglen"/>
      </w:pPr>
    </w:p>
    <w:p w14:paraId="0AAF14FE" w14:textId="77777777" w:rsidR="00FD15EF" w:rsidRPr="008A016D" w:rsidRDefault="00FD15EF">
      <w:pPr>
        <w:pStyle w:val="Brezrazmikov"/>
        <w:numPr>
          <w:ilvl w:val="0"/>
          <w:numId w:val="57"/>
        </w:numPr>
        <w:rPr>
          <w:rFonts w:cstheme="minorHAnsi"/>
          <w:sz w:val="20"/>
          <w:szCs w:val="20"/>
        </w:rPr>
      </w:pPr>
      <w:r w:rsidRPr="008A016D">
        <w:rPr>
          <w:rFonts w:cstheme="minorHAnsi"/>
          <w:sz w:val="20"/>
          <w:szCs w:val="20"/>
        </w:rPr>
        <w:t>Prodajalec kupcu jamči:</w:t>
      </w:r>
    </w:p>
    <w:p w14:paraId="79C51A41" w14:textId="77777777" w:rsidR="00FD15EF" w:rsidRPr="008A016D" w:rsidRDefault="00FD15EF">
      <w:pPr>
        <w:pStyle w:val="Brezrazmikov"/>
        <w:numPr>
          <w:ilvl w:val="0"/>
          <w:numId w:val="58"/>
        </w:numPr>
        <w:rPr>
          <w:rFonts w:cstheme="minorHAnsi"/>
          <w:sz w:val="20"/>
          <w:szCs w:val="20"/>
        </w:rPr>
      </w:pPr>
      <w:r w:rsidRPr="008A016D">
        <w:rPr>
          <w:rFonts w:cstheme="minorHAnsi"/>
          <w:sz w:val="20"/>
          <w:szCs w:val="20"/>
        </w:rPr>
        <w:t>da kupljeno blago deluje brezhibno in nima stvarnih napak;</w:t>
      </w:r>
    </w:p>
    <w:p w14:paraId="198D227B" w14:textId="77777777" w:rsidR="00FD15EF" w:rsidRPr="008A016D" w:rsidRDefault="00FD15EF">
      <w:pPr>
        <w:pStyle w:val="Brezrazmikov"/>
        <w:numPr>
          <w:ilvl w:val="0"/>
          <w:numId w:val="58"/>
        </w:numPr>
        <w:rPr>
          <w:rFonts w:cstheme="minorHAnsi"/>
          <w:sz w:val="20"/>
          <w:szCs w:val="20"/>
        </w:rPr>
      </w:pPr>
      <w:r w:rsidRPr="008A016D">
        <w:rPr>
          <w:rFonts w:cstheme="minorHAnsi"/>
          <w:sz w:val="20"/>
          <w:szCs w:val="20"/>
        </w:rPr>
        <w:t>da nima pravnih napak;</w:t>
      </w:r>
    </w:p>
    <w:p w14:paraId="56708DB1" w14:textId="77777777" w:rsidR="00FD15EF" w:rsidRPr="008A016D" w:rsidRDefault="00FD15EF">
      <w:pPr>
        <w:pStyle w:val="Brezrazmikov"/>
        <w:numPr>
          <w:ilvl w:val="0"/>
          <w:numId w:val="58"/>
        </w:numPr>
        <w:rPr>
          <w:rFonts w:cstheme="minorHAnsi"/>
          <w:sz w:val="20"/>
          <w:szCs w:val="20"/>
        </w:rPr>
      </w:pPr>
      <w:r w:rsidRPr="008A016D">
        <w:rPr>
          <w:rFonts w:cstheme="minorHAnsi"/>
          <w:sz w:val="20"/>
          <w:szCs w:val="20"/>
        </w:rPr>
        <w:t>da popolnoma ustreza vsem tehničnim opisom, karakteristikam in specifikacijam, ki so bila dana v okviru razpisne in ponudbene dokumentacije;</w:t>
      </w:r>
    </w:p>
    <w:p w14:paraId="36F8A44E" w14:textId="77777777" w:rsidR="00FD15EF" w:rsidRPr="008A016D" w:rsidRDefault="00FD15EF">
      <w:pPr>
        <w:pStyle w:val="Brezrazmikov"/>
        <w:numPr>
          <w:ilvl w:val="0"/>
          <w:numId w:val="58"/>
        </w:numPr>
        <w:rPr>
          <w:rFonts w:cstheme="minorHAnsi"/>
          <w:sz w:val="20"/>
          <w:szCs w:val="20"/>
        </w:rPr>
      </w:pPr>
      <w:r w:rsidRPr="008A016D">
        <w:rPr>
          <w:rFonts w:cstheme="minorHAnsi"/>
          <w:sz w:val="20"/>
          <w:szCs w:val="20"/>
        </w:rPr>
        <w:t>da bo kupec pridobil vse pravice, ki so vezane na blago, prodajalec pa bo brezhibno izvrševal vse obveznosti, ki so vezane na blago.</w:t>
      </w:r>
    </w:p>
    <w:p w14:paraId="2CEBFFDA" w14:textId="2911932E" w:rsidR="00FD15EF" w:rsidRPr="006339FF" w:rsidRDefault="00FD15EF">
      <w:pPr>
        <w:pStyle w:val="Brezrazmikov"/>
        <w:numPr>
          <w:ilvl w:val="0"/>
          <w:numId w:val="57"/>
        </w:numPr>
        <w:rPr>
          <w:rFonts w:cstheme="minorHAnsi"/>
          <w:sz w:val="20"/>
          <w:szCs w:val="20"/>
        </w:rPr>
      </w:pPr>
      <w:r w:rsidRPr="008A016D">
        <w:rPr>
          <w:rFonts w:cstheme="minorHAnsi"/>
          <w:sz w:val="20"/>
          <w:szCs w:val="20"/>
        </w:rPr>
        <w:t>Jamstvo prodajalca za skrite napake na blagu velja še sto osemdeset (180) dni po dobavi. Če se v tem roku pri kateremkoli kosu dobavljenega blaga pokažejo zgoraj našteta odstopanja ali napake, lahko kupec razdre pogodbo delno ali v celoti in zahteva vrnitev kupnine.</w:t>
      </w:r>
    </w:p>
    <w:p w14:paraId="7909EACF" w14:textId="77777777" w:rsidR="00FD15EF" w:rsidRPr="006339FF" w:rsidRDefault="00FD15EF" w:rsidP="006339FF">
      <w:pPr>
        <w:pStyle w:val="Poglen"/>
      </w:pPr>
    </w:p>
    <w:p w14:paraId="0C81F054" w14:textId="77777777" w:rsidR="00FD15EF" w:rsidRDefault="00FD15EF">
      <w:pPr>
        <w:pStyle w:val="Odstavekseznama"/>
        <w:numPr>
          <w:ilvl w:val="0"/>
          <w:numId w:val="56"/>
        </w:numPr>
        <w:spacing w:after="0" w:line="240" w:lineRule="auto"/>
        <w:jc w:val="both"/>
        <w:rPr>
          <w:rFonts w:cstheme="minorHAnsi"/>
          <w:sz w:val="20"/>
          <w:szCs w:val="20"/>
        </w:rPr>
      </w:pPr>
      <w:r w:rsidRPr="008A016D">
        <w:rPr>
          <w:rFonts w:cstheme="minorHAnsi"/>
          <w:sz w:val="20"/>
          <w:szCs w:val="20"/>
        </w:rPr>
        <w:t xml:space="preserve">Prodajalec zagotavlja brezhibno tehnično delovanje in splošno garancijo za vozilo ter nadgradnjo za obdobje </w:t>
      </w:r>
      <w:r w:rsidRPr="00932382">
        <w:rPr>
          <w:rFonts w:cstheme="minorHAnsi"/>
          <w:sz w:val="20"/>
          <w:szCs w:val="20"/>
          <w:highlight w:val="lightGray"/>
        </w:rPr>
        <w:t>najmanj 24</w:t>
      </w:r>
      <w:r w:rsidRPr="008A016D">
        <w:rPr>
          <w:rFonts w:cstheme="minorHAnsi"/>
          <w:sz w:val="20"/>
          <w:szCs w:val="20"/>
        </w:rPr>
        <w:t xml:space="preserve"> mesecev od dneva podpisa prevzemnega zapisnika, pri čemer mora blago ob predaji v celoti ustrezati zahtevam iz javnega naročila in te pogodbe.</w:t>
      </w:r>
    </w:p>
    <w:p w14:paraId="0E78394E" w14:textId="3CFE8947" w:rsidR="004C3162" w:rsidRPr="004C3162" w:rsidRDefault="004C3162" w:rsidP="00164CD7">
      <w:pPr>
        <w:pStyle w:val="Odstavekseznama"/>
        <w:numPr>
          <w:ilvl w:val="0"/>
          <w:numId w:val="56"/>
        </w:numPr>
        <w:spacing w:after="0" w:line="240" w:lineRule="auto"/>
        <w:jc w:val="both"/>
        <w:rPr>
          <w:rFonts w:cstheme="minorHAnsi"/>
          <w:sz w:val="20"/>
          <w:szCs w:val="20"/>
        </w:rPr>
      </w:pPr>
      <w:r w:rsidRPr="004C3162">
        <w:rPr>
          <w:rFonts w:cstheme="minorHAnsi"/>
          <w:sz w:val="20"/>
          <w:szCs w:val="20"/>
        </w:rPr>
        <w:t xml:space="preserve">Prodajalec zagotavlja dodatno garancijo za vrtljivi boben, pripadajoče vrtljive, nosilne in pogonske elemente, ter korito v dolžini </w:t>
      </w:r>
      <w:r w:rsidRPr="004C3162">
        <w:rPr>
          <w:rFonts w:cstheme="minorHAnsi"/>
          <w:sz w:val="20"/>
          <w:szCs w:val="20"/>
          <w:highlight w:val="lightGray"/>
        </w:rPr>
        <w:t>najmanj 36</w:t>
      </w:r>
      <w:r w:rsidRPr="004C3162">
        <w:rPr>
          <w:rFonts w:cstheme="minorHAnsi"/>
          <w:sz w:val="20"/>
          <w:szCs w:val="20"/>
        </w:rPr>
        <w:t xml:space="preserve"> mesecev od dneva podpisa prevzemnega zapisnika in garancijo proti </w:t>
      </w:r>
      <w:proofErr w:type="spellStart"/>
      <w:r w:rsidRPr="004C3162">
        <w:rPr>
          <w:rFonts w:cstheme="minorHAnsi"/>
          <w:sz w:val="20"/>
          <w:szCs w:val="20"/>
        </w:rPr>
        <w:t>prerjavenju</w:t>
      </w:r>
      <w:proofErr w:type="spellEnd"/>
      <w:r w:rsidRPr="004C3162">
        <w:rPr>
          <w:rFonts w:cstheme="minorHAnsi"/>
          <w:sz w:val="20"/>
          <w:szCs w:val="20"/>
        </w:rPr>
        <w:t xml:space="preserve"> nadgradnje v dolžini </w:t>
      </w:r>
      <w:r w:rsidRPr="004C3162">
        <w:rPr>
          <w:rFonts w:cstheme="minorHAnsi"/>
          <w:sz w:val="20"/>
          <w:szCs w:val="20"/>
          <w:highlight w:val="lightGray"/>
        </w:rPr>
        <w:t>najmanj 60</w:t>
      </w:r>
      <w:r w:rsidRPr="004C3162">
        <w:rPr>
          <w:rFonts w:cstheme="minorHAnsi"/>
          <w:sz w:val="20"/>
          <w:szCs w:val="20"/>
        </w:rPr>
        <w:t xml:space="preserve"> mesecev od dneva podpisa prevzemnega zapisnika.</w:t>
      </w:r>
    </w:p>
    <w:p w14:paraId="6FED73FF" w14:textId="77777777" w:rsidR="00FD15EF" w:rsidRPr="008A016D" w:rsidRDefault="00FD15EF">
      <w:pPr>
        <w:pStyle w:val="Odstavekseznama"/>
        <w:numPr>
          <w:ilvl w:val="0"/>
          <w:numId w:val="56"/>
        </w:numPr>
        <w:spacing w:after="0" w:line="240" w:lineRule="auto"/>
        <w:jc w:val="both"/>
        <w:rPr>
          <w:rFonts w:cstheme="minorHAnsi"/>
          <w:sz w:val="20"/>
          <w:szCs w:val="20"/>
        </w:rPr>
      </w:pPr>
      <w:r w:rsidRPr="008A016D">
        <w:rPr>
          <w:rFonts w:cstheme="minorHAnsi"/>
          <w:sz w:val="20"/>
          <w:szCs w:val="20"/>
        </w:rPr>
        <w:t>V času trajanja splošne garancije prodajalec zagotavlja brezplačno odpravo napak. Vse stroške v zvezi z garancijo nosi prodajalec.</w:t>
      </w:r>
    </w:p>
    <w:p w14:paraId="0EDAC434" w14:textId="7300F242" w:rsidR="00FD15EF" w:rsidRPr="00182BB9" w:rsidRDefault="00955058" w:rsidP="00182BB9">
      <w:pPr>
        <w:pStyle w:val="Odstavekseznama"/>
        <w:numPr>
          <w:ilvl w:val="0"/>
          <w:numId w:val="56"/>
        </w:numPr>
        <w:spacing w:after="0" w:line="240" w:lineRule="auto"/>
        <w:jc w:val="both"/>
        <w:rPr>
          <w:rFonts w:cstheme="minorHAnsi"/>
          <w:sz w:val="20"/>
          <w:szCs w:val="20"/>
        </w:rPr>
      </w:pPr>
      <w:r w:rsidRPr="00955058">
        <w:rPr>
          <w:rFonts w:cstheme="minorHAnsi"/>
          <w:sz w:val="20"/>
          <w:szCs w:val="20"/>
        </w:rPr>
        <w:t>Pri manjšem popravilu se garancijski rok podaljša za toliko, kolikor časa kupec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r w:rsidR="00FD15EF" w:rsidRPr="00182BB9">
        <w:rPr>
          <w:rFonts w:cstheme="minorHAnsi"/>
          <w:sz w:val="20"/>
          <w:szCs w:val="20"/>
        </w:rPr>
        <w:t>.</w:t>
      </w:r>
    </w:p>
    <w:p w14:paraId="35DE5E3C" w14:textId="2E7876BD" w:rsidR="000E1C72" w:rsidRDefault="000E1C72">
      <w:pPr>
        <w:pStyle w:val="Odstavekseznama"/>
        <w:numPr>
          <w:ilvl w:val="0"/>
          <w:numId w:val="56"/>
        </w:numPr>
        <w:spacing w:after="0" w:line="240" w:lineRule="auto"/>
        <w:jc w:val="both"/>
        <w:rPr>
          <w:rFonts w:cstheme="minorHAnsi"/>
          <w:sz w:val="20"/>
          <w:szCs w:val="20"/>
        </w:rPr>
      </w:pPr>
      <w:r>
        <w:rPr>
          <w:rFonts w:cstheme="minorHAnsi"/>
          <w:sz w:val="20"/>
          <w:szCs w:val="20"/>
        </w:rPr>
        <w:t>Če prodajalec napak ne odpravi v dogovorjenem roku lahko to naredi kupec, na stroške prodajalca.</w:t>
      </w:r>
    </w:p>
    <w:p w14:paraId="43BE6B55" w14:textId="58F50D43" w:rsidR="006C2080" w:rsidRPr="006339FF" w:rsidRDefault="006C2080">
      <w:pPr>
        <w:pStyle w:val="Odstavekseznama"/>
        <w:numPr>
          <w:ilvl w:val="0"/>
          <w:numId w:val="56"/>
        </w:numPr>
        <w:spacing w:after="0" w:line="240" w:lineRule="auto"/>
        <w:jc w:val="both"/>
        <w:rPr>
          <w:rFonts w:cstheme="minorHAnsi"/>
          <w:sz w:val="20"/>
          <w:szCs w:val="20"/>
        </w:rPr>
      </w:pPr>
      <w:r w:rsidRPr="006C2080">
        <w:rPr>
          <w:rFonts w:cstheme="minorHAnsi"/>
          <w:sz w:val="20"/>
          <w:szCs w:val="20"/>
        </w:rPr>
        <w:t xml:space="preserve">Če prodajalec v primernem roku ne popravi ali ne zamenja stvari, lahko kupec </w:t>
      </w:r>
      <w:r>
        <w:rPr>
          <w:rFonts w:cstheme="minorHAnsi"/>
          <w:sz w:val="20"/>
          <w:szCs w:val="20"/>
        </w:rPr>
        <w:t xml:space="preserve">tudi </w:t>
      </w:r>
      <w:r w:rsidRPr="006C2080">
        <w:rPr>
          <w:rFonts w:cstheme="minorHAnsi"/>
          <w:sz w:val="20"/>
          <w:szCs w:val="20"/>
        </w:rPr>
        <w:t>odstopi od pogodbe in zahteva odškodnino</w:t>
      </w:r>
      <w:r>
        <w:rPr>
          <w:rFonts w:cstheme="minorHAnsi"/>
          <w:sz w:val="20"/>
          <w:szCs w:val="20"/>
        </w:rPr>
        <w:t>.</w:t>
      </w:r>
    </w:p>
    <w:p w14:paraId="66539F53" w14:textId="77777777" w:rsidR="00FD15EF" w:rsidRPr="008A016D" w:rsidRDefault="00FD15EF" w:rsidP="006339FF">
      <w:pPr>
        <w:pStyle w:val="Poglen"/>
      </w:pPr>
    </w:p>
    <w:p w14:paraId="3114251F" w14:textId="77777777" w:rsidR="00FD15EF" w:rsidRPr="008A016D" w:rsidRDefault="00FD15EF" w:rsidP="00525555">
      <w:pPr>
        <w:keepNext/>
        <w:shd w:val="clear" w:color="auto" w:fill="FFFFFF"/>
        <w:spacing w:after="0" w:line="240" w:lineRule="auto"/>
        <w:jc w:val="both"/>
        <w:rPr>
          <w:rFonts w:cstheme="minorHAnsi"/>
          <w:sz w:val="20"/>
          <w:szCs w:val="20"/>
        </w:rPr>
      </w:pPr>
      <w:r w:rsidRPr="008A016D">
        <w:rPr>
          <w:rFonts w:cstheme="minorHAnsi"/>
          <w:sz w:val="20"/>
          <w:szCs w:val="20"/>
        </w:rPr>
        <w:t>Pogodbeni stranki se morata nemudoma obveščati o vsaki spremembi bistvenih pogojev, ki lahko vplivajo na izvajanje del po tej pogodbi. Vsa medsebojna razmerja bosta pogodbeni stranki reševali sporazumno in se medsebojno obveščali.</w:t>
      </w:r>
    </w:p>
    <w:p w14:paraId="6CE0D44D" w14:textId="77777777" w:rsidR="00FD15EF" w:rsidRPr="008A016D" w:rsidRDefault="00FD15EF" w:rsidP="00FD15EF">
      <w:pPr>
        <w:spacing w:after="0" w:line="240" w:lineRule="auto"/>
        <w:jc w:val="both"/>
        <w:rPr>
          <w:rFonts w:cstheme="minorHAnsi"/>
          <w:i/>
          <w:sz w:val="20"/>
          <w:szCs w:val="20"/>
        </w:rPr>
      </w:pPr>
    </w:p>
    <w:p w14:paraId="390ECDED" w14:textId="41A60C12" w:rsidR="00FD15EF" w:rsidRPr="006339FF" w:rsidRDefault="00FD15EF">
      <w:pPr>
        <w:keepNext/>
        <w:numPr>
          <w:ilvl w:val="0"/>
          <w:numId w:val="47"/>
        </w:numPr>
        <w:spacing w:after="0" w:line="240" w:lineRule="auto"/>
        <w:ind w:left="714" w:hanging="357"/>
        <w:jc w:val="both"/>
        <w:outlineLvl w:val="0"/>
        <w:rPr>
          <w:rFonts w:cstheme="minorHAnsi"/>
          <w:sz w:val="20"/>
          <w:szCs w:val="20"/>
        </w:rPr>
      </w:pPr>
      <w:r w:rsidRPr="008A016D">
        <w:rPr>
          <w:rFonts w:cstheme="minorHAnsi"/>
          <w:b/>
          <w:sz w:val="20"/>
          <w:szCs w:val="20"/>
        </w:rPr>
        <w:t>SKRBNIKI POGODBE</w:t>
      </w:r>
    </w:p>
    <w:p w14:paraId="580115EB" w14:textId="77777777" w:rsidR="00FD15EF" w:rsidRPr="008A016D" w:rsidRDefault="00FD15EF" w:rsidP="006339FF">
      <w:pPr>
        <w:pStyle w:val="Poglen"/>
      </w:pPr>
    </w:p>
    <w:p w14:paraId="3CB2AEFD" w14:textId="77777777" w:rsidR="00FD15EF" w:rsidRPr="00932382" w:rsidRDefault="00FD15EF">
      <w:pPr>
        <w:pStyle w:val="Odstavekseznama1"/>
        <w:numPr>
          <w:ilvl w:val="0"/>
          <w:numId w:val="49"/>
        </w:numPr>
        <w:rPr>
          <w:rFonts w:asciiTheme="minorHAnsi" w:eastAsia="Times New Roman" w:hAnsiTheme="minorHAnsi" w:cstheme="minorHAnsi"/>
          <w:szCs w:val="20"/>
        </w:rPr>
      </w:pPr>
      <w:r w:rsidRPr="00932382">
        <w:rPr>
          <w:rFonts w:asciiTheme="minorHAnsi" w:eastAsia="Times New Roman" w:hAnsiTheme="minorHAnsi" w:cstheme="minorHAnsi"/>
          <w:szCs w:val="20"/>
        </w:rPr>
        <w:t xml:space="preserve">Skrbnik pogodbe s strani kupca je Dušan Rupnik, e-naslov: </w:t>
      </w:r>
      <w:hyperlink r:id="rId11" w:history="1">
        <w:r w:rsidRPr="00932382">
          <w:rPr>
            <w:rStyle w:val="Hiperpovezava"/>
            <w:rFonts w:asciiTheme="minorHAnsi" w:hAnsiTheme="minorHAnsi" w:cstheme="minorHAnsi"/>
            <w:szCs w:val="20"/>
          </w:rPr>
          <w:t>dusan.rupnik</w:t>
        </w:r>
        <w:r w:rsidRPr="00932382">
          <w:rPr>
            <w:rStyle w:val="Hiperpovezava"/>
            <w:rFonts w:asciiTheme="minorHAnsi" w:eastAsia="Times New Roman" w:hAnsiTheme="minorHAnsi" w:cstheme="minorHAnsi"/>
            <w:szCs w:val="20"/>
          </w:rPr>
          <w:t>@komunala-slb.si</w:t>
        </w:r>
      </w:hyperlink>
      <w:r w:rsidRPr="00932382">
        <w:rPr>
          <w:rStyle w:val="Hiperpovezava"/>
          <w:rFonts w:asciiTheme="minorHAnsi" w:eastAsia="Times New Roman" w:hAnsiTheme="minorHAnsi" w:cstheme="minorHAnsi"/>
          <w:szCs w:val="20"/>
        </w:rPr>
        <w:t xml:space="preserve"> </w:t>
      </w:r>
      <w:r w:rsidRPr="00932382">
        <w:rPr>
          <w:rFonts w:asciiTheme="minorHAnsi" w:eastAsia="Times New Roman" w:hAnsiTheme="minorHAnsi" w:cstheme="minorHAnsi"/>
          <w:szCs w:val="20"/>
        </w:rPr>
        <w:t>.</w:t>
      </w:r>
      <w:r w:rsidRPr="00932382">
        <w:rPr>
          <w:rFonts w:asciiTheme="minorHAnsi" w:eastAsia="Times New Roman" w:hAnsiTheme="minorHAnsi" w:cstheme="minorHAnsi"/>
          <w:szCs w:val="20"/>
        </w:rPr>
        <w:tab/>
      </w:r>
    </w:p>
    <w:p w14:paraId="2DEFF8DA" w14:textId="77777777" w:rsidR="00FD15EF" w:rsidRPr="00932382" w:rsidRDefault="00FD15EF">
      <w:pPr>
        <w:pStyle w:val="Odstavekseznama1"/>
        <w:numPr>
          <w:ilvl w:val="0"/>
          <w:numId w:val="49"/>
        </w:numPr>
        <w:rPr>
          <w:rFonts w:asciiTheme="minorHAnsi" w:eastAsia="Times New Roman" w:hAnsiTheme="minorHAnsi" w:cstheme="minorHAnsi"/>
          <w:szCs w:val="20"/>
        </w:rPr>
      </w:pPr>
      <w:r w:rsidRPr="00932382">
        <w:rPr>
          <w:rFonts w:asciiTheme="minorHAnsi" w:hAnsiTheme="minorHAnsi" w:cstheme="minorHAnsi"/>
          <w:szCs w:val="20"/>
        </w:rPr>
        <w:t xml:space="preserve">Skrbniki pogodbe s strani prodajalca je: </w:t>
      </w:r>
      <w:r w:rsidRPr="00932382">
        <w:rPr>
          <w:rFonts w:asciiTheme="minorHAnsi" w:hAnsiTheme="minorHAnsi" w:cstheme="minorHAnsi"/>
          <w:szCs w:val="20"/>
          <w:highlight w:val="lightGray"/>
        </w:rPr>
        <w:t>Ime in priimek</w:t>
      </w:r>
      <w:r w:rsidRPr="00932382">
        <w:rPr>
          <w:rFonts w:asciiTheme="minorHAnsi" w:hAnsiTheme="minorHAnsi" w:cstheme="minorHAnsi"/>
          <w:szCs w:val="20"/>
        </w:rPr>
        <w:t xml:space="preserve">, e-naslov: </w:t>
      </w:r>
      <w:proofErr w:type="spellStart"/>
      <w:r w:rsidRPr="00932382">
        <w:rPr>
          <w:rFonts w:asciiTheme="minorHAnsi" w:hAnsiTheme="minorHAnsi" w:cstheme="minorHAnsi"/>
          <w:szCs w:val="20"/>
          <w:highlight w:val="lightGray"/>
        </w:rPr>
        <w:t>xxxxx</w:t>
      </w:r>
      <w:proofErr w:type="spellEnd"/>
    </w:p>
    <w:p w14:paraId="6A2A8DF9" w14:textId="77777777" w:rsidR="00FD15EF" w:rsidRPr="00932382" w:rsidRDefault="00FD15EF">
      <w:pPr>
        <w:numPr>
          <w:ilvl w:val="0"/>
          <w:numId w:val="49"/>
        </w:numPr>
        <w:spacing w:after="0" w:line="240" w:lineRule="auto"/>
        <w:jc w:val="both"/>
        <w:rPr>
          <w:rFonts w:cstheme="minorHAnsi"/>
          <w:sz w:val="20"/>
          <w:szCs w:val="20"/>
        </w:rPr>
      </w:pPr>
      <w:r w:rsidRPr="00932382">
        <w:rPr>
          <w:rFonts w:cstheme="minorHAnsi"/>
          <w:sz w:val="20"/>
          <w:szCs w:val="20"/>
        </w:rPr>
        <w:t>Prodajalec mora kupca pisno obvestiti o morebitni zamenjavi skrbnika ali spremembi njegovega e-naslova.</w:t>
      </w:r>
    </w:p>
    <w:p w14:paraId="7D956DEF" w14:textId="77777777" w:rsidR="00FD15EF" w:rsidRPr="008A016D" w:rsidRDefault="00FD15EF" w:rsidP="00FD15EF">
      <w:pPr>
        <w:spacing w:after="0" w:line="240" w:lineRule="auto"/>
        <w:jc w:val="both"/>
        <w:rPr>
          <w:rFonts w:cstheme="minorHAnsi"/>
          <w:sz w:val="20"/>
          <w:szCs w:val="20"/>
        </w:rPr>
      </w:pPr>
    </w:p>
    <w:p w14:paraId="77315C04" w14:textId="095BDCE9" w:rsidR="00FD15EF" w:rsidRPr="006339FF" w:rsidRDefault="00FD15EF">
      <w:pPr>
        <w:numPr>
          <w:ilvl w:val="0"/>
          <w:numId w:val="47"/>
        </w:numPr>
        <w:spacing w:after="0" w:line="240" w:lineRule="auto"/>
        <w:jc w:val="both"/>
        <w:outlineLvl w:val="0"/>
        <w:rPr>
          <w:rFonts w:cstheme="minorHAnsi"/>
          <w:sz w:val="20"/>
          <w:szCs w:val="20"/>
        </w:rPr>
      </w:pPr>
      <w:r w:rsidRPr="008A016D">
        <w:rPr>
          <w:rFonts w:cstheme="minorHAnsi"/>
          <w:b/>
          <w:sz w:val="20"/>
          <w:szCs w:val="20"/>
        </w:rPr>
        <w:t>FINANČNA ZAVAROVANJA</w:t>
      </w:r>
    </w:p>
    <w:p w14:paraId="1EF56A4B" w14:textId="77777777" w:rsidR="00FD15EF" w:rsidRPr="008A016D" w:rsidRDefault="00FD15EF" w:rsidP="006339FF">
      <w:pPr>
        <w:pStyle w:val="Poglen"/>
      </w:pPr>
      <w:bookmarkStart w:id="9" w:name="_Toc355690822"/>
    </w:p>
    <w:p w14:paraId="47FB8ED2" w14:textId="7A14F200" w:rsidR="00FD15EF" w:rsidRPr="008A016D" w:rsidRDefault="00FD15EF">
      <w:pPr>
        <w:numPr>
          <w:ilvl w:val="0"/>
          <w:numId w:val="50"/>
        </w:numPr>
        <w:spacing w:after="0" w:line="240" w:lineRule="auto"/>
        <w:jc w:val="both"/>
        <w:rPr>
          <w:rFonts w:cstheme="minorHAnsi"/>
          <w:sz w:val="20"/>
          <w:szCs w:val="20"/>
        </w:rPr>
      </w:pPr>
      <w:r w:rsidRPr="008A016D">
        <w:rPr>
          <w:rFonts w:cstheme="minorHAnsi"/>
          <w:sz w:val="20"/>
          <w:szCs w:val="20"/>
        </w:rPr>
        <w:t xml:space="preserve">Prodajalec mora </w:t>
      </w:r>
      <w:r w:rsidR="003457D2">
        <w:rPr>
          <w:rFonts w:cstheme="minorHAnsi"/>
          <w:sz w:val="20"/>
          <w:szCs w:val="20"/>
        </w:rPr>
        <w:t>najkasneje v 15 dneh po podpisu</w:t>
      </w:r>
      <w:r w:rsidRPr="008A016D">
        <w:rPr>
          <w:rFonts w:cstheme="minorHAnsi"/>
          <w:sz w:val="20"/>
          <w:szCs w:val="20"/>
        </w:rPr>
        <w:t xml:space="preserve"> pogodbe kot jamstvo za dobro izvedbo pogodbenih obveznosti kupcu izročiti </w:t>
      </w:r>
      <w:r w:rsidRPr="003457D2">
        <w:rPr>
          <w:rFonts w:cstheme="minorHAnsi"/>
          <w:sz w:val="20"/>
          <w:szCs w:val="20"/>
          <w:highlight w:val="lightGray"/>
        </w:rPr>
        <w:t>eno (1) bianco podpisano in žigosano menico z menič</w:t>
      </w:r>
      <w:r w:rsidR="003457D2">
        <w:rPr>
          <w:rFonts w:cstheme="minorHAnsi"/>
          <w:sz w:val="20"/>
          <w:szCs w:val="20"/>
          <w:highlight w:val="lightGray"/>
        </w:rPr>
        <w:t>no</w:t>
      </w:r>
      <w:r w:rsidRPr="003457D2">
        <w:rPr>
          <w:rFonts w:cstheme="minorHAnsi"/>
          <w:sz w:val="20"/>
          <w:szCs w:val="20"/>
          <w:highlight w:val="lightGray"/>
        </w:rPr>
        <w:t xml:space="preserve"> izjav</w:t>
      </w:r>
      <w:r w:rsidR="003457D2">
        <w:rPr>
          <w:rFonts w:cstheme="minorHAnsi"/>
          <w:sz w:val="20"/>
          <w:szCs w:val="20"/>
          <w:highlight w:val="lightGray"/>
        </w:rPr>
        <w:t>o</w:t>
      </w:r>
      <w:r w:rsidR="003457D2" w:rsidRPr="003457D2">
        <w:rPr>
          <w:rFonts w:cstheme="minorHAnsi"/>
          <w:sz w:val="20"/>
          <w:szCs w:val="20"/>
          <w:highlight w:val="lightGray"/>
        </w:rPr>
        <w:t xml:space="preserve"> / bančno garancijo / kavcijsko zavarovanje</w:t>
      </w:r>
      <w:r w:rsidRPr="008A016D">
        <w:rPr>
          <w:rFonts w:cstheme="minorHAnsi"/>
          <w:sz w:val="20"/>
          <w:szCs w:val="20"/>
        </w:rPr>
        <w:t xml:space="preserve"> v višini</w:t>
      </w:r>
      <w:r w:rsidR="00525555">
        <w:rPr>
          <w:rFonts w:cstheme="minorHAnsi"/>
          <w:sz w:val="20"/>
          <w:szCs w:val="20"/>
        </w:rPr>
        <w:t xml:space="preserve"> </w:t>
      </w:r>
      <w:r w:rsidR="00525555" w:rsidRPr="00525555">
        <w:rPr>
          <w:rFonts w:cstheme="minorHAnsi"/>
          <w:sz w:val="20"/>
          <w:szCs w:val="20"/>
        </w:rPr>
        <w:t>10 % pogodbene vrednosti z DDV</w:t>
      </w:r>
      <w:r w:rsidR="00525555">
        <w:rPr>
          <w:rFonts w:cstheme="minorHAnsi"/>
          <w:sz w:val="20"/>
          <w:szCs w:val="20"/>
        </w:rPr>
        <w:t>, kar znaša</w:t>
      </w:r>
      <w:r w:rsidRPr="008A016D">
        <w:rPr>
          <w:rFonts w:cstheme="minorHAnsi"/>
          <w:sz w:val="20"/>
          <w:szCs w:val="20"/>
        </w:rPr>
        <w:t xml:space="preserve"> </w:t>
      </w:r>
      <w:proofErr w:type="spellStart"/>
      <w:r w:rsidRPr="008A016D">
        <w:rPr>
          <w:rFonts w:cstheme="minorHAnsi"/>
          <w:sz w:val="20"/>
          <w:szCs w:val="20"/>
          <w:highlight w:val="lightGray"/>
        </w:rPr>
        <w:t>x.xxx,xx</w:t>
      </w:r>
      <w:proofErr w:type="spellEnd"/>
      <w:r w:rsidRPr="008A016D">
        <w:rPr>
          <w:rFonts w:cstheme="minorHAnsi"/>
          <w:sz w:val="20"/>
          <w:szCs w:val="20"/>
        </w:rPr>
        <w:t xml:space="preserve"> </w:t>
      </w:r>
      <w:r w:rsidR="00DF5272">
        <w:rPr>
          <w:rFonts w:cstheme="minorHAnsi"/>
          <w:sz w:val="20"/>
          <w:szCs w:val="20"/>
        </w:rPr>
        <w:t>€</w:t>
      </w:r>
      <w:r w:rsidRPr="008A016D">
        <w:rPr>
          <w:rFonts w:cstheme="minorHAnsi"/>
          <w:sz w:val="20"/>
          <w:szCs w:val="20"/>
        </w:rPr>
        <w:t xml:space="preserve"> s pooblastilom za izpolnitev, z oznako „Brez protesta“, plačljivo na prvi poziv in veljavno </w:t>
      </w:r>
      <w:r w:rsidR="00525555" w:rsidRPr="00525555">
        <w:rPr>
          <w:rFonts w:cstheme="minorHAnsi"/>
          <w:sz w:val="20"/>
          <w:szCs w:val="20"/>
        </w:rPr>
        <w:t>30 dni po roku dobave</w:t>
      </w:r>
      <w:r w:rsidR="00525555">
        <w:rPr>
          <w:rFonts w:cstheme="minorHAnsi"/>
          <w:sz w:val="20"/>
          <w:szCs w:val="20"/>
        </w:rPr>
        <w:t xml:space="preserve">, t.j. do </w:t>
      </w:r>
      <w:r w:rsidR="00525555" w:rsidRPr="00525555">
        <w:rPr>
          <w:rFonts w:cstheme="minorHAnsi"/>
          <w:sz w:val="20"/>
          <w:szCs w:val="20"/>
          <w:highlight w:val="lightGray"/>
        </w:rPr>
        <w:t>dd.mm.llll</w:t>
      </w:r>
      <w:r w:rsidRPr="008A016D">
        <w:rPr>
          <w:rFonts w:cstheme="minorHAnsi"/>
          <w:sz w:val="20"/>
          <w:szCs w:val="20"/>
        </w:rPr>
        <w:t>.</w:t>
      </w:r>
    </w:p>
    <w:p w14:paraId="18A2E462" w14:textId="77777777" w:rsidR="00FD15EF" w:rsidRPr="008A016D" w:rsidRDefault="00FD15EF">
      <w:pPr>
        <w:pStyle w:val="Brezrazmikov"/>
        <w:numPr>
          <w:ilvl w:val="0"/>
          <w:numId w:val="50"/>
        </w:numPr>
        <w:rPr>
          <w:rFonts w:cstheme="minorHAnsi"/>
          <w:sz w:val="20"/>
          <w:szCs w:val="20"/>
        </w:rPr>
      </w:pPr>
      <w:r w:rsidRPr="008A016D">
        <w:rPr>
          <w:rFonts w:cstheme="minorHAnsi"/>
          <w:sz w:val="20"/>
          <w:szCs w:val="20"/>
        </w:rPr>
        <w:t>Finančno zavarovanje lahko kupec unovči pod naslednjimi pogoji:</w:t>
      </w:r>
    </w:p>
    <w:p w14:paraId="3C205221" w14:textId="585F88BE" w:rsidR="00FD15EF" w:rsidRDefault="00FD15EF">
      <w:pPr>
        <w:pStyle w:val="Brezrazmikov"/>
        <w:numPr>
          <w:ilvl w:val="0"/>
          <w:numId w:val="59"/>
        </w:numPr>
        <w:rPr>
          <w:rFonts w:cstheme="minorHAnsi"/>
          <w:sz w:val="20"/>
          <w:szCs w:val="20"/>
        </w:rPr>
      </w:pPr>
      <w:r w:rsidRPr="008A016D">
        <w:rPr>
          <w:rFonts w:cstheme="minorHAnsi"/>
          <w:sz w:val="20"/>
          <w:szCs w:val="20"/>
        </w:rPr>
        <w:t xml:space="preserve">če se izkaže, da </w:t>
      </w:r>
      <w:r w:rsidR="006339FF">
        <w:rPr>
          <w:rFonts w:cstheme="minorHAnsi"/>
          <w:sz w:val="20"/>
          <w:szCs w:val="20"/>
        </w:rPr>
        <w:t>blago ne bo v celoti dostavljeno tudi v dodatno postavljenem roku dobave</w:t>
      </w:r>
      <w:r w:rsidRPr="008A016D">
        <w:rPr>
          <w:rFonts w:cstheme="minorHAnsi"/>
          <w:sz w:val="20"/>
          <w:szCs w:val="20"/>
        </w:rPr>
        <w:t>;</w:t>
      </w:r>
    </w:p>
    <w:p w14:paraId="7DDAA10C" w14:textId="0400A053" w:rsidR="006339FF" w:rsidRPr="008A016D" w:rsidRDefault="006339FF">
      <w:pPr>
        <w:pStyle w:val="Brezrazmikov"/>
        <w:numPr>
          <w:ilvl w:val="0"/>
          <w:numId w:val="59"/>
        </w:numPr>
        <w:rPr>
          <w:rFonts w:cstheme="minorHAnsi"/>
          <w:sz w:val="20"/>
          <w:szCs w:val="20"/>
        </w:rPr>
      </w:pPr>
      <w:r>
        <w:rPr>
          <w:rFonts w:cstheme="minorHAnsi"/>
          <w:sz w:val="20"/>
          <w:szCs w:val="20"/>
        </w:rPr>
        <w:t>če blago v celoti ne ustreza tehničnim zahtevam naročnika in dokumentacije v zvezi z oddajo javnega naročila in prodajalec pomanjkljivosti ne odpravi v dogovorjenem roku;</w:t>
      </w:r>
    </w:p>
    <w:p w14:paraId="5100E21B" w14:textId="69B17543" w:rsidR="00FD15EF" w:rsidRDefault="00DF5272">
      <w:pPr>
        <w:pStyle w:val="Brezrazmikov"/>
        <w:numPr>
          <w:ilvl w:val="0"/>
          <w:numId w:val="59"/>
        </w:numPr>
        <w:rPr>
          <w:rFonts w:cstheme="minorHAnsi"/>
          <w:sz w:val="20"/>
          <w:szCs w:val="20"/>
        </w:rPr>
      </w:pPr>
      <w:r>
        <w:rPr>
          <w:rFonts w:cstheme="minorHAnsi"/>
          <w:sz w:val="20"/>
          <w:szCs w:val="20"/>
        </w:rPr>
        <w:t xml:space="preserve">če </w:t>
      </w:r>
      <w:r w:rsidR="006339FF">
        <w:rPr>
          <w:rFonts w:cstheme="minorHAnsi"/>
          <w:sz w:val="20"/>
          <w:szCs w:val="20"/>
        </w:rPr>
        <w:t>prodajalec servisnih storitev po tej pogodbi ne opravi ali jih ne opravi v potrebnem obsegu, kakovosti in roku;</w:t>
      </w:r>
    </w:p>
    <w:p w14:paraId="2511AEF1" w14:textId="290BADCC" w:rsidR="006339FF" w:rsidRPr="006339FF" w:rsidRDefault="006339FF">
      <w:pPr>
        <w:pStyle w:val="Brezrazmikov"/>
        <w:numPr>
          <w:ilvl w:val="0"/>
          <w:numId w:val="59"/>
        </w:numPr>
        <w:rPr>
          <w:rFonts w:cstheme="minorHAnsi"/>
          <w:sz w:val="20"/>
          <w:szCs w:val="20"/>
        </w:rPr>
      </w:pPr>
      <w:r w:rsidRPr="008A016D">
        <w:rPr>
          <w:rFonts w:cstheme="minorHAnsi"/>
          <w:sz w:val="20"/>
          <w:szCs w:val="20"/>
        </w:rPr>
        <w:t>če kupec razdre pogodbo zaradi kršitev ali zamude na strani prodajalca</w:t>
      </w:r>
      <w:r>
        <w:rPr>
          <w:rFonts w:cstheme="minorHAnsi"/>
          <w:sz w:val="20"/>
          <w:szCs w:val="20"/>
        </w:rPr>
        <w:t>.</w:t>
      </w:r>
    </w:p>
    <w:p w14:paraId="4B6DFBBF" w14:textId="1FFD71CB" w:rsidR="00FD15EF" w:rsidRPr="006339FF" w:rsidRDefault="00FD15EF">
      <w:pPr>
        <w:numPr>
          <w:ilvl w:val="0"/>
          <w:numId w:val="50"/>
        </w:numPr>
        <w:spacing w:after="0" w:line="240" w:lineRule="auto"/>
        <w:jc w:val="both"/>
        <w:rPr>
          <w:rFonts w:cstheme="minorHAnsi"/>
          <w:sz w:val="20"/>
          <w:szCs w:val="20"/>
        </w:rPr>
      </w:pPr>
      <w:r w:rsidRPr="008A016D">
        <w:rPr>
          <w:rFonts w:cstheme="minorHAnsi"/>
          <w:sz w:val="20"/>
          <w:szCs w:val="20"/>
        </w:rPr>
        <w:t>Predložitev zavarovanja za dobro izvedbo pogodbenih obveznosti je pogoj za veljavnost te pogodbe.</w:t>
      </w:r>
    </w:p>
    <w:p w14:paraId="555FA0F5" w14:textId="77777777" w:rsidR="00FD15EF" w:rsidRPr="008A016D" w:rsidRDefault="00FD15EF" w:rsidP="000E1C72">
      <w:pPr>
        <w:pStyle w:val="Poglen"/>
      </w:pPr>
      <w:bookmarkStart w:id="10" w:name="_Hlk178749583"/>
    </w:p>
    <w:p w14:paraId="50AEB749" w14:textId="77777777" w:rsidR="00FD15EF" w:rsidRPr="008A016D" w:rsidRDefault="00FD15EF">
      <w:pPr>
        <w:numPr>
          <w:ilvl w:val="0"/>
          <w:numId w:val="33"/>
        </w:numPr>
        <w:spacing w:after="0" w:line="240" w:lineRule="auto"/>
        <w:jc w:val="both"/>
        <w:rPr>
          <w:rFonts w:cstheme="minorHAnsi"/>
          <w:sz w:val="20"/>
          <w:szCs w:val="20"/>
        </w:rPr>
      </w:pPr>
      <w:r w:rsidRPr="008A016D">
        <w:rPr>
          <w:rFonts w:cstheme="minorHAnsi"/>
          <w:sz w:val="20"/>
          <w:szCs w:val="20"/>
        </w:rPr>
        <w:t>V kolikor kupec unovči finančno zavarovanje za dobro izvedbo pogodbenih obveznosti, mora prodajalec predložiti kupcu v roku štirinajst (14) dni od unovčenja zavarovanja novo zavarovanje za dobro izvedbo pogodbenih obveznosti v enaki višini in z enako končno veljavnostjo kot prvotno zavarovanje za dobro izvedbo pogodbenih obveznosti.</w:t>
      </w:r>
    </w:p>
    <w:p w14:paraId="59BA5504" w14:textId="77777777" w:rsidR="00FD15EF" w:rsidRPr="008A016D" w:rsidRDefault="00FD15EF">
      <w:pPr>
        <w:numPr>
          <w:ilvl w:val="0"/>
          <w:numId w:val="33"/>
        </w:numPr>
        <w:spacing w:after="0" w:line="240" w:lineRule="auto"/>
        <w:jc w:val="both"/>
        <w:rPr>
          <w:rFonts w:cstheme="minorHAnsi"/>
          <w:sz w:val="20"/>
          <w:szCs w:val="20"/>
        </w:rPr>
      </w:pPr>
      <w:r w:rsidRPr="008A016D">
        <w:rPr>
          <w:rFonts w:cstheme="minorHAnsi"/>
          <w:sz w:val="20"/>
          <w:szCs w:val="20"/>
        </w:rPr>
        <w:t>Unovčenje finančnega zavarovanja za zavarovanje dobre izvedbe obveznosti ne odvezuje prodajalca od njegove obveznosti, povrniti kupcu škodo v višini zneska razlike med višino dejanske škode, ki jo je kupec zaradi neizpolnjevanja obveznosti pogodbe utrpel in zneskom unovčenega finančnega zavarovanja za zavarovanje dobre izvedbe obveznosti.</w:t>
      </w:r>
    </w:p>
    <w:bookmarkEnd w:id="10"/>
    <w:p w14:paraId="05241D34" w14:textId="77777777" w:rsidR="00DF5272" w:rsidRPr="008A016D" w:rsidRDefault="00DF5272" w:rsidP="000E1C72">
      <w:pPr>
        <w:pStyle w:val="Poglen"/>
      </w:pPr>
    </w:p>
    <w:p w14:paraId="4AD56469" w14:textId="5F6E136B" w:rsidR="00DF5272" w:rsidRPr="008A016D" w:rsidRDefault="00DF5272">
      <w:pPr>
        <w:numPr>
          <w:ilvl w:val="0"/>
          <w:numId w:val="65"/>
        </w:numPr>
        <w:spacing w:after="0" w:line="240" w:lineRule="auto"/>
        <w:jc w:val="both"/>
        <w:rPr>
          <w:rFonts w:cstheme="minorHAnsi"/>
          <w:sz w:val="20"/>
          <w:szCs w:val="20"/>
        </w:rPr>
      </w:pPr>
      <w:r w:rsidRPr="008A016D">
        <w:rPr>
          <w:rFonts w:cstheme="minorHAnsi"/>
          <w:sz w:val="20"/>
          <w:szCs w:val="20"/>
        </w:rPr>
        <w:t xml:space="preserve">Prodajalec mora </w:t>
      </w:r>
      <w:r w:rsidR="005E5053">
        <w:rPr>
          <w:rFonts w:cstheme="minorHAnsi"/>
          <w:sz w:val="20"/>
          <w:szCs w:val="20"/>
        </w:rPr>
        <w:t xml:space="preserve">v 15 dneh po podpisu </w:t>
      </w:r>
      <w:r>
        <w:rPr>
          <w:rFonts w:cstheme="minorHAnsi"/>
          <w:sz w:val="20"/>
          <w:szCs w:val="20"/>
        </w:rPr>
        <w:t xml:space="preserve">prevzemnega zapisnika </w:t>
      </w:r>
      <w:r w:rsidRPr="008A016D">
        <w:rPr>
          <w:rFonts w:cstheme="minorHAnsi"/>
          <w:sz w:val="20"/>
          <w:szCs w:val="20"/>
        </w:rPr>
        <w:t xml:space="preserve">kot jamstvo za </w:t>
      </w:r>
      <w:r>
        <w:rPr>
          <w:rFonts w:cstheme="minorHAnsi"/>
          <w:sz w:val="20"/>
          <w:szCs w:val="20"/>
        </w:rPr>
        <w:t>odpravo napak v garancijski dobi</w:t>
      </w:r>
      <w:r w:rsidRPr="008A016D">
        <w:rPr>
          <w:rFonts w:cstheme="minorHAnsi"/>
          <w:sz w:val="20"/>
          <w:szCs w:val="20"/>
        </w:rPr>
        <w:t xml:space="preserve"> kupcu izročiti </w:t>
      </w:r>
      <w:r w:rsidR="003457D2" w:rsidRPr="003457D2">
        <w:rPr>
          <w:rFonts w:cstheme="minorHAnsi"/>
          <w:sz w:val="20"/>
          <w:szCs w:val="20"/>
        </w:rPr>
        <w:t xml:space="preserve">eno </w:t>
      </w:r>
      <w:r w:rsidR="003457D2" w:rsidRPr="003457D2">
        <w:rPr>
          <w:rFonts w:cstheme="minorHAnsi"/>
          <w:sz w:val="20"/>
          <w:szCs w:val="20"/>
          <w:highlight w:val="lightGray"/>
        </w:rPr>
        <w:t xml:space="preserve">(1) bianco podpisano in žigosano menico z menično </w:t>
      </w:r>
      <w:r w:rsidR="003457D2" w:rsidRPr="005E5053">
        <w:rPr>
          <w:rFonts w:cstheme="minorHAnsi"/>
          <w:sz w:val="20"/>
          <w:szCs w:val="20"/>
          <w:highlight w:val="lightGray"/>
        </w:rPr>
        <w:t>izjavo /</w:t>
      </w:r>
      <w:r w:rsidR="003457D2" w:rsidRPr="003457D2">
        <w:rPr>
          <w:rFonts w:cstheme="minorHAnsi"/>
          <w:sz w:val="20"/>
          <w:szCs w:val="20"/>
          <w:highlight w:val="lightGray"/>
        </w:rPr>
        <w:t xml:space="preserve"> bančno garancijo / kavcijsko zavarovanje</w:t>
      </w:r>
      <w:r w:rsidR="003457D2" w:rsidRPr="003457D2">
        <w:rPr>
          <w:rFonts w:cstheme="minorHAnsi"/>
          <w:sz w:val="20"/>
          <w:szCs w:val="20"/>
        </w:rPr>
        <w:t xml:space="preserve"> </w:t>
      </w:r>
      <w:r w:rsidRPr="008A016D">
        <w:rPr>
          <w:rFonts w:cstheme="minorHAnsi"/>
          <w:sz w:val="20"/>
          <w:szCs w:val="20"/>
        </w:rPr>
        <w:t>v višini</w:t>
      </w:r>
      <w:r>
        <w:rPr>
          <w:rFonts w:cstheme="minorHAnsi"/>
          <w:sz w:val="20"/>
          <w:szCs w:val="20"/>
        </w:rPr>
        <w:t xml:space="preserve"> 5</w:t>
      </w:r>
      <w:r w:rsidRPr="00525555">
        <w:rPr>
          <w:rFonts w:cstheme="minorHAnsi"/>
          <w:sz w:val="20"/>
          <w:szCs w:val="20"/>
        </w:rPr>
        <w:t xml:space="preserve"> % pogodbene vrednosti z DDV</w:t>
      </w:r>
      <w:r>
        <w:rPr>
          <w:rFonts w:cstheme="minorHAnsi"/>
          <w:sz w:val="20"/>
          <w:szCs w:val="20"/>
        </w:rPr>
        <w:t>, kar znaša</w:t>
      </w:r>
      <w:r w:rsidRPr="008A016D">
        <w:rPr>
          <w:rFonts w:cstheme="minorHAnsi"/>
          <w:sz w:val="20"/>
          <w:szCs w:val="20"/>
        </w:rPr>
        <w:t xml:space="preserve"> </w:t>
      </w:r>
      <w:proofErr w:type="spellStart"/>
      <w:r w:rsidRPr="008A016D">
        <w:rPr>
          <w:rFonts w:cstheme="minorHAnsi"/>
          <w:sz w:val="20"/>
          <w:szCs w:val="20"/>
          <w:highlight w:val="lightGray"/>
        </w:rPr>
        <w:t>x.xxx,xx</w:t>
      </w:r>
      <w:proofErr w:type="spellEnd"/>
      <w:r w:rsidRPr="008A016D">
        <w:rPr>
          <w:rFonts w:cstheme="minorHAnsi"/>
          <w:sz w:val="20"/>
          <w:szCs w:val="20"/>
        </w:rPr>
        <w:t xml:space="preserve"> </w:t>
      </w:r>
      <w:r>
        <w:rPr>
          <w:rFonts w:cstheme="minorHAnsi"/>
          <w:sz w:val="20"/>
          <w:szCs w:val="20"/>
        </w:rPr>
        <w:t>€</w:t>
      </w:r>
      <w:r w:rsidRPr="008A016D">
        <w:rPr>
          <w:rFonts w:cstheme="minorHAnsi"/>
          <w:sz w:val="20"/>
          <w:szCs w:val="20"/>
        </w:rPr>
        <w:t xml:space="preserve"> s pooblastilom za izpolnitev, z oznako „Brez protesta“, plačljivo na prvi poziv in veljavno </w:t>
      </w:r>
      <w:r w:rsidRPr="00DF5272">
        <w:rPr>
          <w:rFonts w:cstheme="minorHAnsi"/>
          <w:sz w:val="20"/>
          <w:szCs w:val="20"/>
        </w:rPr>
        <w:t>30 dni po poteku garancijskega roka</w:t>
      </w:r>
      <w:r>
        <w:rPr>
          <w:rFonts w:cstheme="minorHAnsi"/>
          <w:sz w:val="20"/>
          <w:szCs w:val="20"/>
        </w:rPr>
        <w:t xml:space="preserve">, t.j. do </w:t>
      </w:r>
      <w:r w:rsidRPr="00525555">
        <w:rPr>
          <w:rFonts w:cstheme="minorHAnsi"/>
          <w:sz w:val="20"/>
          <w:szCs w:val="20"/>
          <w:highlight w:val="lightGray"/>
        </w:rPr>
        <w:t>dd.mm.llll</w:t>
      </w:r>
      <w:r w:rsidRPr="008A016D">
        <w:rPr>
          <w:rFonts w:cstheme="minorHAnsi"/>
          <w:sz w:val="20"/>
          <w:szCs w:val="20"/>
        </w:rPr>
        <w:t>.</w:t>
      </w:r>
    </w:p>
    <w:p w14:paraId="123E1C4F" w14:textId="3530311F" w:rsidR="00DF5272" w:rsidRPr="008A016D" w:rsidRDefault="00DF5272">
      <w:pPr>
        <w:pStyle w:val="Brezrazmikov"/>
        <w:numPr>
          <w:ilvl w:val="0"/>
          <w:numId w:val="65"/>
        </w:numPr>
        <w:rPr>
          <w:rFonts w:cstheme="minorHAnsi"/>
          <w:sz w:val="20"/>
          <w:szCs w:val="20"/>
        </w:rPr>
      </w:pPr>
      <w:r w:rsidRPr="008A016D">
        <w:rPr>
          <w:rFonts w:cstheme="minorHAnsi"/>
          <w:sz w:val="20"/>
          <w:szCs w:val="20"/>
        </w:rPr>
        <w:t>Finančno zavarovanje lahko kupec unovči</w:t>
      </w:r>
      <w:r w:rsidR="006339FF">
        <w:rPr>
          <w:rFonts w:cstheme="minorHAnsi"/>
          <w:sz w:val="20"/>
          <w:szCs w:val="20"/>
        </w:rPr>
        <w:t xml:space="preserve">, </w:t>
      </w:r>
      <w:r w:rsidRPr="008A016D">
        <w:rPr>
          <w:rFonts w:cstheme="minorHAnsi"/>
          <w:sz w:val="20"/>
          <w:szCs w:val="20"/>
        </w:rPr>
        <w:t xml:space="preserve">če se pomanjkljivosti </w:t>
      </w:r>
      <w:r>
        <w:rPr>
          <w:rFonts w:cstheme="minorHAnsi"/>
          <w:sz w:val="20"/>
          <w:szCs w:val="20"/>
        </w:rPr>
        <w:t xml:space="preserve">in reklamacije </w:t>
      </w:r>
      <w:r w:rsidRPr="008A016D">
        <w:rPr>
          <w:rFonts w:cstheme="minorHAnsi"/>
          <w:sz w:val="20"/>
          <w:szCs w:val="20"/>
        </w:rPr>
        <w:t>na zahtevo kupca ne odpravijo v primernem roku, ki ga določi kupec.</w:t>
      </w:r>
    </w:p>
    <w:p w14:paraId="73D0BAD1" w14:textId="2FD71B81" w:rsidR="00DF5272" w:rsidRPr="008A016D" w:rsidRDefault="00DF5272">
      <w:pPr>
        <w:numPr>
          <w:ilvl w:val="0"/>
          <w:numId w:val="65"/>
        </w:numPr>
        <w:spacing w:after="0" w:line="240" w:lineRule="auto"/>
        <w:jc w:val="both"/>
        <w:rPr>
          <w:rFonts w:cstheme="minorHAnsi"/>
          <w:sz w:val="20"/>
          <w:szCs w:val="20"/>
        </w:rPr>
      </w:pPr>
      <w:r w:rsidRPr="008A016D">
        <w:rPr>
          <w:rFonts w:cstheme="minorHAnsi"/>
          <w:sz w:val="20"/>
          <w:szCs w:val="20"/>
        </w:rPr>
        <w:t xml:space="preserve">Predložitev zavarovanja za </w:t>
      </w:r>
      <w:r w:rsidR="006339FF">
        <w:rPr>
          <w:rFonts w:cstheme="minorHAnsi"/>
          <w:sz w:val="20"/>
          <w:szCs w:val="20"/>
        </w:rPr>
        <w:t>odpravo napak v garancijski dobi</w:t>
      </w:r>
      <w:r w:rsidRPr="008A016D">
        <w:rPr>
          <w:rFonts w:cstheme="minorHAnsi"/>
          <w:sz w:val="20"/>
          <w:szCs w:val="20"/>
        </w:rPr>
        <w:t xml:space="preserve"> je pogoj za </w:t>
      </w:r>
      <w:r w:rsidR="006339FF">
        <w:rPr>
          <w:rFonts w:cstheme="minorHAnsi"/>
          <w:sz w:val="20"/>
          <w:szCs w:val="20"/>
        </w:rPr>
        <w:t>plačilo računa prodajalcu.</w:t>
      </w:r>
    </w:p>
    <w:p w14:paraId="299BE601" w14:textId="77777777" w:rsidR="00DF5272" w:rsidRPr="008A016D" w:rsidRDefault="00DF5272" w:rsidP="00DF5272">
      <w:pPr>
        <w:spacing w:after="0" w:line="240" w:lineRule="auto"/>
        <w:ind w:left="360"/>
        <w:jc w:val="both"/>
        <w:rPr>
          <w:rFonts w:cstheme="minorHAnsi"/>
          <w:sz w:val="20"/>
          <w:szCs w:val="20"/>
        </w:rPr>
      </w:pPr>
    </w:p>
    <w:p w14:paraId="616A6141" w14:textId="77777777" w:rsidR="00FD15EF" w:rsidRDefault="00FD15EF">
      <w:pPr>
        <w:keepNext/>
        <w:numPr>
          <w:ilvl w:val="0"/>
          <w:numId w:val="47"/>
        </w:numPr>
        <w:tabs>
          <w:tab w:val="left" w:pos="284"/>
        </w:tabs>
        <w:spacing w:after="0" w:line="240" w:lineRule="auto"/>
        <w:jc w:val="both"/>
        <w:outlineLvl w:val="0"/>
        <w:rPr>
          <w:rFonts w:cstheme="minorHAnsi"/>
          <w:b/>
          <w:sz w:val="20"/>
          <w:szCs w:val="20"/>
        </w:rPr>
      </w:pPr>
      <w:r w:rsidRPr="008C0867">
        <w:rPr>
          <w:rFonts w:cstheme="minorHAnsi"/>
          <w:b/>
          <w:sz w:val="20"/>
          <w:szCs w:val="20"/>
        </w:rPr>
        <w:t>VIŠJA SILA</w:t>
      </w:r>
    </w:p>
    <w:p w14:paraId="5845652E" w14:textId="77777777" w:rsidR="000E1C72" w:rsidRPr="008C0867" w:rsidRDefault="000E1C72" w:rsidP="000E1C72">
      <w:pPr>
        <w:pStyle w:val="Poglen"/>
      </w:pPr>
    </w:p>
    <w:p w14:paraId="1C1B6E84" w14:textId="77777777" w:rsidR="00FD15EF" w:rsidRPr="008C0867" w:rsidRDefault="00FD15EF">
      <w:pPr>
        <w:pStyle w:val="Brezrazmikov"/>
        <w:numPr>
          <w:ilvl w:val="0"/>
          <w:numId w:val="60"/>
        </w:numPr>
        <w:rPr>
          <w:rFonts w:cstheme="minorHAnsi"/>
          <w:sz w:val="20"/>
          <w:szCs w:val="20"/>
        </w:rPr>
      </w:pPr>
      <w:r w:rsidRPr="008C0867">
        <w:rPr>
          <w:rFonts w:cstheme="minorHAnsi"/>
          <w:sz w:val="20"/>
          <w:szCs w:val="20"/>
        </w:rPr>
        <w:t xml:space="preserve">Pod višjo silo se razumejo vsi nepredvideni in nepričakovani dogodki, ki nastopijo neodvisno od volje strank in ki jih stranki nista mogli predvideti ob sklepanju pogodbe ter kakorkoli vplivajo na izvedbo pogodbenih obveznosti. </w:t>
      </w:r>
    </w:p>
    <w:p w14:paraId="636B6EE1" w14:textId="77777777" w:rsidR="00FD15EF" w:rsidRPr="008C0867" w:rsidRDefault="00FD15EF">
      <w:pPr>
        <w:pStyle w:val="Brezrazmikov"/>
        <w:numPr>
          <w:ilvl w:val="0"/>
          <w:numId w:val="60"/>
        </w:numPr>
        <w:rPr>
          <w:rFonts w:cstheme="minorHAnsi"/>
          <w:sz w:val="20"/>
          <w:szCs w:val="20"/>
        </w:rPr>
      </w:pPr>
      <w:r w:rsidRPr="008C0867">
        <w:rPr>
          <w:rFonts w:cstheme="minorHAnsi"/>
          <w:sz w:val="20"/>
          <w:szCs w:val="20"/>
        </w:rPr>
        <w:t xml:space="preserve">Prodajalec je kupca dolžan pisno obvestiti o nastanku višje sile v dveh (2) delovnih dneh po nastanku. </w:t>
      </w:r>
    </w:p>
    <w:p w14:paraId="2B899F08" w14:textId="77777777" w:rsidR="00FD15EF" w:rsidRDefault="00FD15EF">
      <w:pPr>
        <w:pStyle w:val="Brezrazmikov"/>
        <w:numPr>
          <w:ilvl w:val="0"/>
          <w:numId w:val="60"/>
        </w:numPr>
        <w:rPr>
          <w:rFonts w:cstheme="minorHAnsi"/>
          <w:sz w:val="20"/>
          <w:szCs w:val="20"/>
        </w:rPr>
      </w:pPr>
      <w:r w:rsidRPr="008C0867">
        <w:rPr>
          <w:rFonts w:cstheme="minorHAnsi"/>
          <w:sz w:val="20"/>
          <w:szCs w:val="20"/>
        </w:rPr>
        <w:t>Nobena od strank ni odgovorna za neizpolnitev katerekoli izmed svojih obveznosti iz razlogov, ki so izven njenega nadzor.</w:t>
      </w:r>
    </w:p>
    <w:p w14:paraId="6C0D0C64" w14:textId="77777777" w:rsidR="00955058" w:rsidRDefault="00955058" w:rsidP="00955058">
      <w:pPr>
        <w:pStyle w:val="Brezrazmikov"/>
        <w:rPr>
          <w:rFonts w:cstheme="minorHAnsi"/>
          <w:sz w:val="20"/>
          <w:szCs w:val="20"/>
        </w:rPr>
      </w:pPr>
    </w:p>
    <w:p w14:paraId="07836E85" w14:textId="57447F54" w:rsidR="00955058" w:rsidRPr="00955058" w:rsidRDefault="00955058" w:rsidP="00955058">
      <w:pPr>
        <w:pStyle w:val="Brezrazmikov"/>
        <w:numPr>
          <w:ilvl w:val="0"/>
          <w:numId w:val="47"/>
        </w:numPr>
        <w:rPr>
          <w:rFonts w:cstheme="minorHAnsi"/>
          <w:b/>
          <w:bCs/>
          <w:sz w:val="20"/>
          <w:szCs w:val="20"/>
        </w:rPr>
      </w:pPr>
      <w:r w:rsidRPr="00955058">
        <w:rPr>
          <w:rFonts w:cstheme="minorHAnsi"/>
          <w:b/>
          <w:bCs/>
          <w:sz w:val="20"/>
          <w:szCs w:val="20"/>
        </w:rPr>
        <w:t>ODSTOP OD POGODBE</w:t>
      </w:r>
    </w:p>
    <w:p w14:paraId="0E55C959" w14:textId="77777777" w:rsidR="00955058" w:rsidRPr="008C0867" w:rsidRDefault="00955058" w:rsidP="00955058">
      <w:pPr>
        <w:pStyle w:val="Poglen"/>
      </w:pPr>
    </w:p>
    <w:p w14:paraId="7F4925E4" w14:textId="2B7C4E6D" w:rsidR="00955058" w:rsidRPr="006C2080" w:rsidRDefault="00955058" w:rsidP="00955058">
      <w:pPr>
        <w:pStyle w:val="Brezrazmikov"/>
        <w:rPr>
          <w:rFonts w:cstheme="minorHAnsi"/>
          <w:sz w:val="20"/>
          <w:szCs w:val="20"/>
        </w:rPr>
      </w:pPr>
      <w:r w:rsidRPr="006C2080">
        <w:rPr>
          <w:rFonts w:cstheme="minorHAnsi"/>
          <w:sz w:val="20"/>
          <w:szCs w:val="20"/>
        </w:rPr>
        <w:t>Nobena stranka ne sme odstopiti celotne pogodbe ali dela pogodbe tretji osebi, ki ni pogodbena stranka, brez predhodnega pisnega soglasja druge pogodbene stranke, razen morebitnih pravic do zneskov, ki so že zapadli ali bodo zapadli v okviru te pogodbe.</w:t>
      </w:r>
    </w:p>
    <w:p w14:paraId="378D69B1" w14:textId="77777777" w:rsidR="00955058" w:rsidRPr="006C2080" w:rsidRDefault="00955058" w:rsidP="00955058">
      <w:pPr>
        <w:pStyle w:val="Poglen"/>
      </w:pPr>
    </w:p>
    <w:p w14:paraId="43DD1E91" w14:textId="0CE8AE71" w:rsidR="00955058" w:rsidRPr="006C2080" w:rsidRDefault="0070598E">
      <w:pPr>
        <w:pStyle w:val="Brezrazmikov"/>
        <w:numPr>
          <w:ilvl w:val="0"/>
          <w:numId w:val="70"/>
        </w:numPr>
        <w:rPr>
          <w:rFonts w:cstheme="minorHAnsi"/>
          <w:sz w:val="20"/>
          <w:szCs w:val="20"/>
        </w:rPr>
      </w:pPr>
      <w:r w:rsidRPr="006C2080">
        <w:rPr>
          <w:rFonts w:cstheme="minorHAnsi"/>
          <w:sz w:val="20"/>
          <w:szCs w:val="20"/>
        </w:rPr>
        <w:t>Katerakoli od pogodbenih strank lahko zaradi hujših kršitev pogodbenih obveznosti s strani druge pogodbene stranke, če kršitve ne prenehajo po pisnem opominu, v katerem je naveden primeren rok za odpravo kršitev, odstopi od te pogodbe</w:t>
      </w:r>
      <w:r w:rsidR="00955058" w:rsidRPr="006C2080">
        <w:rPr>
          <w:rFonts w:cstheme="minorHAnsi"/>
          <w:sz w:val="20"/>
          <w:szCs w:val="20"/>
        </w:rPr>
        <w:t>.</w:t>
      </w:r>
    </w:p>
    <w:p w14:paraId="1B013737" w14:textId="7E343D47" w:rsidR="0070598E" w:rsidRPr="006C2080" w:rsidRDefault="0070598E">
      <w:pPr>
        <w:pStyle w:val="Brezrazmikov"/>
        <w:numPr>
          <w:ilvl w:val="0"/>
          <w:numId w:val="70"/>
        </w:numPr>
        <w:rPr>
          <w:rFonts w:cstheme="minorHAnsi"/>
          <w:sz w:val="20"/>
          <w:szCs w:val="20"/>
        </w:rPr>
      </w:pPr>
      <w:r w:rsidRPr="006C2080">
        <w:rPr>
          <w:rFonts w:cstheme="minorHAnsi"/>
          <w:sz w:val="20"/>
          <w:szCs w:val="20"/>
        </w:rPr>
        <w:t>Odstop od pogodbe učinkuje z dnem, ko druga pogodbena stranka prejme odstop od pogodbe.</w:t>
      </w:r>
    </w:p>
    <w:p w14:paraId="14EA8096" w14:textId="77777777" w:rsidR="00955058" w:rsidRPr="006C2080" w:rsidRDefault="00955058" w:rsidP="00955058">
      <w:pPr>
        <w:pStyle w:val="Poglen"/>
      </w:pPr>
      <w:bookmarkStart w:id="11" w:name="_Hlk178749604"/>
    </w:p>
    <w:p w14:paraId="70E624F8" w14:textId="77777777" w:rsidR="0070598E" w:rsidRPr="006C2080" w:rsidRDefault="0070598E">
      <w:pPr>
        <w:pStyle w:val="Brezrazmikov"/>
        <w:numPr>
          <w:ilvl w:val="0"/>
          <w:numId w:val="71"/>
        </w:numPr>
        <w:rPr>
          <w:rFonts w:cstheme="minorHAnsi"/>
          <w:sz w:val="20"/>
          <w:szCs w:val="20"/>
        </w:rPr>
      </w:pPr>
      <w:r w:rsidRPr="006C2080">
        <w:rPr>
          <w:rFonts w:cstheme="minorHAnsi"/>
          <w:sz w:val="20"/>
          <w:szCs w:val="20"/>
        </w:rPr>
        <w:t>V primeru odstopa sta pogodbeni stranki dolžni poravnati medsebojne obveznosti iz te pogodbe in nastalo škodo.</w:t>
      </w:r>
    </w:p>
    <w:p w14:paraId="246A209B" w14:textId="0AADD48E" w:rsidR="00955058" w:rsidRPr="006C2080" w:rsidRDefault="0070598E">
      <w:pPr>
        <w:pStyle w:val="Brezrazmikov"/>
        <w:numPr>
          <w:ilvl w:val="0"/>
          <w:numId w:val="71"/>
        </w:numPr>
        <w:rPr>
          <w:rFonts w:cstheme="minorHAnsi"/>
          <w:sz w:val="20"/>
          <w:szCs w:val="20"/>
        </w:rPr>
      </w:pPr>
      <w:r w:rsidRPr="006C2080">
        <w:rPr>
          <w:rFonts w:cstheme="minorHAnsi"/>
          <w:sz w:val="20"/>
          <w:szCs w:val="20"/>
        </w:rPr>
        <w:t>Če prodajalec po svoji krivdi odstopi od pogodbe ali njenega dela, je kupec upravičen do povračila vseh nastalih stroškov v zvezi z izbiro novega prodajalca, dobavitelja oz. izvajalca</w:t>
      </w:r>
      <w:r w:rsidR="00955058" w:rsidRPr="006C2080">
        <w:rPr>
          <w:rFonts w:cstheme="minorHAnsi"/>
          <w:sz w:val="20"/>
          <w:szCs w:val="20"/>
        </w:rPr>
        <w:t>.</w:t>
      </w:r>
    </w:p>
    <w:p w14:paraId="6D4B87DA" w14:textId="77777777" w:rsidR="00BA0756" w:rsidRPr="006C2080" w:rsidRDefault="00BA0756" w:rsidP="00BA0756">
      <w:pPr>
        <w:pStyle w:val="Brezrazmikov"/>
        <w:rPr>
          <w:rFonts w:cstheme="minorHAnsi"/>
          <w:sz w:val="20"/>
          <w:szCs w:val="20"/>
        </w:rPr>
      </w:pPr>
    </w:p>
    <w:p w14:paraId="61192853" w14:textId="77777777" w:rsidR="00BA0756" w:rsidRPr="006C2080" w:rsidRDefault="00BA0756" w:rsidP="00BA0756">
      <w:pPr>
        <w:pStyle w:val="Brezrazmikov"/>
        <w:rPr>
          <w:rFonts w:cstheme="minorHAnsi"/>
          <w:sz w:val="20"/>
          <w:szCs w:val="20"/>
        </w:rPr>
      </w:pPr>
    </w:p>
    <w:p w14:paraId="1D2CD3A4" w14:textId="5AE66514" w:rsidR="00BA0756" w:rsidRPr="006C2080" w:rsidRDefault="00BA0756" w:rsidP="00BA0756">
      <w:pPr>
        <w:pStyle w:val="Brezrazmikov"/>
        <w:numPr>
          <w:ilvl w:val="0"/>
          <w:numId w:val="47"/>
        </w:numPr>
        <w:rPr>
          <w:rFonts w:cstheme="minorHAnsi"/>
          <w:b/>
          <w:bCs/>
          <w:sz w:val="20"/>
          <w:szCs w:val="20"/>
        </w:rPr>
      </w:pPr>
      <w:r w:rsidRPr="006C2080">
        <w:rPr>
          <w:rFonts w:cstheme="minorHAnsi"/>
          <w:b/>
          <w:bCs/>
          <w:sz w:val="20"/>
          <w:szCs w:val="20"/>
        </w:rPr>
        <w:t>ODŠKODNINE</w:t>
      </w:r>
    </w:p>
    <w:p w14:paraId="5BC00C19" w14:textId="77777777" w:rsidR="00BA0756" w:rsidRPr="006C2080" w:rsidRDefault="00BA0756" w:rsidP="00BA0756">
      <w:pPr>
        <w:pStyle w:val="Poglen"/>
      </w:pPr>
    </w:p>
    <w:p w14:paraId="0FCC7E56" w14:textId="448776EE" w:rsidR="00BA0756" w:rsidRPr="006C2080" w:rsidRDefault="00BA0756">
      <w:pPr>
        <w:pStyle w:val="Brezrazmikov"/>
        <w:numPr>
          <w:ilvl w:val="0"/>
          <w:numId w:val="74"/>
        </w:numPr>
        <w:rPr>
          <w:rFonts w:cstheme="minorHAnsi"/>
          <w:sz w:val="20"/>
          <w:szCs w:val="20"/>
        </w:rPr>
      </w:pPr>
      <w:r w:rsidRPr="006C2080">
        <w:rPr>
          <w:rFonts w:cstheme="minorHAnsi"/>
          <w:sz w:val="20"/>
          <w:szCs w:val="20"/>
        </w:rPr>
        <w:t>Če zaradi zamude pri dobavi, nepravilne izpolnitve ali neizpolnitve pogodbenih obveznosti nastaja kupcu dodatna škoda, je kupec upravičen do povrnitve nastale škode s strani prodajalca.</w:t>
      </w:r>
    </w:p>
    <w:p w14:paraId="772EEE42" w14:textId="09F2687E" w:rsidR="00BA0756" w:rsidRPr="006C2080" w:rsidRDefault="005E3419">
      <w:pPr>
        <w:pStyle w:val="Brezrazmikov"/>
        <w:numPr>
          <w:ilvl w:val="0"/>
          <w:numId w:val="74"/>
        </w:numPr>
        <w:rPr>
          <w:rFonts w:cstheme="minorHAnsi"/>
          <w:sz w:val="20"/>
          <w:szCs w:val="20"/>
        </w:rPr>
      </w:pPr>
      <w:r w:rsidRPr="006C2080">
        <w:rPr>
          <w:rFonts w:cstheme="minorHAnsi"/>
          <w:sz w:val="20"/>
          <w:szCs w:val="20"/>
        </w:rPr>
        <w:t xml:space="preserve">Kupec ima pravico do povračila škode, ki mu je nastala </w:t>
      </w:r>
      <w:r w:rsidR="006C2080" w:rsidRPr="006C2080">
        <w:rPr>
          <w:rFonts w:cstheme="minorHAnsi"/>
          <w:sz w:val="20"/>
          <w:szCs w:val="20"/>
        </w:rPr>
        <w:t xml:space="preserve">tudi </w:t>
      </w:r>
      <w:r w:rsidRPr="006C2080">
        <w:rPr>
          <w:rFonts w:cstheme="minorHAnsi"/>
          <w:sz w:val="20"/>
          <w:szCs w:val="20"/>
        </w:rPr>
        <w:t xml:space="preserve">zaradi tega, ker </w:t>
      </w:r>
      <w:r w:rsidR="006C2080" w:rsidRPr="006C2080">
        <w:rPr>
          <w:rFonts w:cstheme="minorHAnsi"/>
          <w:sz w:val="20"/>
          <w:szCs w:val="20"/>
        </w:rPr>
        <w:t xml:space="preserve">zaradi </w:t>
      </w:r>
      <w:proofErr w:type="spellStart"/>
      <w:r w:rsidR="006C2080" w:rsidRPr="006C2080">
        <w:rPr>
          <w:rFonts w:cstheme="minorHAnsi"/>
          <w:sz w:val="20"/>
          <w:szCs w:val="20"/>
        </w:rPr>
        <w:t>neizvedbe</w:t>
      </w:r>
      <w:proofErr w:type="spellEnd"/>
      <w:r w:rsidR="006C2080" w:rsidRPr="006C2080">
        <w:rPr>
          <w:rFonts w:cstheme="minorHAnsi"/>
          <w:sz w:val="20"/>
          <w:szCs w:val="20"/>
        </w:rPr>
        <w:t xml:space="preserve"> ali nepravočasne izvedbe servisa ali odprave reklamacije </w:t>
      </w:r>
      <w:r w:rsidRPr="006C2080">
        <w:rPr>
          <w:rFonts w:cstheme="minorHAnsi"/>
          <w:sz w:val="20"/>
          <w:szCs w:val="20"/>
        </w:rPr>
        <w:t>stvari ni mogel uporabljati, in sicer od dneva, ki sta ga pogodbeni stranki sporazumno dogovorili kot rok za izvedbo popravila ali zamenjave, do njune izvršitve</w:t>
      </w:r>
      <w:r w:rsidR="006C2080" w:rsidRPr="006C2080">
        <w:rPr>
          <w:rFonts w:cstheme="minorHAnsi"/>
          <w:sz w:val="20"/>
          <w:szCs w:val="20"/>
        </w:rPr>
        <w:t>.</w:t>
      </w:r>
    </w:p>
    <w:p w14:paraId="719D0CE5" w14:textId="307F7C98" w:rsidR="00BA0756" w:rsidRPr="006C2080" w:rsidRDefault="00BA0756">
      <w:pPr>
        <w:pStyle w:val="Brezrazmikov"/>
        <w:numPr>
          <w:ilvl w:val="0"/>
          <w:numId w:val="74"/>
        </w:numPr>
        <w:rPr>
          <w:rFonts w:cstheme="minorHAnsi"/>
          <w:sz w:val="20"/>
          <w:szCs w:val="20"/>
        </w:rPr>
      </w:pPr>
      <w:r w:rsidRPr="006C2080">
        <w:rPr>
          <w:rFonts w:cstheme="minorHAnsi"/>
          <w:sz w:val="20"/>
          <w:szCs w:val="20"/>
        </w:rPr>
        <w:t>Povračilo tako nastale škode bo kupec uveljavljal po splošnih načelih odškodninske odgovornosti, neodvisno od uveljavljanja pogodbene kazni.</w:t>
      </w:r>
    </w:p>
    <w:p w14:paraId="2F690718" w14:textId="77777777" w:rsidR="00BA0756" w:rsidRPr="0070598E" w:rsidRDefault="00BA0756" w:rsidP="00BA0756">
      <w:pPr>
        <w:pStyle w:val="Brezrazmikov"/>
        <w:rPr>
          <w:rFonts w:cstheme="minorHAnsi"/>
          <w:sz w:val="20"/>
          <w:szCs w:val="20"/>
        </w:rPr>
      </w:pPr>
    </w:p>
    <w:bookmarkEnd w:id="11"/>
    <w:p w14:paraId="1323A8FB" w14:textId="77777777" w:rsidR="00955058" w:rsidRPr="00955058" w:rsidRDefault="00955058" w:rsidP="00955058">
      <w:pPr>
        <w:pStyle w:val="Brezrazmikov"/>
        <w:jc w:val="center"/>
        <w:rPr>
          <w:sz w:val="20"/>
          <w:szCs w:val="20"/>
        </w:rPr>
      </w:pPr>
    </w:p>
    <w:bookmarkEnd w:id="9"/>
    <w:p w14:paraId="56148B51" w14:textId="73DF214C" w:rsidR="00F90DB8" w:rsidRPr="00BD0766" w:rsidRDefault="00F90DB8" w:rsidP="00F90DB8">
      <w:pPr>
        <w:keepNext/>
        <w:numPr>
          <w:ilvl w:val="0"/>
          <w:numId w:val="47"/>
        </w:numPr>
        <w:tabs>
          <w:tab w:val="left" w:pos="284"/>
        </w:tabs>
        <w:spacing w:after="0" w:line="240" w:lineRule="auto"/>
        <w:jc w:val="both"/>
        <w:outlineLvl w:val="0"/>
        <w:rPr>
          <w:rFonts w:cstheme="minorHAnsi"/>
          <w:b/>
          <w:sz w:val="20"/>
          <w:szCs w:val="20"/>
        </w:rPr>
      </w:pPr>
      <w:r w:rsidRPr="00BD0766">
        <w:rPr>
          <w:rFonts w:cstheme="minorHAnsi"/>
          <w:b/>
          <w:sz w:val="20"/>
          <w:szCs w:val="20"/>
        </w:rPr>
        <w:lastRenderedPageBreak/>
        <w:t>POSLOVNA SKRIVNOST IN OSEBNI PODATKI</w:t>
      </w:r>
    </w:p>
    <w:p w14:paraId="4D876034" w14:textId="77777777" w:rsidR="00F90DB8" w:rsidRPr="00BD0766" w:rsidRDefault="00F90DB8" w:rsidP="00F90DB8">
      <w:pPr>
        <w:pStyle w:val="Poglen"/>
      </w:pPr>
    </w:p>
    <w:p w14:paraId="0EA542BE" w14:textId="4A022241" w:rsidR="00BD0766" w:rsidRPr="00BD0766" w:rsidRDefault="00BD0766">
      <w:pPr>
        <w:pStyle w:val="Brezrazmikov"/>
        <w:numPr>
          <w:ilvl w:val="0"/>
          <w:numId w:val="72"/>
        </w:numPr>
        <w:rPr>
          <w:rFonts w:cstheme="minorHAnsi"/>
          <w:sz w:val="20"/>
          <w:szCs w:val="20"/>
        </w:rPr>
      </w:pPr>
      <w:r>
        <w:rPr>
          <w:rFonts w:cstheme="minorHAnsi"/>
          <w:sz w:val="20"/>
          <w:szCs w:val="20"/>
        </w:rPr>
        <w:t>Prodajalec in kupec</w:t>
      </w:r>
      <w:r w:rsidRPr="00BD0766">
        <w:rPr>
          <w:rFonts w:cstheme="minorHAnsi"/>
          <w:sz w:val="20"/>
          <w:szCs w:val="20"/>
        </w:rPr>
        <w:t xml:space="preserve"> se zavezujeta, da bosta vse podatke, ki izhajajo iz pogodbene dokumentacije, in druge podatke, ki izvirajo iz pogodbenega razmerja, ohranjala kot poslovno skrivnost ves čas trajanja pogodbe oziroma dlje, če je glede narave dokumentov to smiselno.</w:t>
      </w:r>
    </w:p>
    <w:p w14:paraId="71843E9D" w14:textId="33C956D3" w:rsidR="00F90DB8" w:rsidRPr="00BD0766" w:rsidRDefault="00BD0766">
      <w:pPr>
        <w:pStyle w:val="Brezrazmikov"/>
        <w:numPr>
          <w:ilvl w:val="0"/>
          <w:numId w:val="72"/>
        </w:numPr>
        <w:rPr>
          <w:rFonts w:cstheme="minorHAnsi"/>
          <w:sz w:val="20"/>
          <w:szCs w:val="20"/>
        </w:rPr>
      </w:pPr>
      <w:r w:rsidRPr="00BD0766">
        <w:rPr>
          <w:rFonts w:cstheme="minorHAnsi"/>
          <w:sz w:val="20"/>
          <w:szCs w:val="20"/>
        </w:rPr>
        <w:t>Pogodbeni stranki lahko s pisnim dogovorom določita izjeme od te določbe</w:t>
      </w:r>
      <w:r w:rsidR="00F90DB8" w:rsidRPr="00BD0766">
        <w:rPr>
          <w:rFonts w:cstheme="minorHAnsi"/>
          <w:sz w:val="20"/>
          <w:szCs w:val="20"/>
        </w:rPr>
        <w:t>.</w:t>
      </w:r>
    </w:p>
    <w:p w14:paraId="604A8550" w14:textId="77777777" w:rsidR="00F90DB8" w:rsidRPr="00BD0766" w:rsidRDefault="00F90DB8" w:rsidP="00F90DB8">
      <w:pPr>
        <w:pStyle w:val="Poglen"/>
      </w:pPr>
    </w:p>
    <w:p w14:paraId="39EDCB2E" w14:textId="77777777" w:rsidR="00BD0766" w:rsidRPr="00BD0766" w:rsidRDefault="00BD0766">
      <w:pPr>
        <w:pStyle w:val="Brezrazmikov"/>
        <w:numPr>
          <w:ilvl w:val="0"/>
          <w:numId w:val="73"/>
        </w:numPr>
        <w:rPr>
          <w:rFonts w:cstheme="minorHAnsi"/>
          <w:sz w:val="20"/>
          <w:szCs w:val="20"/>
        </w:rPr>
      </w:pPr>
      <w:r w:rsidRPr="00BD0766">
        <w:rPr>
          <w:rFonts w:cstheme="minorHAnsi"/>
          <w:sz w:val="20"/>
          <w:szCs w:val="20"/>
        </w:rPr>
        <w:t xml:space="preserve">Pogodbeni stranki soglašata, da bosta spoštovali varovanje osebnih podatkov, ki si jih bosta izmenjevali ali se z njimi seznanili pri izvajanju te pogodbe, ter pri tem spoštovali določila Zakona o varstvu osebnih podatkov, Uradni list RS, št. 163/22. </w:t>
      </w:r>
    </w:p>
    <w:p w14:paraId="7298650C" w14:textId="31630F0C" w:rsidR="00BD0766" w:rsidRPr="00BD0766" w:rsidRDefault="00BD0766">
      <w:pPr>
        <w:pStyle w:val="Brezrazmikov"/>
        <w:numPr>
          <w:ilvl w:val="0"/>
          <w:numId w:val="73"/>
        </w:numPr>
        <w:rPr>
          <w:rFonts w:cstheme="minorHAnsi"/>
          <w:sz w:val="20"/>
          <w:szCs w:val="20"/>
        </w:rPr>
      </w:pPr>
      <w:r w:rsidRPr="00BD0766">
        <w:rPr>
          <w:rFonts w:cstheme="minorHAnsi"/>
          <w:sz w:val="20"/>
          <w:szCs w:val="20"/>
        </w:rPr>
        <w:t>Določilo prejšnjega odstavka je zavezujoče tako za obe pogodbeni stranki kot tudi za vse njune delavce oziroma izvedbe</w:t>
      </w:r>
      <w:r>
        <w:rPr>
          <w:rFonts w:cstheme="minorHAnsi"/>
          <w:sz w:val="20"/>
          <w:szCs w:val="20"/>
        </w:rPr>
        <w:t>ne</w:t>
      </w:r>
      <w:r w:rsidRPr="00BD0766">
        <w:rPr>
          <w:rFonts w:cstheme="minorHAnsi"/>
          <w:sz w:val="20"/>
          <w:szCs w:val="20"/>
        </w:rPr>
        <w:t xml:space="preserve"> kadre, tudi po morebitnem prenehanju delovnega ali pogodbenega razmerja s pogodbeno stranko.</w:t>
      </w:r>
    </w:p>
    <w:p w14:paraId="41366EEE" w14:textId="08F8072B" w:rsidR="00F90DB8" w:rsidRPr="00BA0756" w:rsidRDefault="00BA0756">
      <w:pPr>
        <w:pStyle w:val="Brezrazmikov"/>
        <w:numPr>
          <w:ilvl w:val="0"/>
          <w:numId w:val="73"/>
        </w:numPr>
        <w:rPr>
          <w:rFonts w:cstheme="minorHAnsi"/>
          <w:sz w:val="20"/>
          <w:szCs w:val="20"/>
        </w:rPr>
      </w:pPr>
      <w:r w:rsidRPr="00BA0756">
        <w:rPr>
          <w:rFonts w:cstheme="minorHAnsi"/>
          <w:sz w:val="20"/>
          <w:szCs w:val="20"/>
        </w:rPr>
        <w:t>Prodajalec</w:t>
      </w:r>
      <w:r w:rsidR="00BD0766" w:rsidRPr="00BA0756">
        <w:rPr>
          <w:rFonts w:cstheme="minorHAnsi"/>
          <w:sz w:val="20"/>
          <w:szCs w:val="20"/>
        </w:rPr>
        <w:t xml:space="preserve"> je dolžan k spoštovanju določb tega člena zavezati tudi vse svoje partnerje, podizvajalce oz. vse v izvedbo </w:t>
      </w:r>
      <w:r w:rsidRPr="00BA0756">
        <w:rPr>
          <w:rFonts w:cstheme="minorHAnsi"/>
          <w:sz w:val="20"/>
          <w:szCs w:val="20"/>
        </w:rPr>
        <w:t>posla</w:t>
      </w:r>
      <w:r w:rsidR="00BD0766" w:rsidRPr="00BA0756">
        <w:rPr>
          <w:rFonts w:cstheme="minorHAnsi"/>
          <w:sz w:val="20"/>
          <w:szCs w:val="20"/>
        </w:rPr>
        <w:t xml:space="preserve"> vključene subjekte</w:t>
      </w:r>
      <w:r w:rsidR="00F90DB8" w:rsidRPr="00BA0756">
        <w:rPr>
          <w:rFonts w:cstheme="minorHAnsi"/>
          <w:sz w:val="20"/>
          <w:szCs w:val="20"/>
        </w:rPr>
        <w:t>.</w:t>
      </w:r>
    </w:p>
    <w:p w14:paraId="66AC78DB" w14:textId="77777777" w:rsidR="00F90DB8" w:rsidRPr="00F90DB8" w:rsidRDefault="00F90DB8" w:rsidP="00F90DB8">
      <w:pPr>
        <w:keepNext/>
        <w:tabs>
          <w:tab w:val="left" w:pos="284"/>
        </w:tabs>
        <w:spacing w:after="0" w:line="240" w:lineRule="auto"/>
        <w:jc w:val="both"/>
        <w:outlineLvl w:val="0"/>
        <w:rPr>
          <w:rFonts w:cstheme="minorHAnsi"/>
          <w:b/>
          <w:sz w:val="20"/>
          <w:szCs w:val="20"/>
        </w:rPr>
      </w:pPr>
    </w:p>
    <w:p w14:paraId="6D6BBBDA" w14:textId="0AD6854B" w:rsidR="00FD15EF" w:rsidRDefault="00FD15EF">
      <w:pPr>
        <w:keepNext/>
        <w:numPr>
          <w:ilvl w:val="0"/>
          <w:numId w:val="47"/>
        </w:numPr>
        <w:tabs>
          <w:tab w:val="left" w:pos="284"/>
        </w:tabs>
        <w:spacing w:after="0" w:line="240" w:lineRule="auto"/>
        <w:jc w:val="both"/>
        <w:outlineLvl w:val="0"/>
        <w:rPr>
          <w:rFonts w:cstheme="minorHAnsi"/>
          <w:b/>
          <w:sz w:val="20"/>
          <w:szCs w:val="20"/>
        </w:rPr>
      </w:pPr>
      <w:r w:rsidRPr="008C0867">
        <w:rPr>
          <w:rFonts w:cstheme="minorHAnsi"/>
          <w:b/>
          <w:sz w:val="20"/>
          <w:szCs w:val="20"/>
        </w:rPr>
        <w:t xml:space="preserve">PROTIKORUPCIJSKA </w:t>
      </w:r>
      <w:r>
        <w:rPr>
          <w:rFonts w:cstheme="minorHAnsi"/>
          <w:b/>
          <w:sz w:val="20"/>
          <w:szCs w:val="20"/>
        </w:rPr>
        <w:t>IN RAZVEZNI POGOJ</w:t>
      </w:r>
    </w:p>
    <w:p w14:paraId="5221C42C" w14:textId="77777777" w:rsidR="00BB6776" w:rsidRPr="008C0867" w:rsidRDefault="00BB6776" w:rsidP="00BB6776">
      <w:pPr>
        <w:pStyle w:val="Poglen"/>
      </w:pPr>
    </w:p>
    <w:p w14:paraId="74F2DFEE" w14:textId="77777777" w:rsidR="00FD15EF" w:rsidRPr="008C0867" w:rsidRDefault="00FD15EF">
      <w:pPr>
        <w:numPr>
          <w:ilvl w:val="0"/>
          <w:numId w:val="52"/>
        </w:numPr>
        <w:spacing w:after="0" w:line="240" w:lineRule="auto"/>
        <w:jc w:val="both"/>
        <w:rPr>
          <w:rFonts w:cstheme="minorHAnsi"/>
          <w:sz w:val="20"/>
          <w:szCs w:val="20"/>
        </w:rPr>
      </w:pPr>
      <w:r w:rsidRPr="008C0867">
        <w:rPr>
          <w:rFonts w:cstheme="minorHAnsi"/>
          <w:sz w:val="20"/>
          <w:szCs w:val="20"/>
        </w:rPr>
        <w:t>Ta pogodba je nična, če kdorkoli v imenu ali na račun druge stranke, predstavniku ali posredniku organa ali organizacije iz javnega sektorja obljubi, ponudi ali da kakršnokoli nedovoljeno korist za:</w:t>
      </w:r>
    </w:p>
    <w:p w14:paraId="2485B5C2" w14:textId="77777777" w:rsidR="00FD15EF" w:rsidRPr="008C0867" w:rsidRDefault="00FD15EF">
      <w:pPr>
        <w:pStyle w:val="Odstavekseznama"/>
        <w:numPr>
          <w:ilvl w:val="0"/>
          <w:numId w:val="44"/>
        </w:numPr>
        <w:spacing w:after="0" w:line="240" w:lineRule="auto"/>
        <w:jc w:val="both"/>
        <w:rPr>
          <w:rFonts w:cstheme="minorHAnsi"/>
          <w:sz w:val="20"/>
          <w:szCs w:val="20"/>
        </w:rPr>
      </w:pPr>
      <w:r w:rsidRPr="008C0867">
        <w:rPr>
          <w:rFonts w:cstheme="minorHAnsi"/>
          <w:sz w:val="20"/>
          <w:szCs w:val="20"/>
        </w:rPr>
        <w:t>pridobitev posla ali</w:t>
      </w:r>
    </w:p>
    <w:p w14:paraId="389A968A" w14:textId="77777777" w:rsidR="00FD15EF" w:rsidRPr="008C0867" w:rsidRDefault="00FD15EF">
      <w:pPr>
        <w:pStyle w:val="Odstavekseznama"/>
        <w:numPr>
          <w:ilvl w:val="0"/>
          <w:numId w:val="44"/>
        </w:numPr>
        <w:spacing w:after="0" w:line="240" w:lineRule="auto"/>
        <w:jc w:val="both"/>
        <w:rPr>
          <w:rFonts w:cstheme="minorHAnsi"/>
          <w:sz w:val="20"/>
          <w:szCs w:val="20"/>
        </w:rPr>
      </w:pPr>
      <w:r w:rsidRPr="008C0867">
        <w:rPr>
          <w:rFonts w:cstheme="minorHAnsi"/>
          <w:sz w:val="20"/>
          <w:szCs w:val="20"/>
        </w:rPr>
        <w:t>za sklenitev posla pod ugodnejšimi pogoji ali</w:t>
      </w:r>
    </w:p>
    <w:p w14:paraId="1D8DF56A" w14:textId="77777777" w:rsidR="00FD15EF" w:rsidRPr="008C0867" w:rsidRDefault="00FD15EF">
      <w:pPr>
        <w:pStyle w:val="Odstavekseznama"/>
        <w:numPr>
          <w:ilvl w:val="0"/>
          <w:numId w:val="44"/>
        </w:numPr>
        <w:spacing w:after="0" w:line="240" w:lineRule="auto"/>
        <w:jc w:val="both"/>
        <w:rPr>
          <w:rFonts w:cstheme="minorHAnsi"/>
          <w:sz w:val="20"/>
          <w:szCs w:val="20"/>
        </w:rPr>
      </w:pPr>
      <w:r w:rsidRPr="008C0867">
        <w:rPr>
          <w:rFonts w:cstheme="minorHAnsi"/>
          <w:sz w:val="20"/>
          <w:szCs w:val="20"/>
        </w:rPr>
        <w:t>za opustitev dolžnega nadzora nad izvajanjem obveznosti po tej pogodbi ali</w:t>
      </w:r>
    </w:p>
    <w:p w14:paraId="6A0CAFB5" w14:textId="77777777" w:rsidR="00FD15EF" w:rsidRPr="008C0867" w:rsidRDefault="00FD15EF">
      <w:pPr>
        <w:pStyle w:val="Odstavekseznama"/>
        <w:numPr>
          <w:ilvl w:val="0"/>
          <w:numId w:val="44"/>
        </w:numPr>
        <w:spacing w:after="0" w:line="240" w:lineRule="auto"/>
        <w:jc w:val="both"/>
        <w:rPr>
          <w:rFonts w:cstheme="minorHAnsi"/>
          <w:sz w:val="20"/>
          <w:szCs w:val="20"/>
        </w:rPr>
      </w:pPr>
      <w:r w:rsidRPr="008C0867">
        <w:rPr>
          <w:rFonts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4074716F" w14:textId="4FF1C0BC" w:rsidR="00FD15EF" w:rsidRPr="00BB6776" w:rsidRDefault="00FD15EF">
      <w:pPr>
        <w:numPr>
          <w:ilvl w:val="0"/>
          <w:numId w:val="52"/>
        </w:numPr>
        <w:spacing w:after="0" w:line="240" w:lineRule="auto"/>
        <w:jc w:val="both"/>
        <w:rPr>
          <w:rFonts w:cstheme="minorHAnsi"/>
          <w:sz w:val="20"/>
          <w:szCs w:val="20"/>
        </w:rPr>
      </w:pPr>
      <w:r w:rsidRPr="008C0867">
        <w:rPr>
          <w:rFonts w:cstheme="minorHAnsi"/>
          <w:sz w:val="20"/>
          <w:szCs w:val="20"/>
        </w:rPr>
        <w:t>Kupec in prodajalec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stranka pogodbe ali njen zakoniti zastopnik, vložena pravnomočna obtožba ali obtožni predlog.</w:t>
      </w:r>
    </w:p>
    <w:p w14:paraId="4E309633" w14:textId="77777777" w:rsidR="00FD15EF" w:rsidRPr="008A016D" w:rsidRDefault="00FD15EF" w:rsidP="00BB6776">
      <w:pPr>
        <w:pStyle w:val="Poglen"/>
      </w:pPr>
    </w:p>
    <w:p w14:paraId="38FF0B6D" w14:textId="77777777" w:rsidR="00FD15EF" w:rsidRPr="008C0867" w:rsidRDefault="00FD15EF">
      <w:pPr>
        <w:numPr>
          <w:ilvl w:val="0"/>
          <w:numId w:val="51"/>
        </w:numPr>
        <w:spacing w:after="0" w:line="240" w:lineRule="auto"/>
        <w:jc w:val="both"/>
        <w:rPr>
          <w:rFonts w:cstheme="minorHAnsi"/>
          <w:sz w:val="20"/>
          <w:szCs w:val="20"/>
        </w:rPr>
      </w:pPr>
      <w:bookmarkStart w:id="12" w:name="_Hlk178685412"/>
      <w:r w:rsidRPr="008C0867">
        <w:rPr>
          <w:rFonts w:cstheme="minorHAnsi"/>
          <w:sz w:val="20"/>
          <w:szCs w:val="20"/>
        </w:rPr>
        <w:t>Ta pogodba je sklenjena pod razveznim pogojem, ki se uresniči:</w:t>
      </w:r>
    </w:p>
    <w:p w14:paraId="2B6639D4" w14:textId="77777777" w:rsidR="00FD15EF" w:rsidRPr="008C0867" w:rsidRDefault="00FD15EF">
      <w:pPr>
        <w:pStyle w:val="Odstavekseznama"/>
        <w:numPr>
          <w:ilvl w:val="0"/>
          <w:numId w:val="64"/>
        </w:numPr>
        <w:spacing w:after="0" w:line="240" w:lineRule="auto"/>
        <w:jc w:val="both"/>
        <w:rPr>
          <w:rFonts w:cstheme="minorHAnsi"/>
          <w:sz w:val="20"/>
          <w:szCs w:val="20"/>
        </w:rPr>
      </w:pPr>
      <w:r w:rsidRPr="008C0867">
        <w:rPr>
          <w:rFonts w:cstheme="minorHAnsi"/>
          <w:sz w:val="20"/>
          <w:szCs w:val="20"/>
        </w:rPr>
        <w:t xml:space="preserve">če je </w:t>
      </w:r>
      <w:r>
        <w:rPr>
          <w:rFonts w:cstheme="minorHAnsi"/>
          <w:sz w:val="20"/>
          <w:szCs w:val="20"/>
        </w:rPr>
        <w:t>kupec</w:t>
      </w:r>
      <w:r w:rsidRPr="008C0867">
        <w:rPr>
          <w:rFonts w:cstheme="minorHAnsi"/>
          <w:sz w:val="20"/>
          <w:szCs w:val="20"/>
        </w:rPr>
        <w:t xml:space="preserve"> seznanjen, da je sodišče s pravnomočno odločitvijo ugotovilo kršitev obveznosti iz drugega odstavka 3. člena ZJN-3 s strani </w:t>
      </w:r>
      <w:r>
        <w:rPr>
          <w:rFonts w:cstheme="minorHAnsi"/>
          <w:sz w:val="20"/>
          <w:szCs w:val="20"/>
        </w:rPr>
        <w:t>prodajalca</w:t>
      </w:r>
      <w:r w:rsidRPr="008C0867">
        <w:rPr>
          <w:rFonts w:cstheme="minorHAnsi"/>
          <w:sz w:val="20"/>
          <w:szCs w:val="20"/>
        </w:rPr>
        <w:t xml:space="preserve"> ali njegovega podizvajalca ali </w:t>
      </w:r>
    </w:p>
    <w:p w14:paraId="0BC53CB5" w14:textId="77777777" w:rsidR="00FD15EF" w:rsidRPr="008C0867" w:rsidRDefault="00FD15EF">
      <w:pPr>
        <w:pStyle w:val="Odstavekseznama"/>
        <w:numPr>
          <w:ilvl w:val="0"/>
          <w:numId w:val="64"/>
        </w:numPr>
        <w:spacing w:after="0" w:line="240" w:lineRule="auto"/>
        <w:jc w:val="both"/>
        <w:rPr>
          <w:rFonts w:cstheme="minorHAnsi"/>
          <w:sz w:val="20"/>
          <w:szCs w:val="20"/>
        </w:rPr>
      </w:pPr>
      <w:r w:rsidRPr="008C0867">
        <w:rPr>
          <w:rFonts w:cstheme="minorHAnsi"/>
          <w:sz w:val="20"/>
          <w:szCs w:val="20"/>
        </w:rPr>
        <w:t xml:space="preserve">če je </w:t>
      </w:r>
      <w:r>
        <w:rPr>
          <w:rFonts w:cstheme="minorHAnsi"/>
          <w:sz w:val="20"/>
          <w:szCs w:val="20"/>
        </w:rPr>
        <w:t>kupec</w:t>
      </w:r>
      <w:r w:rsidRPr="008C0867">
        <w:rPr>
          <w:rFonts w:cstheme="minorHAnsi"/>
          <w:sz w:val="20"/>
          <w:szCs w:val="20"/>
        </w:rPr>
        <w:t xml:space="preserve"> seznanjen, da je pristojni državni organ pri </w:t>
      </w:r>
      <w:r>
        <w:rPr>
          <w:rFonts w:cstheme="minorHAnsi"/>
          <w:sz w:val="20"/>
          <w:szCs w:val="20"/>
        </w:rPr>
        <w:t>prodajalcu</w:t>
      </w:r>
      <w:r w:rsidRPr="008C0867">
        <w:rPr>
          <w:rFonts w:cstheme="minorHAnsi"/>
          <w:sz w:val="20"/>
          <w:szCs w:val="20"/>
        </w:rPr>
        <w:t xml:space="preserve"> ali njegovem podizvajalcu v času izvajanja pogodbe ugotovil najmanj dve kršitvi v zvezi z/s: (1) plačilom za delo, (2) delovnim časom, (3) počitki, (4) opravljanjem dela na podlagi pogodb civilnega prava kljub obstoju elementov delovnega razmerja ali (5) zaposlovanjem na črno, in za kateri mu je bila s pravnomočno odločitvijo ali več pravnomočnimi odločitvami izrečena globa za prekršek.</w:t>
      </w:r>
    </w:p>
    <w:p w14:paraId="28B69232" w14:textId="77777777" w:rsidR="00FD15EF" w:rsidRPr="008C0867" w:rsidRDefault="00FD15EF">
      <w:pPr>
        <w:numPr>
          <w:ilvl w:val="0"/>
          <w:numId w:val="51"/>
        </w:numPr>
        <w:spacing w:after="0" w:line="240" w:lineRule="auto"/>
        <w:jc w:val="both"/>
        <w:rPr>
          <w:rFonts w:cstheme="minorHAnsi"/>
          <w:sz w:val="20"/>
          <w:szCs w:val="20"/>
        </w:rPr>
      </w:pPr>
      <w:r w:rsidRPr="008C0867">
        <w:rPr>
          <w:rFonts w:cstheme="minorHAnsi"/>
          <w:sz w:val="20"/>
          <w:szCs w:val="20"/>
        </w:rPr>
        <w:t>Razvezni pogoj se uresniči pod pogoji in na način, opredeljen v tretji alineji četrtega odstavka 67. člena ZJN-3</w:t>
      </w:r>
      <w:bookmarkEnd w:id="12"/>
      <w:r w:rsidRPr="008C0867">
        <w:rPr>
          <w:rFonts w:cstheme="minorHAnsi"/>
          <w:sz w:val="20"/>
          <w:szCs w:val="20"/>
        </w:rPr>
        <w:t>.</w:t>
      </w:r>
    </w:p>
    <w:p w14:paraId="7F13429B" w14:textId="77777777" w:rsidR="00FD15EF" w:rsidRPr="008A016D" w:rsidRDefault="00FD15EF" w:rsidP="00FD15EF">
      <w:pPr>
        <w:pStyle w:val="Odstavekseznama"/>
        <w:tabs>
          <w:tab w:val="left" w:pos="284"/>
        </w:tabs>
        <w:spacing w:after="0" w:line="240" w:lineRule="auto"/>
        <w:ind w:left="0"/>
        <w:jc w:val="both"/>
        <w:rPr>
          <w:rFonts w:cstheme="minorHAnsi"/>
          <w:b/>
          <w:sz w:val="20"/>
          <w:szCs w:val="20"/>
        </w:rPr>
      </w:pPr>
    </w:p>
    <w:p w14:paraId="20EF283A" w14:textId="77777777" w:rsidR="00FD15EF" w:rsidRPr="008A016D" w:rsidRDefault="00FD15EF">
      <w:pPr>
        <w:keepNext/>
        <w:numPr>
          <w:ilvl w:val="0"/>
          <w:numId w:val="47"/>
        </w:numPr>
        <w:tabs>
          <w:tab w:val="left" w:pos="284"/>
        </w:tabs>
        <w:spacing w:after="0" w:line="240" w:lineRule="auto"/>
        <w:jc w:val="both"/>
        <w:outlineLvl w:val="0"/>
        <w:rPr>
          <w:rFonts w:cstheme="minorHAnsi"/>
          <w:b/>
          <w:sz w:val="20"/>
          <w:szCs w:val="20"/>
        </w:rPr>
      </w:pPr>
      <w:r w:rsidRPr="008A016D">
        <w:rPr>
          <w:rFonts w:cstheme="minorHAnsi"/>
          <w:b/>
          <w:sz w:val="20"/>
          <w:szCs w:val="20"/>
        </w:rPr>
        <w:t>KONČNE DOLOČBE</w:t>
      </w:r>
    </w:p>
    <w:p w14:paraId="540587B3" w14:textId="77777777" w:rsidR="00BB6776" w:rsidRDefault="00BB6776" w:rsidP="00BB6776">
      <w:pPr>
        <w:pStyle w:val="Poglen"/>
      </w:pPr>
    </w:p>
    <w:p w14:paraId="1FE13A56" w14:textId="08F90370" w:rsidR="00FD15EF" w:rsidRPr="008A016D" w:rsidRDefault="00FD15EF">
      <w:pPr>
        <w:numPr>
          <w:ilvl w:val="0"/>
          <w:numId w:val="34"/>
        </w:numPr>
        <w:spacing w:after="0" w:line="240" w:lineRule="auto"/>
        <w:jc w:val="both"/>
        <w:rPr>
          <w:rFonts w:cstheme="minorHAnsi"/>
          <w:sz w:val="20"/>
          <w:szCs w:val="20"/>
        </w:rPr>
      </w:pPr>
      <w:r w:rsidRPr="008A016D">
        <w:rPr>
          <w:rFonts w:cstheme="minorHAnsi"/>
          <w:sz w:val="20"/>
          <w:szCs w:val="20"/>
        </w:rPr>
        <w:t xml:space="preserve">Pogodba se lahko spremeni ali dopolni le s pisnim aneksom, ki ga sporazumno sprejmeta in podpišeta obe pogodbeni stranki, vendar spremembe ali dopolnitve ne smejo biti v nasprotju z določili ZJN-3 in OZ. </w:t>
      </w:r>
    </w:p>
    <w:p w14:paraId="1E87C0FF" w14:textId="77777777" w:rsidR="00FD15EF" w:rsidRPr="008A016D" w:rsidRDefault="00FD15EF">
      <w:pPr>
        <w:numPr>
          <w:ilvl w:val="0"/>
          <w:numId w:val="34"/>
        </w:numPr>
        <w:spacing w:after="0" w:line="240" w:lineRule="auto"/>
        <w:jc w:val="both"/>
        <w:rPr>
          <w:rFonts w:cstheme="minorHAnsi"/>
          <w:sz w:val="20"/>
          <w:szCs w:val="20"/>
        </w:rPr>
      </w:pPr>
      <w:r w:rsidRPr="008A016D">
        <w:rPr>
          <w:rFonts w:cstheme="minorHAnsi"/>
          <w:sz w:val="20"/>
          <w:szCs w:val="20"/>
        </w:rPr>
        <w:t>Če katerakoli od določb pogodbe je ali postane neveljavna, to ne vpliva na ostale določbe pogodbe. Neveljavna določba se nadomesti z veljavno, ki mora čim bolj ustrezati namenu, ki ga je želela doseči neveljavna določba.</w:t>
      </w:r>
    </w:p>
    <w:p w14:paraId="5903C29D" w14:textId="77777777" w:rsidR="00FD15EF" w:rsidRPr="008A016D" w:rsidRDefault="00FD15EF">
      <w:pPr>
        <w:numPr>
          <w:ilvl w:val="0"/>
          <w:numId w:val="34"/>
        </w:numPr>
        <w:spacing w:after="0" w:line="240" w:lineRule="auto"/>
        <w:jc w:val="both"/>
        <w:rPr>
          <w:rFonts w:cstheme="minorHAnsi"/>
          <w:sz w:val="20"/>
          <w:szCs w:val="20"/>
        </w:rPr>
      </w:pPr>
      <w:r w:rsidRPr="008A016D">
        <w:rPr>
          <w:rFonts w:cstheme="minorHAnsi"/>
          <w:sz w:val="20"/>
          <w:szCs w:val="20"/>
        </w:rPr>
        <w:t>Odstop pogodbe tretjemu je možen samo s pisnim soglasjem obeh pogodbenih strank. Odstop posamezne terjatve po tej pogodbi je možen samo v primeru predhodnega pisnega soglasja kupca.</w:t>
      </w:r>
    </w:p>
    <w:bookmarkEnd w:id="7"/>
    <w:p w14:paraId="3D372E3E" w14:textId="77777777" w:rsidR="00BB6776" w:rsidRDefault="00BB6776" w:rsidP="00BB6776">
      <w:pPr>
        <w:pStyle w:val="Poglen"/>
      </w:pPr>
    </w:p>
    <w:p w14:paraId="3F414766" w14:textId="1E47A2A4" w:rsidR="00FD15EF" w:rsidRPr="008A016D" w:rsidRDefault="00FD15EF" w:rsidP="00FD15EF">
      <w:pPr>
        <w:numPr>
          <w:ilvl w:val="12"/>
          <w:numId w:val="0"/>
        </w:numPr>
        <w:spacing w:after="0" w:line="240" w:lineRule="auto"/>
        <w:jc w:val="both"/>
        <w:rPr>
          <w:rFonts w:cstheme="minorHAnsi"/>
          <w:sz w:val="20"/>
          <w:szCs w:val="20"/>
        </w:rPr>
      </w:pPr>
      <w:r w:rsidRPr="008A016D">
        <w:rPr>
          <w:rFonts w:cstheme="minorHAnsi"/>
          <w:sz w:val="20"/>
          <w:szCs w:val="20"/>
        </w:rPr>
        <w:t>V primeru statusne spremembe kupca ali prodajalca, se vse obveznosti po tej pogodbi prenesejo na njihove univerzalne pravne naslednike.</w:t>
      </w:r>
    </w:p>
    <w:p w14:paraId="1D8AB037" w14:textId="77777777" w:rsidR="00BB6776" w:rsidRDefault="00BB6776" w:rsidP="00BB6776">
      <w:pPr>
        <w:pStyle w:val="Poglen"/>
      </w:pPr>
    </w:p>
    <w:p w14:paraId="4313CACF" w14:textId="2C85A153" w:rsidR="00FD15EF" w:rsidRPr="008A016D" w:rsidRDefault="00FD15EF" w:rsidP="00FD15EF">
      <w:pPr>
        <w:numPr>
          <w:ilvl w:val="12"/>
          <w:numId w:val="0"/>
        </w:numPr>
        <w:spacing w:after="0" w:line="240" w:lineRule="auto"/>
        <w:jc w:val="both"/>
        <w:rPr>
          <w:rFonts w:cstheme="minorHAnsi"/>
          <w:sz w:val="20"/>
          <w:szCs w:val="20"/>
        </w:rPr>
      </w:pPr>
      <w:r w:rsidRPr="008A016D">
        <w:rPr>
          <w:rFonts w:cstheme="minorHAnsi"/>
          <w:sz w:val="20"/>
          <w:szCs w:val="20"/>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kupca, po slovenskem pravu.</w:t>
      </w:r>
    </w:p>
    <w:p w14:paraId="5E9AC23F" w14:textId="77777777" w:rsidR="00BB6776" w:rsidRDefault="00BB6776" w:rsidP="00BB6776">
      <w:pPr>
        <w:pStyle w:val="Poglen"/>
      </w:pPr>
    </w:p>
    <w:p w14:paraId="1F4454CC" w14:textId="4B14234B" w:rsidR="00FD15EF" w:rsidRPr="008A016D" w:rsidRDefault="00FD15EF" w:rsidP="00FD15EF">
      <w:pPr>
        <w:spacing w:after="0" w:line="240" w:lineRule="auto"/>
        <w:jc w:val="both"/>
        <w:rPr>
          <w:rFonts w:cstheme="minorHAnsi"/>
          <w:sz w:val="20"/>
          <w:szCs w:val="20"/>
        </w:rPr>
      </w:pPr>
      <w:r w:rsidRPr="008A016D">
        <w:rPr>
          <w:rFonts w:cstheme="minorHAnsi"/>
          <w:sz w:val="20"/>
          <w:szCs w:val="20"/>
        </w:rPr>
        <w:t>Pogodba je sestavljen v štirih (4) enakih izvodih, od katerih prejme vsaka pogodbena stranka po dva (2) izvoda.</w:t>
      </w:r>
    </w:p>
    <w:p w14:paraId="1B75DEDE" w14:textId="77777777" w:rsidR="00FD15EF" w:rsidRPr="008A016D" w:rsidRDefault="00FD15EF" w:rsidP="00FD15EF">
      <w:pPr>
        <w:tabs>
          <w:tab w:val="left" w:pos="2552"/>
        </w:tabs>
        <w:spacing w:after="0" w:line="240" w:lineRule="auto"/>
        <w:jc w:val="both"/>
        <w:rPr>
          <w:rFonts w:eastAsia="Calibri" w:cstheme="minorHAnsi"/>
          <w:sz w:val="20"/>
          <w:szCs w:val="20"/>
        </w:rPr>
      </w:pPr>
    </w:p>
    <w:p w14:paraId="13F3AC70" w14:textId="77777777" w:rsidR="00FD15EF" w:rsidRPr="008A016D" w:rsidRDefault="00FD15EF" w:rsidP="00FD15EF">
      <w:pPr>
        <w:tabs>
          <w:tab w:val="left" w:pos="2552"/>
        </w:tabs>
        <w:spacing w:after="0" w:line="240" w:lineRule="auto"/>
        <w:jc w:val="both"/>
        <w:rPr>
          <w:rFonts w:eastAsia="Calibri" w:cstheme="minorHAnsi"/>
          <w:sz w:val="20"/>
          <w:szCs w:val="20"/>
        </w:rPr>
      </w:pPr>
    </w:p>
    <w:tbl>
      <w:tblPr>
        <w:tblW w:w="5000" w:type="pct"/>
        <w:tblLook w:val="04A0" w:firstRow="1" w:lastRow="0" w:firstColumn="1" w:lastColumn="0" w:noHBand="0" w:noVBand="1"/>
      </w:tblPr>
      <w:tblGrid>
        <w:gridCol w:w="4395"/>
        <w:gridCol w:w="1135"/>
        <w:gridCol w:w="4550"/>
      </w:tblGrid>
      <w:tr w:rsidR="00FD15EF" w:rsidRPr="008A016D" w14:paraId="34D7F64D" w14:textId="77777777" w:rsidTr="00724230">
        <w:trPr>
          <w:trHeight w:val="596"/>
        </w:trPr>
        <w:tc>
          <w:tcPr>
            <w:tcW w:w="2180" w:type="pct"/>
          </w:tcPr>
          <w:p w14:paraId="062B0A99" w14:textId="77777777" w:rsidR="00FD15EF" w:rsidRPr="008A016D" w:rsidRDefault="00FD15EF" w:rsidP="00724230">
            <w:pPr>
              <w:spacing w:after="0" w:line="240" w:lineRule="auto"/>
              <w:jc w:val="both"/>
              <w:rPr>
                <w:rFonts w:cstheme="minorHAnsi"/>
                <w:sz w:val="20"/>
                <w:szCs w:val="20"/>
              </w:rPr>
            </w:pPr>
            <w:r w:rsidRPr="008A016D">
              <w:rPr>
                <w:rFonts w:cstheme="minorHAnsi"/>
                <w:sz w:val="20"/>
                <w:szCs w:val="20"/>
              </w:rPr>
              <w:t>Prodajalec:</w:t>
            </w:r>
          </w:p>
        </w:tc>
        <w:tc>
          <w:tcPr>
            <w:tcW w:w="563" w:type="pct"/>
          </w:tcPr>
          <w:p w14:paraId="3C42551E" w14:textId="77777777" w:rsidR="00FD15EF" w:rsidRPr="008A016D" w:rsidRDefault="00FD15EF" w:rsidP="00724230">
            <w:pPr>
              <w:spacing w:after="0" w:line="240" w:lineRule="auto"/>
              <w:jc w:val="both"/>
              <w:rPr>
                <w:rFonts w:cstheme="minorHAnsi"/>
                <w:sz w:val="20"/>
                <w:szCs w:val="20"/>
              </w:rPr>
            </w:pPr>
          </w:p>
        </w:tc>
        <w:tc>
          <w:tcPr>
            <w:tcW w:w="2257" w:type="pct"/>
          </w:tcPr>
          <w:p w14:paraId="57C828F4" w14:textId="77777777" w:rsidR="00FD15EF" w:rsidRPr="008A016D" w:rsidRDefault="00FD15EF" w:rsidP="00724230">
            <w:pPr>
              <w:spacing w:after="0" w:line="240" w:lineRule="auto"/>
              <w:jc w:val="both"/>
              <w:rPr>
                <w:rFonts w:cstheme="minorHAnsi"/>
                <w:sz w:val="20"/>
                <w:szCs w:val="20"/>
              </w:rPr>
            </w:pPr>
            <w:r w:rsidRPr="008A016D">
              <w:rPr>
                <w:rFonts w:cstheme="minorHAnsi"/>
                <w:sz w:val="20"/>
                <w:szCs w:val="20"/>
              </w:rPr>
              <w:t>Kupec:</w:t>
            </w:r>
          </w:p>
        </w:tc>
      </w:tr>
      <w:tr w:rsidR="00FD15EF" w:rsidRPr="008A016D" w14:paraId="7310D93A" w14:textId="77777777" w:rsidTr="00724230">
        <w:trPr>
          <w:trHeight w:val="596"/>
        </w:trPr>
        <w:tc>
          <w:tcPr>
            <w:tcW w:w="2180" w:type="pct"/>
          </w:tcPr>
          <w:p w14:paraId="5C10C3C2" w14:textId="77777777" w:rsidR="00FD15EF" w:rsidRPr="008A016D" w:rsidRDefault="00FD15EF" w:rsidP="00724230">
            <w:pPr>
              <w:spacing w:after="0" w:line="240" w:lineRule="auto"/>
              <w:jc w:val="both"/>
              <w:rPr>
                <w:rFonts w:cstheme="minorHAnsi"/>
                <w:sz w:val="20"/>
                <w:szCs w:val="20"/>
              </w:rPr>
            </w:pPr>
            <w:r w:rsidRPr="008A016D">
              <w:rPr>
                <w:rFonts w:cstheme="minorHAnsi"/>
                <w:sz w:val="20"/>
                <w:szCs w:val="20"/>
              </w:rPr>
              <w:t xml:space="preserve">Št: </w:t>
            </w:r>
            <w:proofErr w:type="spellStart"/>
            <w:r w:rsidRPr="008A016D">
              <w:rPr>
                <w:rFonts w:cstheme="minorHAnsi"/>
                <w:sz w:val="20"/>
                <w:szCs w:val="20"/>
                <w:highlight w:val="lightGray"/>
              </w:rPr>
              <w:t>xxxxx</w:t>
            </w:r>
            <w:proofErr w:type="spellEnd"/>
          </w:p>
          <w:p w14:paraId="0A32D6E0" w14:textId="77777777" w:rsidR="00FD15EF" w:rsidRPr="008A016D" w:rsidRDefault="00FD15EF" w:rsidP="00724230">
            <w:pPr>
              <w:spacing w:after="0" w:line="240" w:lineRule="auto"/>
              <w:jc w:val="both"/>
              <w:rPr>
                <w:rFonts w:cstheme="minorHAnsi"/>
                <w:sz w:val="20"/>
                <w:szCs w:val="20"/>
              </w:rPr>
            </w:pPr>
            <w:proofErr w:type="spellStart"/>
            <w:r w:rsidRPr="008A016D">
              <w:rPr>
                <w:rFonts w:cstheme="minorHAnsi"/>
                <w:sz w:val="20"/>
                <w:szCs w:val="20"/>
                <w:highlight w:val="lightGray"/>
              </w:rPr>
              <w:t>xxxxx</w:t>
            </w:r>
            <w:proofErr w:type="spellEnd"/>
            <w:r w:rsidRPr="008A016D">
              <w:rPr>
                <w:rFonts w:cstheme="minorHAnsi"/>
                <w:sz w:val="20"/>
                <w:szCs w:val="20"/>
              </w:rPr>
              <w:t xml:space="preserve">, </w:t>
            </w:r>
            <w:r w:rsidRPr="008A016D">
              <w:rPr>
                <w:rFonts w:cstheme="minorHAnsi"/>
                <w:sz w:val="20"/>
                <w:szCs w:val="20"/>
                <w:shd w:val="clear" w:color="auto" w:fill="D9D9D9"/>
              </w:rPr>
              <w:t>dd.mm.llll</w:t>
            </w:r>
          </w:p>
          <w:p w14:paraId="5B6A0A58" w14:textId="77777777" w:rsidR="00FD15EF" w:rsidRPr="008A016D" w:rsidRDefault="00FD15EF" w:rsidP="00724230">
            <w:pPr>
              <w:spacing w:after="0" w:line="240" w:lineRule="auto"/>
              <w:jc w:val="both"/>
              <w:rPr>
                <w:rFonts w:cstheme="minorHAnsi"/>
                <w:sz w:val="20"/>
                <w:szCs w:val="20"/>
              </w:rPr>
            </w:pPr>
          </w:p>
          <w:p w14:paraId="0E1BA9F0" w14:textId="77777777" w:rsidR="00FD15EF" w:rsidRPr="008A016D" w:rsidRDefault="00FD15EF" w:rsidP="00724230">
            <w:pPr>
              <w:spacing w:after="0" w:line="240" w:lineRule="auto"/>
              <w:jc w:val="center"/>
              <w:rPr>
                <w:rFonts w:cstheme="minorHAnsi"/>
                <w:sz w:val="20"/>
                <w:szCs w:val="20"/>
              </w:rPr>
            </w:pPr>
            <w:proofErr w:type="spellStart"/>
            <w:r w:rsidRPr="008A016D">
              <w:rPr>
                <w:rFonts w:cstheme="minorHAnsi"/>
                <w:sz w:val="20"/>
                <w:szCs w:val="20"/>
                <w:highlight w:val="lightGray"/>
              </w:rPr>
              <w:t>xxxxx</w:t>
            </w:r>
            <w:proofErr w:type="spellEnd"/>
            <w:r w:rsidRPr="008A016D">
              <w:rPr>
                <w:rFonts w:cstheme="minorHAnsi"/>
                <w:sz w:val="20"/>
                <w:szCs w:val="20"/>
              </w:rPr>
              <w:t xml:space="preserve"> </w:t>
            </w:r>
          </w:p>
          <w:p w14:paraId="5653191A" w14:textId="77777777" w:rsidR="00FD15EF" w:rsidRPr="008A016D" w:rsidRDefault="00FD15EF" w:rsidP="00724230">
            <w:pPr>
              <w:spacing w:after="0" w:line="240" w:lineRule="auto"/>
              <w:jc w:val="center"/>
              <w:rPr>
                <w:rFonts w:cstheme="minorHAnsi"/>
                <w:sz w:val="20"/>
                <w:szCs w:val="20"/>
              </w:rPr>
            </w:pPr>
          </w:p>
          <w:p w14:paraId="4CF6EE22" w14:textId="77777777" w:rsidR="00FD15EF" w:rsidRPr="008A016D" w:rsidRDefault="00FD15EF" w:rsidP="00724230">
            <w:pPr>
              <w:spacing w:after="0" w:line="240" w:lineRule="auto"/>
              <w:jc w:val="center"/>
              <w:rPr>
                <w:rFonts w:cstheme="minorHAnsi"/>
                <w:sz w:val="20"/>
                <w:szCs w:val="20"/>
              </w:rPr>
            </w:pPr>
            <w:r w:rsidRPr="008A016D">
              <w:rPr>
                <w:rFonts w:cstheme="minorHAnsi"/>
                <w:sz w:val="20"/>
                <w:szCs w:val="20"/>
              </w:rPr>
              <w:t>Direktor/ica</w:t>
            </w:r>
          </w:p>
          <w:p w14:paraId="381A7993" w14:textId="77777777" w:rsidR="00FD15EF" w:rsidRPr="008A016D" w:rsidRDefault="00FD15EF" w:rsidP="00724230">
            <w:pPr>
              <w:spacing w:after="0" w:line="240" w:lineRule="auto"/>
              <w:jc w:val="center"/>
              <w:rPr>
                <w:rFonts w:cstheme="minorHAnsi"/>
                <w:sz w:val="20"/>
                <w:szCs w:val="20"/>
              </w:rPr>
            </w:pPr>
            <w:proofErr w:type="spellStart"/>
            <w:r w:rsidRPr="008A016D">
              <w:rPr>
                <w:rFonts w:cstheme="minorHAnsi"/>
                <w:sz w:val="20"/>
                <w:szCs w:val="20"/>
                <w:highlight w:val="lightGray"/>
              </w:rPr>
              <w:t>xxxxx</w:t>
            </w:r>
            <w:proofErr w:type="spellEnd"/>
          </w:p>
          <w:p w14:paraId="6AB6D377" w14:textId="77777777" w:rsidR="00FD15EF" w:rsidRPr="008A016D" w:rsidRDefault="00FD15EF" w:rsidP="00724230">
            <w:pPr>
              <w:spacing w:after="0" w:line="240" w:lineRule="auto"/>
              <w:jc w:val="both"/>
              <w:rPr>
                <w:rFonts w:cstheme="minorHAnsi"/>
                <w:sz w:val="20"/>
                <w:szCs w:val="20"/>
              </w:rPr>
            </w:pPr>
          </w:p>
          <w:p w14:paraId="02DB7EFC" w14:textId="77777777" w:rsidR="00FD15EF" w:rsidRPr="008A016D" w:rsidRDefault="00FD15EF" w:rsidP="00724230">
            <w:pPr>
              <w:spacing w:after="0" w:line="240" w:lineRule="auto"/>
              <w:rPr>
                <w:rFonts w:cstheme="minorHAnsi"/>
                <w:sz w:val="20"/>
                <w:szCs w:val="20"/>
              </w:rPr>
            </w:pPr>
            <w:r w:rsidRPr="008A016D">
              <w:rPr>
                <w:rFonts w:cstheme="minorHAnsi"/>
                <w:sz w:val="20"/>
                <w:szCs w:val="20"/>
              </w:rPr>
              <w:t xml:space="preserve">Žig in podpis: </w:t>
            </w:r>
          </w:p>
          <w:p w14:paraId="39A33B9A" w14:textId="77777777" w:rsidR="00FD15EF" w:rsidRPr="008A016D" w:rsidRDefault="00FD15EF" w:rsidP="00724230">
            <w:pPr>
              <w:spacing w:after="0" w:line="240" w:lineRule="auto"/>
              <w:rPr>
                <w:rFonts w:cstheme="minorHAnsi"/>
                <w:sz w:val="20"/>
                <w:szCs w:val="20"/>
              </w:rPr>
            </w:pPr>
          </w:p>
          <w:p w14:paraId="46324350" w14:textId="77777777" w:rsidR="00FD15EF" w:rsidRPr="008A016D" w:rsidRDefault="00FD15EF" w:rsidP="00724230">
            <w:pPr>
              <w:spacing w:after="0" w:line="240" w:lineRule="auto"/>
              <w:rPr>
                <w:rFonts w:cstheme="minorHAnsi"/>
                <w:sz w:val="20"/>
                <w:szCs w:val="20"/>
              </w:rPr>
            </w:pPr>
            <w:r w:rsidRPr="008A016D">
              <w:rPr>
                <w:rFonts w:cstheme="minorHAnsi"/>
                <w:sz w:val="20"/>
                <w:szCs w:val="20"/>
              </w:rPr>
              <w:t>_________________________</w:t>
            </w:r>
          </w:p>
          <w:p w14:paraId="114D1FAB" w14:textId="77777777" w:rsidR="00FD15EF" w:rsidRPr="008A016D" w:rsidRDefault="00FD15EF" w:rsidP="00724230">
            <w:pPr>
              <w:spacing w:after="0" w:line="240" w:lineRule="auto"/>
              <w:jc w:val="both"/>
              <w:rPr>
                <w:rFonts w:cstheme="minorHAnsi"/>
                <w:bCs/>
                <w:sz w:val="20"/>
                <w:szCs w:val="20"/>
              </w:rPr>
            </w:pPr>
          </w:p>
        </w:tc>
        <w:tc>
          <w:tcPr>
            <w:tcW w:w="563" w:type="pct"/>
          </w:tcPr>
          <w:p w14:paraId="56C4A129" w14:textId="77777777" w:rsidR="00FD15EF" w:rsidRPr="008A016D" w:rsidRDefault="00FD15EF" w:rsidP="00724230">
            <w:pPr>
              <w:spacing w:after="0" w:line="240" w:lineRule="auto"/>
              <w:jc w:val="both"/>
              <w:rPr>
                <w:rFonts w:cstheme="minorHAnsi"/>
                <w:sz w:val="20"/>
                <w:szCs w:val="20"/>
              </w:rPr>
            </w:pPr>
          </w:p>
        </w:tc>
        <w:tc>
          <w:tcPr>
            <w:tcW w:w="2257" w:type="pct"/>
          </w:tcPr>
          <w:p w14:paraId="50678B05" w14:textId="77777777" w:rsidR="00FD15EF" w:rsidRPr="008A016D" w:rsidRDefault="00FD15EF" w:rsidP="00724230">
            <w:pPr>
              <w:spacing w:after="0" w:line="240" w:lineRule="auto"/>
              <w:jc w:val="both"/>
              <w:rPr>
                <w:rFonts w:cstheme="minorHAnsi"/>
                <w:sz w:val="20"/>
                <w:szCs w:val="20"/>
              </w:rPr>
            </w:pPr>
            <w:r w:rsidRPr="008A016D">
              <w:rPr>
                <w:rFonts w:cstheme="minorHAnsi"/>
                <w:sz w:val="20"/>
                <w:szCs w:val="20"/>
              </w:rPr>
              <w:t xml:space="preserve">Št: </w:t>
            </w:r>
            <w:proofErr w:type="spellStart"/>
            <w:r w:rsidRPr="008A016D">
              <w:rPr>
                <w:rFonts w:cstheme="minorHAnsi"/>
                <w:sz w:val="20"/>
                <w:szCs w:val="20"/>
                <w:highlight w:val="lightGray"/>
              </w:rPr>
              <w:t>xxxxx</w:t>
            </w:r>
            <w:proofErr w:type="spellEnd"/>
          </w:p>
          <w:p w14:paraId="2F4D1296" w14:textId="77777777" w:rsidR="00FD15EF" w:rsidRPr="008A016D" w:rsidRDefault="00FD15EF" w:rsidP="00724230">
            <w:pPr>
              <w:spacing w:after="0" w:line="240" w:lineRule="auto"/>
              <w:jc w:val="both"/>
              <w:rPr>
                <w:rFonts w:cstheme="minorHAnsi"/>
                <w:sz w:val="20"/>
                <w:szCs w:val="20"/>
              </w:rPr>
            </w:pPr>
            <w:r w:rsidRPr="008A016D">
              <w:rPr>
                <w:rFonts w:cstheme="minorHAnsi"/>
                <w:sz w:val="20"/>
                <w:szCs w:val="20"/>
              </w:rPr>
              <w:t xml:space="preserve">Slovenska Bistrica, </w:t>
            </w:r>
            <w:r w:rsidRPr="008A016D">
              <w:rPr>
                <w:rFonts w:cstheme="minorHAnsi"/>
                <w:sz w:val="20"/>
                <w:szCs w:val="20"/>
                <w:shd w:val="clear" w:color="auto" w:fill="D9D9D9"/>
              </w:rPr>
              <w:t>dd.mm.llll</w:t>
            </w:r>
          </w:p>
          <w:p w14:paraId="3ACEE12E" w14:textId="77777777" w:rsidR="00FD15EF" w:rsidRPr="008A016D" w:rsidRDefault="00FD15EF" w:rsidP="00724230">
            <w:pPr>
              <w:spacing w:after="0" w:line="240" w:lineRule="auto"/>
              <w:jc w:val="both"/>
              <w:rPr>
                <w:rFonts w:cstheme="minorHAnsi"/>
                <w:sz w:val="20"/>
                <w:szCs w:val="20"/>
              </w:rPr>
            </w:pPr>
          </w:p>
          <w:p w14:paraId="2DA16FA3" w14:textId="77777777" w:rsidR="00FD15EF" w:rsidRPr="008A016D" w:rsidRDefault="00FD15EF" w:rsidP="00724230">
            <w:pPr>
              <w:spacing w:after="0" w:line="240" w:lineRule="auto"/>
              <w:jc w:val="center"/>
              <w:rPr>
                <w:rFonts w:cstheme="minorHAnsi"/>
                <w:sz w:val="20"/>
                <w:szCs w:val="20"/>
              </w:rPr>
            </w:pPr>
            <w:r w:rsidRPr="008A016D">
              <w:rPr>
                <w:rFonts w:cstheme="minorHAnsi"/>
                <w:sz w:val="20"/>
                <w:szCs w:val="20"/>
              </w:rPr>
              <w:t>KOMUNALA SLOVENSKA BISTRICA,</w:t>
            </w:r>
          </w:p>
          <w:p w14:paraId="25449676" w14:textId="77777777" w:rsidR="00FD15EF" w:rsidRPr="008A016D" w:rsidRDefault="00FD15EF" w:rsidP="00724230">
            <w:pPr>
              <w:spacing w:after="0" w:line="240" w:lineRule="auto"/>
              <w:jc w:val="center"/>
              <w:rPr>
                <w:rFonts w:cstheme="minorHAnsi"/>
                <w:sz w:val="20"/>
                <w:szCs w:val="20"/>
              </w:rPr>
            </w:pPr>
            <w:r w:rsidRPr="008A016D">
              <w:rPr>
                <w:rFonts w:cstheme="minorHAnsi"/>
                <w:sz w:val="20"/>
                <w:szCs w:val="20"/>
              </w:rPr>
              <w:t>podjetje za komunalne in druge storitve d. o. o.</w:t>
            </w:r>
          </w:p>
          <w:p w14:paraId="534CE2F7" w14:textId="77777777" w:rsidR="00FD15EF" w:rsidRPr="008A016D" w:rsidRDefault="00FD15EF" w:rsidP="00724230">
            <w:pPr>
              <w:spacing w:after="0" w:line="240" w:lineRule="auto"/>
              <w:jc w:val="center"/>
              <w:rPr>
                <w:rFonts w:cstheme="minorHAnsi"/>
                <w:sz w:val="20"/>
                <w:szCs w:val="20"/>
              </w:rPr>
            </w:pPr>
            <w:r w:rsidRPr="008A016D">
              <w:rPr>
                <w:rFonts w:cstheme="minorHAnsi"/>
                <w:sz w:val="20"/>
                <w:szCs w:val="20"/>
              </w:rPr>
              <w:t>Direktor</w:t>
            </w:r>
          </w:p>
          <w:p w14:paraId="47ABFD1D" w14:textId="77777777" w:rsidR="00FD15EF" w:rsidRPr="008A016D" w:rsidRDefault="00FD15EF" w:rsidP="00724230">
            <w:pPr>
              <w:spacing w:after="0" w:line="240" w:lineRule="auto"/>
              <w:jc w:val="center"/>
              <w:rPr>
                <w:rFonts w:cstheme="minorHAnsi"/>
                <w:sz w:val="20"/>
                <w:szCs w:val="20"/>
              </w:rPr>
            </w:pPr>
            <w:r w:rsidRPr="008A016D">
              <w:rPr>
                <w:rFonts w:cstheme="minorHAnsi"/>
                <w:sz w:val="20"/>
                <w:szCs w:val="20"/>
              </w:rPr>
              <w:t>Maksimiljan TRAMŠEK, inž. el.</w:t>
            </w:r>
          </w:p>
          <w:p w14:paraId="2C1A2424" w14:textId="77777777" w:rsidR="00FD15EF" w:rsidRPr="008A016D" w:rsidRDefault="00FD15EF" w:rsidP="00724230">
            <w:pPr>
              <w:spacing w:after="0" w:line="240" w:lineRule="auto"/>
              <w:jc w:val="both"/>
              <w:rPr>
                <w:rFonts w:cstheme="minorHAnsi"/>
                <w:sz w:val="20"/>
                <w:szCs w:val="20"/>
              </w:rPr>
            </w:pPr>
          </w:p>
          <w:p w14:paraId="01E9546B" w14:textId="77777777" w:rsidR="00FD15EF" w:rsidRPr="008A016D" w:rsidRDefault="00FD15EF" w:rsidP="00724230">
            <w:pPr>
              <w:spacing w:after="0" w:line="240" w:lineRule="auto"/>
              <w:rPr>
                <w:rFonts w:cstheme="minorHAnsi"/>
                <w:sz w:val="20"/>
                <w:szCs w:val="20"/>
              </w:rPr>
            </w:pPr>
            <w:r w:rsidRPr="008A016D">
              <w:rPr>
                <w:rFonts w:cstheme="minorHAnsi"/>
                <w:sz w:val="20"/>
                <w:szCs w:val="20"/>
              </w:rPr>
              <w:t xml:space="preserve">Žig in podpis: </w:t>
            </w:r>
          </w:p>
          <w:p w14:paraId="6F585074" w14:textId="77777777" w:rsidR="00FD15EF" w:rsidRPr="008A016D" w:rsidRDefault="00FD15EF" w:rsidP="00724230">
            <w:pPr>
              <w:spacing w:after="0" w:line="240" w:lineRule="auto"/>
              <w:rPr>
                <w:rFonts w:cstheme="minorHAnsi"/>
                <w:sz w:val="20"/>
                <w:szCs w:val="20"/>
              </w:rPr>
            </w:pPr>
          </w:p>
          <w:p w14:paraId="2A136C34" w14:textId="77777777" w:rsidR="00FD15EF" w:rsidRPr="008A016D" w:rsidRDefault="00FD15EF" w:rsidP="00724230">
            <w:pPr>
              <w:spacing w:after="0" w:line="240" w:lineRule="auto"/>
              <w:rPr>
                <w:rFonts w:cstheme="minorHAnsi"/>
                <w:sz w:val="20"/>
                <w:szCs w:val="20"/>
              </w:rPr>
            </w:pPr>
            <w:r w:rsidRPr="008A016D">
              <w:rPr>
                <w:rFonts w:cstheme="minorHAnsi"/>
                <w:sz w:val="20"/>
                <w:szCs w:val="20"/>
              </w:rPr>
              <w:t>_________________________</w:t>
            </w:r>
          </w:p>
          <w:p w14:paraId="462ACD40" w14:textId="77777777" w:rsidR="00FD15EF" w:rsidRPr="008A016D" w:rsidRDefault="00FD15EF" w:rsidP="00724230">
            <w:pPr>
              <w:spacing w:after="0" w:line="240" w:lineRule="auto"/>
              <w:rPr>
                <w:rFonts w:cstheme="minorHAnsi"/>
                <w:sz w:val="20"/>
                <w:szCs w:val="20"/>
              </w:rPr>
            </w:pPr>
          </w:p>
        </w:tc>
      </w:tr>
    </w:tbl>
    <w:p w14:paraId="686A8320" w14:textId="77777777" w:rsidR="00FD15EF" w:rsidRPr="008A016D" w:rsidRDefault="00FD15EF" w:rsidP="00FD15EF">
      <w:pPr>
        <w:spacing w:after="0" w:line="240" w:lineRule="auto"/>
        <w:jc w:val="both"/>
        <w:rPr>
          <w:rFonts w:cstheme="minorHAnsi"/>
          <w:b/>
          <w:sz w:val="20"/>
          <w:szCs w:val="20"/>
        </w:rPr>
      </w:pPr>
    </w:p>
    <w:p w14:paraId="5935429B" w14:textId="77777777" w:rsidR="00FD15EF" w:rsidRPr="008A016D" w:rsidRDefault="00FD15EF" w:rsidP="00FD15EF">
      <w:pPr>
        <w:spacing w:after="0" w:line="240" w:lineRule="auto"/>
        <w:jc w:val="both"/>
        <w:rPr>
          <w:rFonts w:cstheme="minorHAnsi"/>
          <w:b/>
          <w:sz w:val="20"/>
          <w:szCs w:val="20"/>
        </w:rPr>
      </w:pPr>
      <w:r w:rsidRPr="008A016D">
        <w:rPr>
          <w:rFonts w:cstheme="minorHAnsi"/>
          <w:b/>
          <w:sz w:val="20"/>
          <w:szCs w:val="20"/>
        </w:rPr>
        <w:t>Priloge:</w:t>
      </w:r>
    </w:p>
    <w:p w14:paraId="6B49284C" w14:textId="0CFAB8FA" w:rsidR="00FD15EF" w:rsidRPr="008A016D" w:rsidRDefault="00FD15EF" w:rsidP="00FD15EF">
      <w:pPr>
        <w:spacing w:after="0" w:line="240" w:lineRule="auto"/>
        <w:jc w:val="both"/>
        <w:rPr>
          <w:rFonts w:cstheme="minorHAnsi"/>
          <w:sz w:val="20"/>
          <w:szCs w:val="20"/>
        </w:rPr>
      </w:pPr>
      <w:r w:rsidRPr="008A016D">
        <w:rPr>
          <w:rFonts w:cstheme="minorHAnsi"/>
          <w:sz w:val="20"/>
          <w:szCs w:val="20"/>
        </w:rPr>
        <w:t xml:space="preserve">Dokumentacija v zvezi z </w:t>
      </w:r>
      <w:r w:rsidR="00BB6776">
        <w:rPr>
          <w:rFonts w:cstheme="minorHAnsi"/>
          <w:sz w:val="20"/>
          <w:szCs w:val="20"/>
        </w:rPr>
        <w:t>oddajo javnega naročila</w:t>
      </w:r>
    </w:p>
    <w:p w14:paraId="709BCC57" w14:textId="77777777" w:rsidR="00FD15EF" w:rsidRPr="008A016D" w:rsidRDefault="00FD15EF" w:rsidP="00FD15EF">
      <w:pPr>
        <w:spacing w:after="0" w:line="240" w:lineRule="auto"/>
        <w:jc w:val="both"/>
        <w:rPr>
          <w:rFonts w:cstheme="minorHAnsi"/>
          <w:sz w:val="20"/>
          <w:szCs w:val="20"/>
        </w:rPr>
      </w:pPr>
      <w:r w:rsidRPr="008A016D">
        <w:rPr>
          <w:rFonts w:cstheme="minorHAnsi"/>
          <w:sz w:val="20"/>
          <w:szCs w:val="20"/>
        </w:rPr>
        <w:t xml:space="preserve">Ponudbena dokumentacija </w:t>
      </w:r>
      <w:r>
        <w:rPr>
          <w:rFonts w:cstheme="minorHAnsi"/>
          <w:sz w:val="20"/>
          <w:szCs w:val="20"/>
        </w:rPr>
        <w:t>prodajalca</w:t>
      </w:r>
    </w:p>
    <w:p w14:paraId="23FB12A1" w14:textId="77777777" w:rsidR="00FD15EF" w:rsidRDefault="00FD15EF" w:rsidP="00FD15EF">
      <w:pPr>
        <w:spacing w:after="0" w:line="240" w:lineRule="auto"/>
        <w:jc w:val="both"/>
        <w:rPr>
          <w:b/>
          <w:bCs/>
          <w:sz w:val="20"/>
          <w:szCs w:val="20"/>
        </w:rPr>
      </w:pPr>
      <w:r w:rsidRPr="008A016D">
        <w:rPr>
          <w:rFonts w:cstheme="minorHAnsi"/>
          <w:sz w:val="20"/>
          <w:szCs w:val="20"/>
        </w:rPr>
        <w:t>Finančno zavarovanje</w:t>
      </w:r>
      <w:bookmarkEnd w:id="6"/>
    </w:p>
    <w:p w14:paraId="7206690D" w14:textId="77777777" w:rsidR="00FD15EF" w:rsidRDefault="00FD15EF" w:rsidP="00FD15EF">
      <w:pPr>
        <w:pStyle w:val="Brezrazmikov"/>
        <w:rPr>
          <w:b/>
          <w:bCs/>
          <w:sz w:val="20"/>
          <w:szCs w:val="20"/>
        </w:rPr>
      </w:pPr>
    </w:p>
    <w:p w14:paraId="09EF447B" w14:textId="77777777" w:rsidR="00EF094C" w:rsidRPr="00D4533F" w:rsidRDefault="00EF094C" w:rsidP="005A6038">
      <w:pPr>
        <w:pStyle w:val="Brezrazmikov"/>
      </w:pPr>
    </w:p>
    <w:p w14:paraId="407401BD" w14:textId="1AB28D9D" w:rsidR="00BB6776" w:rsidRPr="00833B1E" w:rsidRDefault="00BB6776" w:rsidP="00BB6776">
      <w:pPr>
        <w:pStyle w:val="Naslovobrazca"/>
      </w:pPr>
      <w:bookmarkStart w:id="13" w:name="_Toc57143693"/>
      <w:bookmarkStart w:id="14" w:name="_Toc98498935"/>
      <w:bookmarkStart w:id="15" w:name="_Toc141710161"/>
      <w:bookmarkStart w:id="16" w:name="_Toc178857277"/>
      <w:r>
        <w:lastRenderedPageBreak/>
        <w:t xml:space="preserve">VZOREC </w:t>
      </w:r>
      <w:r w:rsidRPr="00833B1E">
        <w:t>MENIČN</w:t>
      </w:r>
      <w:r>
        <w:t>E</w:t>
      </w:r>
      <w:r w:rsidRPr="00833B1E">
        <w:t xml:space="preserve"> IZJAV</w:t>
      </w:r>
      <w:r>
        <w:t>E</w:t>
      </w:r>
      <w:r w:rsidRPr="00833B1E">
        <w:t xml:space="preserve"> S POOBLASTILOM ZA ZAVAROVANJE </w:t>
      </w:r>
      <w:r>
        <w:t>DOBRE IZVEDBE POGODBENIH OBVEZNOSTI</w:t>
      </w:r>
      <w:bookmarkEnd w:id="13"/>
      <w:bookmarkEnd w:id="14"/>
      <w:bookmarkEnd w:id="15"/>
      <w:bookmarkEnd w:id="16"/>
    </w:p>
    <w:p w14:paraId="3D737605" w14:textId="77777777" w:rsidR="00BB6776" w:rsidRDefault="00BB6776" w:rsidP="00BB6776">
      <w:pPr>
        <w:pStyle w:val="Brezrazmikov"/>
      </w:pPr>
    </w:p>
    <w:p w14:paraId="118366CD" w14:textId="548D0DB5" w:rsidR="00BB6776" w:rsidRPr="005E5053" w:rsidRDefault="00BB6776" w:rsidP="00BB6776">
      <w:pPr>
        <w:pStyle w:val="Brezrazmikov"/>
        <w:rPr>
          <w:sz w:val="21"/>
          <w:szCs w:val="21"/>
        </w:rPr>
      </w:pPr>
      <w:r w:rsidRPr="005E5053">
        <w:rPr>
          <w:sz w:val="21"/>
          <w:szCs w:val="21"/>
        </w:rPr>
        <w:t xml:space="preserve">Kupcu, </w:t>
      </w:r>
      <w:r w:rsidRPr="005E5053">
        <w:rPr>
          <w:b/>
          <w:bCs/>
          <w:sz w:val="21"/>
          <w:szCs w:val="21"/>
        </w:rPr>
        <w:t>KOMUNALA SLOVENSKA BISTRICA podjetje za komunalne in druge storitve d.o.o.</w:t>
      </w:r>
      <w:r w:rsidRPr="005E5053">
        <w:rPr>
          <w:sz w:val="21"/>
          <w:szCs w:val="21"/>
        </w:rPr>
        <w:t xml:space="preserve">, Ulica Pohorskega bataljona 12, 2310 Slovenska Bistrica, kot zavarovanje za dobro izvedbo pogodbenih obveznosti v postopku oddaje javnega naročila </w:t>
      </w:r>
      <w:r w:rsidR="006C2080" w:rsidRPr="006C2080">
        <w:rPr>
          <w:b/>
          <w:bCs/>
          <w:sz w:val="21"/>
          <w:szCs w:val="21"/>
        </w:rPr>
        <w:t>NAKUP SMETARSKEGA VOZILA</w:t>
      </w:r>
      <w:r w:rsidRPr="005E5053">
        <w:rPr>
          <w:sz w:val="21"/>
          <w:szCs w:val="21"/>
        </w:rPr>
        <w:t xml:space="preserve">, objavljenega na Portalu javnih naročil št. </w:t>
      </w:r>
      <w:r w:rsidR="006C2080">
        <w:rPr>
          <w:sz w:val="21"/>
          <w:szCs w:val="21"/>
        </w:rPr>
        <w:t xml:space="preserve">dosjeja </w:t>
      </w:r>
      <w:proofErr w:type="spellStart"/>
      <w:r w:rsidRPr="005E5053">
        <w:rPr>
          <w:sz w:val="21"/>
          <w:szCs w:val="21"/>
          <w:highlight w:val="lightGray"/>
        </w:rPr>
        <w:t>xxxxxx</w:t>
      </w:r>
      <w:proofErr w:type="spellEnd"/>
      <w:r w:rsidRPr="005E5053">
        <w:rPr>
          <w:sz w:val="21"/>
          <w:szCs w:val="21"/>
        </w:rPr>
        <w:t xml:space="preserve">, izročamo podpisano bianco lastno menico ter to menično izjavo s pooblastilom za izpolnitev in unovčenje menice. </w:t>
      </w:r>
    </w:p>
    <w:p w14:paraId="790B76CC" w14:textId="77777777" w:rsidR="00BB6776" w:rsidRPr="005E5053" w:rsidRDefault="00BB6776" w:rsidP="00BB6776">
      <w:pPr>
        <w:pStyle w:val="Brezrazmikov"/>
        <w:rPr>
          <w:sz w:val="21"/>
          <w:szCs w:val="21"/>
        </w:rPr>
      </w:pPr>
    </w:p>
    <w:p w14:paraId="47D97661" w14:textId="1552AA10" w:rsidR="00BB6776" w:rsidRPr="005E5053" w:rsidRDefault="00BB6776" w:rsidP="00BB6776">
      <w:pPr>
        <w:pStyle w:val="Brezrazmikov"/>
        <w:rPr>
          <w:sz w:val="21"/>
          <w:szCs w:val="21"/>
        </w:rPr>
      </w:pPr>
      <w:r w:rsidRPr="005E5053">
        <w:rPr>
          <w:sz w:val="21"/>
          <w:szCs w:val="21"/>
        </w:rPr>
        <w:t xml:space="preserve">Spodaj podpisani zakoniti zastopnik oziroma pooblaščenec prodajalca </w:t>
      </w:r>
      <w:r w:rsidRPr="005E5053">
        <w:rPr>
          <w:sz w:val="21"/>
          <w:szCs w:val="21"/>
          <w:highlight w:val="lightGray"/>
        </w:rPr>
        <w:t>firma in sedež prodajalca</w:t>
      </w:r>
      <w:r w:rsidRPr="005E5053">
        <w:rPr>
          <w:sz w:val="21"/>
          <w:szCs w:val="21"/>
        </w:rPr>
        <w:t xml:space="preserve"> nepreklicno izjavljam, da pooblaščam kupca, </w:t>
      </w:r>
      <w:r w:rsidRPr="005E5053">
        <w:rPr>
          <w:b/>
          <w:bCs/>
          <w:sz w:val="21"/>
          <w:szCs w:val="21"/>
        </w:rPr>
        <w:t>KOMUNALA SLOVENSKA BISTRICA podjetje za komunalne in druge storitve d.o.o.</w:t>
      </w:r>
      <w:r w:rsidRPr="005E5053">
        <w:rPr>
          <w:sz w:val="21"/>
          <w:szCs w:val="21"/>
        </w:rPr>
        <w:t xml:space="preserve">, Ulica Pohorskega bataljona 12, 2310 Slovenska Bistrica, da lahko podpisano bianco menico, ki je bila izročena kot zavarovanje za dobro izvedbo pogodbenih obveznosti za javno naročilo </w:t>
      </w:r>
      <w:r w:rsidR="006C2080" w:rsidRPr="006C2080">
        <w:rPr>
          <w:sz w:val="21"/>
          <w:szCs w:val="21"/>
        </w:rPr>
        <w:t>NAKUP SMETARSKEGA VOZILA</w:t>
      </w:r>
      <w:r w:rsidRPr="005E5053">
        <w:rPr>
          <w:sz w:val="21"/>
          <w:szCs w:val="21"/>
        </w:rPr>
        <w:t xml:space="preserve"> (blago), z naročnikovo oznako JN-B-00</w:t>
      </w:r>
      <w:r w:rsidR="006C2080">
        <w:rPr>
          <w:sz w:val="21"/>
          <w:szCs w:val="21"/>
        </w:rPr>
        <w:t>95</w:t>
      </w:r>
      <w:r w:rsidRPr="005E5053">
        <w:rPr>
          <w:sz w:val="21"/>
          <w:szCs w:val="21"/>
        </w:rPr>
        <w:t>/2</w:t>
      </w:r>
      <w:r w:rsidR="006C2080">
        <w:rPr>
          <w:sz w:val="21"/>
          <w:szCs w:val="21"/>
        </w:rPr>
        <w:t>4</w:t>
      </w:r>
      <w:r w:rsidRPr="005E5053">
        <w:rPr>
          <w:sz w:val="21"/>
          <w:szCs w:val="21"/>
        </w:rPr>
        <w:t>-POG</w:t>
      </w:r>
      <w:r w:rsidR="006C2080">
        <w:rPr>
          <w:sz w:val="21"/>
          <w:szCs w:val="21"/>
        </w:rPr>
        <w:t xml:space="preserve"> </w:t>
      </w:r>
      <w:r w:rsidRPr="005E5053">
        <w:rPr>
          <w:sz w:val="21"/>
          <w:szCs w:val="21"/>
        </w:rPr>
        <w:t>(800-</w:t>
      </w:r>
      <w:r w:rsidR="006C2080">
        <w:rPr>
          <w:sz w:val="21"/>
          <w:szCs w:val="21"/>
        </w:rPr>
        <w:t>3/2024</w:t>
      </w:r>
      <w:r w:rsidRPr="005E5053">
        <w:rPr>
          <w:sz w:val="21"/>
          <w:szCs w:val="21"/>
        </w:rPr>
        <w:t xml:space="preserve">), skladno z določili dokumentacije v zvezi z oddajo javnega naročila, ponudbe za predmetno naročilo in Pogodbe o nakupu </w:t>
      </w:r>
      <w:r w:rsidR="006C2080">
        <w:rPr>
          <w:sz w:val="21"/>
          <w:szCs w:val="21"/>
        </w:rPr>
        <w:t>smetarskega vozila</w:t>
      </w:r>
      <w:r w:rsidRPr="005E5053">
        <w:rPr>
          <w:sz w:val="21"/>
          <w:szCs w:val="21"/>
        </w:rPr>
        <w:t xml:space="preserve">, št. </w:t>
      </w:r>
      <w:r w:rsidRPr="005E5053">
        <w:rPr>
          <w:sz w:val="21"/>
          <w:szCs w:val="21"/>
          <w:highlight w:val="lightGray"/>
        </w:rPr>
        <w:t>xxx</w:t>
      </w:r>
      <w:r w:rsidRPr="005E5053">
        <w:rPr>
          <w:sz w:val="21"/>
          <w:szCs w:val="21"/>
        </w:rPr>
        <w:t xml:space="preserve">, brez poprejšnjega obvestila izpolni v vseh neizpolnjenih delih za znesek v višini </w:t>
      </w:r>
      <w:proofErr w:type="spellStart"/>
      <w:r w:rsidRPr="005E5053">
        <w:rPr>
          <w:sz w:val="21"/>
          <w:szCs w:val="21"/>
          <w:highlight w:val="lightGray"/>
        </w:rPr>
        <w:t>xxxx</w:t>
      </w:r>
      <w:proofErr w:type="spellEnd"/>
      <w:r w:rsidRPr="005E5053">
        <w:rPr>
          <w:sz w:val="21"/>
          <w:szCs w:val="21"/>
        </w:rPr>
        <w:t xml:space="preserve"> EUR, z besedo: </w:t>
      </w:r>
      <w:proofErr w:type="spellStart"/>
      <w:r w:rsidRPr="005E5053">
        <w:rPr>
          <w:sz w:val="21"/>
          <w:szCs w:val="21"/>
          <w:highlight w:val="lightGray"/>
        </w:rPr>
        <w:t>xxxx</w:t>
      </w:r>
      <w:proofErr w:type="spellEnd"/>
      <w:r w:rsidRPr="005E5053">
        <w:rPr>
          <w:sz w:val="21"/>
          <w:szCs w:val="21"/>
        </w:rPr>
        <w:t xml:space="preserve"> evrov </w:t>
      </w:r>
      <w:r w:rsidRPr="005E5053">
        <w:rPr>
          <w:sz w:val="21"/>
          <w:szCs w:val="21"/>
          <w:highlight w:val="lightGray"/>
        </w:rPr>
        <w:t>xx</w:t>
      </w:r>
      <w:r w:rsidRPr="005E5053">
        <w:rPr>
          <w:sz w:val="21"/>
          <w:szCs w:val="21"/>
        </w:rPr>
        <w:t xml:space="preserve">/100. </w:t>
      </w:r>
    </w:p>
    <w:p w14:paraId="7C9F5441" w14:textId="77777777" w:rsidR="00BB6776" w:rsidRPr="005E5053" w:rsidRDefault="00BB6776" w:rsidP="00BB6776">
      <w:pPr>
        <w:pStyle w:val="Brezrazmikov"/>
        <w:rPr>
          <w:sz w:val="21"/>
          <w:szCs w:val="21"/>
        </w:rPr>
      </w:pPr>
    </w:p>
    <w:p w14:paraId="07704CD5" w14:textId="77777777" w:rsidR="00BB6776" w:rsidRPr="005E5053" w:rsidRDefault="00BB6776" w:rsidP="00BB6776">
      <w:pPr>
        <w:pStyle w:val="Brezrazmikov"/>
        <w:rPr>
          <w:sz w:val="21"/>
          <w:szCs w:val="21"/>
        </w:rPr>
      </w:pPr>
      <w:r w:rsidRPr="005E5053">
        <w:rPr>
          <w:sz w:val="21"/>
          <w:szCs w:val="21"/>
        </w:rPr>
        <w:t xml:space="preserve">Prodajalec se odreka vsem ugovorom proti tako izpolnjeni menici in se zavezuje menico plačati, ko dospe, v gotovini. To pooblastilo preneha veljati </w:t>
      </w:r>
      <w:r w:rsidRPr="005E5053">
        <w:rPr>
          <w:b/>
          <w:bCs/>
          <w:sz w:val="21"/>
          <w:szCs w:val="21"/>
          <w:highlight w:val="lightGray"/>
        </w:rPr>
        <w:t xml:space="preserve">dd. mm. </w:t>
      </w:r>
      <w:proofErr w:type="spellStart"/>
      <w:r w:rsidRPr="005E5053">
        <w:rPr>
          <w:b/>
          <w:bCs/>
          <w:sz w:val="21"/>
          <w:szCs w:val="21"/>
          <w:highlight w:val="lightGray"/>
        </w:rPr>
        <w:t>llll</w:t>
      </w:r>
      <w:proofErr w:type="spellEnd"/>
      <w:r w:rsidRPr="005E5053">
        <w:rPr>
          <w:sz w:val="21"/>
          <w:szCs w:val="21"/>
        </w:rPr>
        <w:t>.</w:t>
      </w:r>
    </w:p>
    <w:p w14:paraId="7A404DBC" w14:textId="77777777" w:rsidR="00BB6776" w:rsidRPr="005E5053" w:rsidRDefault="00BB6776" w:rsidP="00BB6776">
      <w:pPr>
        <w:pStyle w:val="Brezrazmikov"/>
        <w:rPr>
          <w:sz w:val="21"/>
          <w:szCs w:val="21"/>
        </w:rPr>
      </w:pPr>
    </w:p>
    <w:p w14:paraId="0FF314A5" w14:textId="761E82B6" w:rsidR="00BB6776" w:rsidRPr="005E5053" w:rsidRDefault="00BB6776" w:rsidP="00BB6776">
      <w:pPr>
        <w:pStyle w:val="Brezrazmikov"/>
        <w:rPr>
          <w:sz w:val="21"/>
          <w:szCs w:val="21"/>
        </w:rPr>
      </w:pPr>
      <w:r w:rsidRPr="005E5053">
        <w:rPr>
          <w:sz w:val="21"/>
          <w:szCs w:val="21"/>
        </w:rPr>
        <w:t xml:space="preserve">Menični znesek se nakaže na račun kupca </w:t>
      </w:r>
      <w:r w:rsidRPr="005E5053">
        <w:rPr>
          <w:b/>
          <w:bCs/>
          <w:sz w:val="21"/>
          <w:szCs w:val="21"/>
        </w:rPr>
        <w:t>KOMUNALA SLOVENSKA BISTRICA podjetje za komunalne in druge storitve d.o.o.</w:t>
      </w:r>
      <w:r w:rsidRPr="005E5053">
        <w:rPr>
          <w:sz w:val="21"/>
          <w:szCs w:val="21"/>
        </w:rPr>
        <w:t xml:space="preserve">, Ulica Pohorskega bataljona 12, 2310 Slovenska Bistrica, IBAN: SI56 0443 0000 0394 225, odprt pri </w:t>
      </w:r>
      <w:r w:rsidR="0021106B">
        <w:rPr>
          <w:sz w:val="21"/>
          <w:szCs w:val="21"/>
        </w:rPr>
        <w:t>OTP banki</w:t>
      </w:r>
      <w:r w:rsidRPr="005E5053">
        <w:rPr>
          <w:sz w:val="21"/>
          <w:szCs w:val="21"/>
        </w:rPr>
        <w:t xml:space="preserve"> d.d. Prodajalec izjavlja, da se zaveda pravnih posledic izdaje menice v zavarovanje. Menica naj se izpolni s klavzulo »BREZ PROTESTA«. </w:t>
      </w:r>
    </w:p>
    <w:p w14:paraId="7B6BAE6B" w14:textId="77777777" w:rsidR="00BB6776" w:rsidRPr="005E5053" w:rsidRDefault="00BB6776" w:rsidP="00BB6776">
      <w:pPr>
        <w:pStyle w:val="Brezrazmikov"/>
        <w:rPr>
          <w:sz w:val="21"/>
          <w:szCs w:val="21"/>
        </w:rPr>
      </w:pPr>
    </w:p>
    <w:p w14:paraId="6D0F2CB7" w14:textId="77777777" w:rsidR="00BB6776" w:rsidRPr="005E5053" w:rsidRDefault="00BB6776" w:rsidP="00BB6776">
      <w:pPr>
        <w:pStyle w:val="Brezrazmikov"/>
        <w:rPr>
          <w:sz w:val="21"/>
          <w:szCs w:val="21"/>
        </w:rPr>
      </w:pPr>
      <w:r w:rsidRPr="005E5053">
        <w:rPr>
          <w:sz w:val="21"/>
          <w:szCs w:val="21"/>
        </w:rPr>
        <w:t xml:space="preserve">Prodajalec hkrati pooblaščam kupca </w:t>
      </w:r>
      <w:r w:rsidRPr="005E5053">
        <w:rPr>
          <w:b/>
          <w:bCs/>
          <w:sz w:val="21"/>
          <w:szCs w:val="21"/>
        </w:rPr>
        <w:t>KOMUNALA SLOVENSKA BISTRICA podjetje za komunalne in druge storitve d.o.o.</w:t>
      </w:r>
      <w:r w:rsidRPr="005E5053">
        <w:rPr>
          <w:sz w:val="21"/>
          <w:szCs w:val="21"/>
        </w:rPr>
        <w:t xml:space="preserve">, Ulica Pohorskega bataljona 12, 2310 Slovenska Bistrica, da predloži menico na unovčenje in izrecno dovoljujem banki izplačilo take menice. </w:t>
      </w:r>
    </w:p>
    <w:p w14:paraId="7A334D68" w14:textId="77777777" w:rsidR="00BB6776" w:rsidRPr="005E5053" w:rsidRDefault="00BB6776" w:rsidP="00BB6776">
      <w:pPr>
        <w:pStyle w:val="Brezrazmikov"/>
        <w:rPr>
          <w:sz w:val="21"/>
          <w:szCs w:val="21"/>
        </w:rPr>
      </w:pPr>
    </w:p>
    <w:p w14:paraId="1D2D8266" w14:textId="77777777" w:rsidR="00BB6776" w:rsidRPr="005E5053" w:rsidRDefault="00BB6776" w:rsidP="00BB6776">
      <w:pPr>
        <w:pStyle w:val="Brezrazmikov"/>
        <w:rPr>
          <w:sz w:val="21"/>
          <w:szCs w:val="21"/>
        </w:rPr>
      </w:pPr>
      <w:r w:rsidRPr="005E5053">
        <w:rPr>
          <w:sz w:val="21"/>
          <w:szCs w:val="21"/>
        </w:rPr>
        <w:t>Tako dajem nalog za plačilo oz. pooblastilo vsem spodaj navedenim bankam iz naslednjih mojih računov:</w:t>
      </w:r>
    </w:p>
    <w:p w14:paraId="75F04104" w14:textId="77777777" w:rsidR="00BB6776" w:rsidRPr="005E5053" w:rsidRDefault="00BB6776">
      <w:pPr>
        <w:pStyle w:val="Brezrazmikov"/>
        <w:numPr>
          <w:ilvl w:val="0"/>
          <w:numId w:val="66"/>
        </w:numPr>
        <w:rPr>
          <w:sz w:val="21"/>
          <w:szCs w:val="21"/>
          <w:highlight w:val="lightGray"/>
        </w:rPr>
      </w:pPr>
      <w:r w:rsidRPr="005E5053">
        <w:rPr>
          <w:sz w:val="21"/>
          <w:szCs w:val="21"/>
          <w:highlight w:val="lightGray"/>
        </w:rPr>
        <w:t>domiciliat (naziv in naslov banke ali drugega plačnika)</w:t>
      </w:r>
    </w:p>
    <w:p w14:paraId="1CFB3EFA" w14:textId="77777777" w:rsidR="00BB6776" w:rsidRPr="005E5053" w:rsidRDefault="00BB6776">
      <w:pPr>
        <w:pStyle w:val="Brezrazmikov"/>
        <w:numPr>
          <w:ilvl w:val="0"/>
          <w:numId w:val="66"/>
        </w:numPr>
        <w:rPr>
          <w:sz w:val="21"/>
          <w:szCs w:val="21"/>
          <w:highlight w:val="lightGray"/>
        </w:rPr>
      </w:pPr>
      <w:r w:rsidRPr="005E5053">
        <w:rPr>
          <w:sz w:val="21"/>
          <w:szCs w:val="21"/>
          <w:highlight w:val="lightGray"/>
        </w:rPr>
        <w:t>domiciliat (naziv in naslov banke ali drugega plačnika)</w:t>
      </w:r>
    </w:p>
    <w:p w14:paraId="6DABAE7F" w14:textId="77777777" w:rsidR="00BB6776" w:rsidRPr="005E5053" w:rsidRDefault="00BB6776">
      <w:pPr>
        <w:pStyle w:val="Brezrazmikov"/>
        <w:numPr>
          <w:ilvl w:val="0"/>
          <w:numId w:val="66"/>
        </w:numPr>
        <w:rPr>
          <w:sz w:val="21"/>
          <w:szCs w:val="21"/>
          <w:highlight w:val="lightGray"/>
        </w:rPr>
      </w:pPr>
      <w:r w:rsidRPr="005E5053">
        <w:rPr>
          <w:sz w:val="21"/>
          <w:szCs w:val="21"/>
          <w:highlight w:val="lightGray"/>
        </w:rPr>
        <w:t>domiciliat (naziv in naslov banke ali drugega plačnika)</w:t>
      </w:r>
    </w:p>
    <w:p w14:paraId="6E522862" w14:textId="77777777" w:rsidR="00BB6776" w:rsidRPr="005E5053" w:rsidRDefault="00BB6776" w:rsidP="00BB6776">
      <w:pPr>
        <w:pStyle w:val="Brezrazmikov"/>
        <w:rPr>
          <w:sz w:val="21"/>
          <w:szCs w:val="21"/>
        </w:rPr>
      </w:pPr>
    </w:p>
    <w:p w14:paraId="60E42751" w14:textId="77777777" w:rsidR="00BB6776" w:rsidRPr="005E5053" w:rsidRDefault="00BB6776" w:rsidP="00BB6776">
      <w:pPr>
        <w:pStyle w:val="Brezrazmikov"/>
        <w:rPr>
          <w:sz w:val="21"/>
          <w:szCs w:val="21"/>
        </w:rPr>
      </w:pPr>
      <w:r w:rsidRPr="005E5053">
        <w:rPr>
          <w:sz w:val="21"/>
          <w:szCs w:val="21"/>
        </w:rPr>
        <w:t>V primeru odprtja dodatnega računa, ki ni zgoraj naveden, izrecno dovoljujem izplačilo menice in pooblaščam banko, pri kateri je takšen račun odprt, da izvede plačilo.</w:t>
      </w:r>
    </w:p>
    <w:p w14:paraId="2BC54809" w14:textId="77777777" w:rsidR="00BB6776" w:rsidRPr="005E5053" w:rsidRDefault="00BB6776" w:rsidP="00BB6776">
      <w:pPr>
        <w:pStyle w:val="Brezrazmikov"/>
        <w:rPr>
          <w:sz w:val="21"/>
          <w:szCs w:val="21"/>
        </w:rPr>
      </w:pPr>
    </w:p>
    <w:p w14:paraId="4A69538A" w14:textId="77777777" w:rsidR="00BB6776" w:rsidRPr="005E5053" w:rsidRDefault="00BB6776" w:rsidP="00BB6776">
      <w:pPr>
        <w:pStyle w:val="Brezrazmikov"/>
        <w:rPr>
          <w:sz w:val="21"/>
          <w:szCs w:val="21"/>
        </w:rPr>
      </w:pPr>
      <w:r w:rsidRPr="005E5053">
        <w:rPr>
          <w:sz w:val="21"/>
          <w:szCs w:val="21"/>
        </w:rPr>
        <w:t xml:space="preserve">Kraj: </w:t>
      </w:r>
      <w:proofErr w:type="spellStart"/>
      <w:r w:rsidRPr="005E5053">
        <w:rPr>
          <w:sz w:val="21"/>
          <w:szCs w:val="21"/>
          <w:highlight w:val="lightGray"/>
        </w:rPr>
        <w:t>xxxx</w:t>
      </w:r>
      <w:proofErr w:type="spellEnd"/>
    </w:p>
    <w:p w14:paraId="45B6BFE8" w14:textId="77777777" w:rsidR="00BB6776" w:rsidRPr="005E5053" w:rsidRDefault="00BB6776" w:rsidP="00BB6776">
      <w:pPr>
        <w:pStyle w:val="Brezrazmikov"/>
        <w:rPr>
          <w:sz w:val="21"/>
          <w:szCs w:val="21"/>
        </w:rPr>
      </w:pPr>
      <w:r w:rsidRPr="005E5053">
        <w:rPr>
          <w:sz w:val="21"/>
          <w:szCs w:val="21"/>
        </w:rPr>
        <w:t xml:space="preserve">Datum: </w:t>
      </w:r>
      <w:r w:rsidRPr="005E5053">
        <w:rPr>
          <w:sz w:val="21"/>
          <w:szCs w:val="21"/>
          <w:highlight w:val="lightGray"/>
        </w:rPr>
        <w:t>dd.mm.llll</w:t>
      </w:r>
    </w:p>
    <w:p w14:paraId="0EECFAE8" w14:textId="77777777" w:rsidR="00BB6776" w:rsidRPr="005E5053" w:rsidRDefault="00BB6776" w:rsidP="00BB6776">
      <w:pPr>
        <w:pStyle w:val="Brezrazmikov"/>
        <w:ind w:left="3570"/>
        <w:jc w:val="left"/>
        <w:rPr>
          <w:sz w:val="21"/>
          <w:szCs w:val="21"/>
        </w:rPr>
      </w:pPr>
      <w:r w:rsidRPr="005E5053">
        <w:rPr>
          <w:sz w:val="21"/>
          <w:szCs w:val="21"/>
        </w:rPr>
        <w:t xml:space="preserve">Izdajatelj menice: </w:t>
      </w:r>
      <w:proofErr w:type="spellStart"/>
      <w:r w:rsidRPr="005E5053">
        <w:rPr>
          <w:sz w:val="21"/>
          <w:szCs w:val="21"/>
          <w:highlight w:val="lightGray"/>
        </w:rPr>
        <w:t>xxxx</w:t>
      </w:r>
      <w:proofErr w:type="spellEnd"/>
    </w:p>
    <w:p w14:paraId="34623EAB" w14:textId="77777777" w:rsidR="00BB6776" w:rsidRPr="005E5053" w:rsidRDefault="00BB6776" w:rsidP="00BB6776">
      <w:pPr>
        <w:pStyle w:val="Brezrazmikov"/>
        <w:ind w:left="3570"/>
        <w:jc w:val="left"/>
        <w:rPr>
          <w:sz w:val="21"/>
          <w:szCs w:val="21"/>
        </w:rPr>
      </w:pPr>
      <w:r w:rsidRPr="005E5053">
        <w:rPr>
          <w:sz w:val="21"/>
          <w:szCs w:val="21"/>
        </w:rPr>
        <w:t xml:space="preserve">Ime in priimek zakonitega zastopnika: </w:t>
      </w:r>
      <w:proofErr w:type="spellStart"/>
      <w:r w:rsidRPr="005E5053">
        <w:rPr>
          <w:sz w:val="21"/>
          <w:szCs w:val="21"/>
          <w:highlight w:val="lightGray"/>
        </w:rPr>
        <w:t>xxxx</w:t>
      </w:r>
      <w:proofErr w:type="spellEnd"/>
    </w:p>
    <w:p w14:paraId="380AFC4A" w14:textId="77777777" w:rsidR="00BB6776" w:rsidRPr="005E5053" w:rsidRDefault="00BB6776" w:rsidP="00BB6776">
      <w:pPr>
        <w:pStyle w:val="Brezrazmikov"/>
        <w:ind w:left="3570"/>
        <w:jc w:val="left"/>
        <w:rPr>
          <w:sz w:val="21"/>
          <w:szCs w:val="21"/>
        </w:rPr>
      </w:pPr>
      <w:r w:rsidRPr="005E5053">
        <w:rPr>
          <w:sz w:val="21"/>
          <w:szCs w:val="21"/>
        </w:rPr>
        <w:t xml:space="preserve">Funkcija: </w:t>
      </w:r>
      <w:proofErr w:type="spellStart"/>
      <w:r w:rsidRPr="005E5053">
        <w:rPr>
          <w:sz w:val="21"/>
          <w:szCs w:val="21"/>
          <w:highlight w:val="lightGray"/>
        </w:rPr>
        <w:t>xxxx</w:t>
      </w:r>
      <w:proofErr w:type="spellEnd"/>
    </w:p>
    <w:p w14:paraId="187D7861" w14:textId="77777777" w:rsidR="00BB6776" w:rsidRPr="005E5053" w:rsidRDefault="00BB6776" w:rsidP="00BB6776">
      <w:pPr>
        <w:pStyle w:val="Brezrazmikov"/>
        <w:ind w:left="3570"/>
        <w:rPr>
          <w:sz w:val="21"/>
          <w:szCs w:val="21"/>
        </w:rPr>
      </w:pPr>
      <w:r w:rsidRPr="005E5053">
        <w:rPr>
          <w:sz w:val="21"/>
          <w:szCs w:val="21"/>
        </w:rPr>
        <w:t xml:space="preserve">Podpis: </w:t>
      </w:r>
    </w:p>
    <w:p w14:paraId="207FDE62" w14:textId="77777777" w:rsidR="00BB6776" w:rsidRPr="005E5053" w:rsidRDefault="00BB6776" w:rsidP="00BB6776">
      <w:pPr>
        <w:pStyle w:val="Brezrazmikov"/>
        <w:ind w:left="3570"/>
        <w:rPr>
          <w:sz w:val="21"/>
          <w:szCs w:val="21"/>
        </w:rPr>
      </w:pPr>
    </w:p>
    <w:p w14:paraId="64831178" w14:textId="77777777" w:rsidR="00BB6776" w:rsidRPr="005E5053" w:rsidRDefault="00BB6776" w:rsidP="00BB6776">
      <w:pPr>
        <w:pStyle w:val="Brezrazmikov"/>
        <w:ind w:left="3570"/>
        <w:rPr>
          <w:sz w:val="21"/>
          <w:szCs w:val="21"/>
        </w:rPr>
      </w:pPr>
      <w:r w:rsidRPr="005E5053">
        <w:rPr>
          <w:sz w:val="21"/>
          <w:szCs w:val="21"/>
        </w:rPr>
        <w:t>_________________________</w:t>
      </w:r>
    </w:p>
    <w:p w14:paraId="13420775" w14:textId="77777777" w:rsidR="00BB6776" w:rsidRPr="005E5053" w:rsidRDefault="00BB6776" w:rsidP="00BB6776">
      <w:pPr>
        <w:pStyle w:val="Brezrazmikov"/>
        <w:rPr>
          <w:sz w:val="21"/>
          <w:szCs w:val="21"/>
        </w:rPr>
      </w:pPr>
    </w:p>
    <w:p w14:paraId="31BB2A3F" w14:textId="77777777" w:rsidR="005E5053" w:rsidRPr="005E5053" w:rsidRDefault="005E5053" w:rsidP="005E5053">
      <w:pPr>
        <w:spacing w:after="0"/>
        <w:rPr>
          <w:b/>
          <w:bCs/>
          <w:sz w:val="21"/>
          <w:szCs w:val="21"/>
        </w:rPr>
      </w:pPr>
      <w:bookmarkStart w:id="17" w:name="_Toc108770675"/>
      <w:r w:rsidRPr="005E5053">
        <w:rPr>
          <w:sz w:val="21"/>
          <w:szCs w:val="21"/>
        </w:rPr>
        <w:t>Priloga: bianco menica, žigosana in podpisana s strani odgovorne osebe prodajalca</w:t>
      </w:r>
    </w:p>
    <w:p w14:paraId="74508947" w14:textId="77777777" w:rsidR="005E5053" w:rsidRPr="005E5053" w:rsidRDefault="005E5053" w:rsidP="005E5053">
      <w:pPr>
        <w:pStyle w:val="Brezrazmikov"/>
        <w:rPr>
          <w:sz w:val="21"/>
          <w:szCs w:val="21"/>
        </w:rPr>
      </w:pPr>
    </w:p>
    <w:p w14:paraId="50AF5331" w14:textId="47196A71" w:rsidR="005E5053" w:rsidRPr="005E5053" w:rsidRDefault="0021106B" w:rsidP="005E5053">
      <w:pPr>
        <w:pStyle w:val="Brezrazmikov"/>
        <w:rPr>
          <w:sz w:val="21"/>
          <w:szCs w:val="21"/>
        </w:rPr>
      </w:pPr>
      <w:r>
        <w:rPr>
          <w:sz w:val="21"/>
          <w:szCs w:val="21"/>
        </w:rPr>
        <w:t>Opcija</w:t>
      </w:r>
      <w:r w:rsidR="005E5053" w:rsidRPr="005E5053">
        <w:rPr>
          <w:sz w:val="21"/>
          <w:szCs w:val="21"/>
        </w:rPr>
        <w:t xml:space="preserve">: </w:t>
      </w:r>
      <w:sdt>
        <w:sdtPr>
          <w:rPr>
            <w:sz w:val="21"/>
            <w:szCs w:val="21"/>
          </w:rPr>
          <w:id w:val="676933290"/>
          <w14:checkbox>
            <w14:checked w14:val="0"/>
            <w14:checkedState w14:val="2612" w14:font="MS Gothic"/>
            <w14:uncheckedState w14:val="2610" w14:font="MS Gothic"/>
          </w14:checkbox>
        </w:sdtPr>
        <w:sdtContent>
          <w:r w:rsidR="005E5053" w:rsidRPr="005E5053">
            <w:rPr>
              <w:rFonts w:ascii="MS Gothic" w:eastAsia="MS Gothic" w:hAnsi="MS Gothic" w:hint="eastAsia"/>
              <w:sz w:val="21"/>
              <w:szCs w:val="21"/>
            </w:rPr>
            <w:t>☐</w:t>
          </w:r>
        </w:sdtContent>
      </w:sdt>
      <w:r w:rsidR="005E5053" w:rsidRPr="005E5053">
        <w:rPr>
          <w:sz w:val="21"/>
          <w:szCs w:val="21"/>
        </w:rPr>
        <w:t xml:space="preserve">Kot zavarovanje bomo zagotovili </w:t>
      </w:r>
      <w:sdt>
        <w:sdtPr>
          <w:rPr>
            <w:sz w:val="21"/>
            <w:szCs w:val="21"/>
          </w:rPr>
          <w:id w:val="1872029194"/>
          <w14:checkbox>
            <w14:checked w14:val="0"/>
            <w14:checkedState w14:val="2612" w14:font="MS Gothic"/>
            <w14:uncheckedState w14:val="2610" w14:font="MS Gothic"/>
          </w14:checkbox>
        </w:sdtPr>
        <w:sdtContent>
          <w:r w:rsidR="005E5053" w:rsidRPr="005E5053">
            <w:rPr>
              <w:rFonts w:ascii="MS Gothic" w:eastAsia="MS Gothic" w:hAnsi="MS Gothic" w:hint="eastAsia"/>
              <w:sz w:val="21"/>
              <w:szCs w:val="21"/>
            </w:rPr>
            <w:t>☐</w:t>
          </w:r>
        </w:sdtContent>
      </w:sdt>
      <w:r w:rsidR="005E5053" w:rsidRPr="005E5053">
        <w:rPr>
          <w:sz w:val="21"/>
          <w:szCs w:val="21"/>
        </w:rPr>
        <w:t xml:space="preserve">bančno garancijo / </w:t>
      </w:r>
      <w:sdt>
        <w:sdtPr>
          <w:rPr>
            <w:sz w:val="21"/>
            <w:szCs w:val="21"/>
          </w:rPr>
          <w:id w:val="-2143717907"/>
          <w14:checkbox>
            <w14:checked w14:val="0"/>
            <w14:checkedState w14:val="2612" w14:font="MS Gothic"/>
            <w14:uncheckedState w14:val="2610" w14:font="MS Gothic"/>
          </w14:checkbox>
        </w:sdtPr>
        <w:sdtContent>
          <w:r w:rsidR="005E5053" w:rsidRPr="005E5053">
            <w:rPr>
              <w:rFonts w:ascii="MS Gothic" w:eastAsia="MS Gothic" w:hAnsi="MS Gothic" w:hint="eastAsia"/>
              <w:sz w:val="21"/>
              <w:szCs w:val="21"/>
            </w:rPr>
            <w:t>☐</w:t>
          </w:r>
        </w:sdtContent>
      </w:sdt>
      <w:r w:rsidR="005E5053" w:rsidRPr="005E5053">
        <w:rPr>
          <w:sz w:val="21"/>
          <w:szCs w:val="21"/>
        </w:rPr>
        <w:t>kavcijsko zavarovanje, izdano ob upoštevanju Enotnih pravil za garancije na poziv (EPGP) revizija iz leta 2010, izdanih pri MTZ pod št. 758.</w:t>
      </w:r>
    </w:p>
    <w:p w14:paraId="250920EF" w14:textId="160C3390" w:rsidR="00BB6776" w:rsidRPr="00833B1E" w:rsidRDefault="00BB6776" w:rsidP="00BB6776">
      <w:pPr>
        <w:pStyle w:val="Naslovobrazca"/>
      </w:pPr>
      <w:bookmarkStart w:id="18" w:name="_Toc178857278"/>
      <w:r>
        <w:lastRenderedPageBreak/>
        <w:t xml:space="preserve">VZOREC </w:t>
      </w:r>
      <w:r w:rsidRPr="00833B1E">
        <w:t>MENIČN</w:t>
      </w:r>
      <w:r>
        <w:t>E</w:t>
      </w:r>
      <w:r w:rsidRPr="00833B1E">
        <w:t xml:space="preserve"> IZJAV</w:t>
      </w:r>
      <w:r>
        <w:t>E</w:t>
      </w:r>
      <w:r w:rsidRPr="00833B1E">
        <w:t xml:space="preserve"> S POOBLASTILOM ZA ZAVAROVANJE </w:t>
      </w:r>
      <w:r>
        <w:t xml:space="preserve">ODPRAVE NAPAK V </w:t>
      </w:r>
      <w:bookmarkEnd w:id="17"/>
      <w:r>
        <w:t>GARANCIJSKEM ROKU</w:t>
      </w:r>
      <w:bookmarkEnd w:id="18"/>
    </w:p>
    <w:p w14:paraId="6A412F03" w14:textId="77777777" w:rsidR="00BB6776" w:rsidRPr="005E5053" w:rsidRDefault="00BB6776" w:rsidP="00BB6776">
      <w:pPr>
        <w:spacing w:after="0"/>
        <w:rPr>
          <w:b/>
          <w:bCs/>
          <w:sz w:val="21"/>
          <w:szCs w:val="21"/>
        </w:rPr>
      </w:pPr>
    </w:p>
    <w:p w14:paraId="0A8F0CB3" w14:textId="2F3279E2" w:rsidR="00BB6776" w:rsidRPr="005E5053" w:rsidRDefault="00BB6776" w:rsidP="00BB6776">
      <w:pPr>
        <w:pStyle w:val="Brezrazmikov"/>
        <w:rPr>
          <w:sz w:val="21"/>
          <w:szCs w:val="21"/>
        </w:rPr>
      </w:pPr>
      <w:r w:rsidRPr="005E5053">
        <w:rPr>
          <w:sz w:val="21"/>
          <w:szCs w:val="21"/>
        </w:rPr>
        <w:t xml:space="preserve">Kupcu, </w:t>
      </w:r>
      <w:r w:rsidRPr="005E5053">
        <w:rPr>
          <w:b/>
          <w:bCs/>
          <w:sz w:val="21"/>
          <w:szCs w:val="21"/>
        </w:rPr>
        <w:t>KOMUNALA SLOVENSKA BISTRICA podjetje za komunalne in druge storitve d.o.o.</w:t>
      </w:r>
      <w:r w:rsidRPr="005E5053">
        <w:rPr>
          <w:sz w:val="21"/>
          <w:szCs w:val="21"/>
        </w:rPr>
        <w:t xml:space="preserve">, Ulica Pohorskega bataljona 12, 2310 Slovenska Bistrica, kot zavarovanje za odpravo napak v garancijskem roku v odprtem postopku oddaje javnega naročila </w:t>
      </w:r>
      <w:r w:rsidR="0021106B" w:rsidRPr="0021106B">
        <w:rPr>
          <w:b/>
          <w:bCs/>
          <w:sz w:val="21"/>
          <w:szCs w:val="21"/>
        </w:rPr>
        <w:t>NAKUP SMETARSKEGA VOZILA</w:t>
      </w:r>
      <w:r w:rsidR="0021106B" w:rsidRPr="0021106B">
        <w:rPr>
          <w:sz w:val="21"/>
          <w:szCs w:val="21"/>
        </w:rPr>
        <w:t xml:space="preserve">, objavljenega na Portalu javnih naročil št. dosjeja </w:t>
      </w:r>
      <w:proofErr w:type="spellStart"/>
      <w:r w:rsidR="0021106B" w:rsidRPr="0021106B">
        <w:rPr>
          <w:sz w:val="21"/>
          <w:szCs w:val="21"/>
          <w:highlight w:val="lightGray"/>
        </w:rPr>
        <w:t>xxxxxx</w:t>
      </w:r>
      <w:proofErr w:type="spellEnd"/>
      <w:r w:rsidRPr="005E5053">
        <w:rPr>
          <w:sz w:val="21"/>
          <w:szCs w:val="21"/>
        </w:rPr>
        <w:t xml:space="preserve">, izročamo podpisano bianco lastno menico ter to menično izjavo s pooblastilom za izpolnitev in unovčenje menice. </w:t>
      </w:r>
    </w:p>
    <w:p w14:paraId="2CE6E61A" w14:textId="77777777" w:rsidR="00BB6776" w:rsidRPr="005E5053" w:rsidRDefault="00BB6776" w:rsidP="00BB6776">
      <w:pPr>
        <w:pStyle w:val="Brezrazmikov"/>
        <w:rPr>
          <w:sz w:val="21"/>
          <w:szCs w:val="21"/>
        </w:rPr>
      </w:pPr>
    </w:p>
    <w:p w14:paraId="7B1893CD" w14:textId="616E94FF" w:rsidR="00BB6776" w:rsidRPr="005E5053" w:rsidRDefault="00BB6776" w:rsidP="00BB6776">
      <w:pPr>
        <w:pStyle w:val="Brezrazmikov"/>
        <w:rPr>
          <w:sz w:val="21"/>
          <w:szCs w:val="21"/>
        </w:rPr>
      </w:pPr>
      <w:r w:rsidRPr="005E5053">
        <w:rPr>
          <w:sz w:val="21"/>
          <w:szCs w:val="21"/>
        </w:rPr>
        <w:t xml:space="preserve">Spodaj podpisani zakoniti zastopnik oziroma pooblaščenec prodajalca </w:t>
      </w:r>
      <w:r w:rsidRPr="005E5053">
        <w:rPr>
          <w:sz w:val="21"/>
          <w:szCs w:val="21"/>
          <w:highlight w:val="lightGray"/>
        </w:rPr>
        <w:t>firma in sedež prodajalca</w:t>
      </w:r>
      <w:r w:rsidRPr="005E5053">
        <w:rPr>
          <w:sz w:val="21"/>
          <w:szCs w:val="21"/>
        </w:rPr>
        <w:t xml:space="preserve"> nepreklicno izjavljam, da pooblaščam kupca, </w:t>
      </w:r>
      <w:r w:rsidRPr="005E5053">
        <w:rPr>
          <w:b/>
          <w:bCs/>
          <w:sz w:val="21"/>
          <w:szCs w:val="21"/>
        </w:rPr>
        <w:t>KOMUNALA SLOVENSKA BISTRICA podjetje za komunalne in druge storitve d.o.o.</w:t>
      </w:r>
      <w:r w:rsidRPr="005E5053">
        <w:rPr>
          <w:sz w:val="21"/>
          <w:szCs w:val="21"/>
        </w:rPr>
        <w:t xml:space="preserve">, Ulica Pohorskega bataljona 12, 2310 Slovenska Bistrica, da lahko podpisano bianco menico, ki je bila izročena kot zavarovanje za </w:t>
      </w:r>
      <w:r w:rsidR="00966A92" w:rsidRPr="005E5053">
        <w:rPr>
          <w:sz w:val="21"/>
          <w:szCs w:val="21"/>
        </w:rPr>
        <w:t>odpravo napak v garancijski dobi</w:t>
      </w:r>
      <w:r w:rsidRPr="005E5053">
        <w:rPr>
          <w:sz w:val="21"/>
          <w:szCs w:val="21"/>
        </w:rPr>
        <w:t xml:space="preserve"> za javno naročilo NAKUP </w:t>
      </w:r>
      <w:r w:rsidR="0021106B" w:rsidRPr="0021106B">
        <w:rPr>
          <w:sz w:val="21"/>
          <w:szCs w:val="21"/>
        </w:rPr>
        <w:t xml:space="preserve">SMETARSKEGA VOZILA </w:t>
      </w:r>
      <w:r w:rsidRPr="005E5053">
        <w:rPr>
          <w:sz w:val="21"/>
          <w:szCs w:val="21"/>
        </w:rPr>
        <w:t xml:space="preserve">(blago), z naročnikovo oznako </w:t>
      </w:r>
      <w:r w:rsidR="0021106B" w:rsidRPr="005E5053">
        <w:rPr>
          <w:sz w:val="21"/>
          <w:szCs w:val="21"/>
        </w:rPr>
        <w:t>JN-B-00</w:t>
      </w:r>
      <w:r w:rsidR="0021106B">
        <w:rPr>
          <w:sz w:val="21"/>
          <w:szCs w:val="21"/>
        </w:rPr>
        <w:t>95</w:t>
      </w:r>
      <w:r w:rsidR="0021106B" w:rsidRPr="005E5053">
        <w:rPr>
          <w:sz w:val="21"/>
          <w:szCs w:val="21"/>
        </w:rPr>
        <w:t>/2</w:t>
      </w:r>
      <w:r w:rsidR="0021106B">
        <w:rPr>
          <w:sz w:val="21"/>
          <w:szCs w:val="21"/>
        </w:rPr>
        <w:t>4</w:t>
      </w:r>
      <w:r w:rsidR="0021106B" w:rsidRPr="005E5053">
        <w:rPr>
          <w:sz w:val="21"/>
          <w:szCs w:val="21"/>
        </w:rPr>
        <w:t>-POG</w:t>
      </w:r>
      <w:r w:rsidR="0021106B">
        <w:rPr>
          <w:sz w:val="21"/>
          <w:szCs w:val="21"/>
        </w:rPr>
        <w:t xml:space="preserve"> </w:t>
      </w:r>
      <w:r w:rsidR="0021106B" w:rsidRPr="005E5053">
        <w:rPr>
          <w:sz w:val="21"/>
          <w:szCs w:val="21"/>
        </w:rPr>
        <w:t>(800-</w:t>
      </w:r>
      <w:r w:rsidR="0021106B">
        <w:rPr>
          <w:sz w:val="21"/>
          <w:szCs w:val="21"/>
        </w:rPr>
        <w:t>3/2024</w:t>
      </w:r>
      <w:r w:rsidR="0021106B" w:rsidRPr="005E5053">
        <w:rPr>
          <w:sz w:val="21"/>
          <w:szCs w:val="21"/>
        </w:rPr>
        <w:t xml:space="preserve">), </w:t>
      </w:r>
      <w:r w:rsidRPr="005E5053">
        <w:rPr>
          <w:sz w:val="21"/>
          <w:szCs w:val="21"/>
        </w:rPr>
        <w:t xml:space="preserve">skladno z določili dokumentacije v zvezi z oddajo javnega naročila, ponudbe za predmetno naročilo in Pogodbe o nakupu </w:t>
      </w:r>
      <w:r w:rsidR="00C653E1">
        <w:rPr>
          <w:sz w:val="21"/>
          <w:szCs w:val="21"/>
        </w:rPr>
        <w:t xml:space="preserve">smetarskega </w:t>
      </w:r>
      <w:r w:rsidRPr="005E5053">
        <w:rPr>
          <w:sz w:val="21"/>
          <w:szCs w:val="21"/>
        </w:rPr>
        <w:t xml:space="preserve">vozila, št. </w:t>
      </w:r>
      <w:r w:rsidRPr="005E5053">
        <w:rPr>
          <w:sz w:val="21"/>
          <w:szCs w:val="21"/>
          <w:highlight w:val="lightGray"/>
        </w:rPr>
        <w:t>xxx</w:t>
      </w:r>
      <w:r w:rsidRPr="005E5053">
        <w:rPr>
          <w:sz w:val="21"/>
          <w:szCs w:val="21"/>
        </w:rPr>
        <w:t xml:space="preserve">, brez poprejšnjega obvestila izpolni v vseh neizpolnjenih delih za znesek v višini </w:t>
      </w:r>
      <w:proofErr w:type="spellStart"/>
      <w:r w:rsidRPr="005E5053">
        <w:rPr>
          <w:sz w:val="21"/>
          <w:szCs w:val="21"/>
          <w:highlight w:val="lightGray"/>
        </w:rPr>
        <w:t>xxxx</w:t>
      </w:r>
      <w:proofErr w:type="spellEnd"/>
      <w:r w:rsidRPr="005E5053">
        <w:rPr>
          <w:sz w:val="21"/>
          <w:szCs w:val="21"/>
        </w:rPr>
        <w:t xml:space="preserve"> EUR, z besedo: </w:t>
      </w:r>
      <w:proofErr w:type="spellStart"/>
      <w:r w:rsidRPr="005E5053">
        <w:rPr>
          <w:sz w:val="21"/>
          <w:szCs w:val="21"/>
          <w:highlight w:val="lightGray"/>
        </w:rPr>
        <w:t>xxxx</w:t>
      </w:r>
      <w:proofErr w:type="spellEnd"/>
      <w:r w:rsidRPr="005E5053">
        <w:rPr>
          <w:sz w:val="21"/>
          <w:szCs w:val="21"/>
        </w:rPr>
        <w:t xml:space="preserve"> evrov </w:t>
      </w:r>
      <w:r w:rsidRPr="005E5053">
        <w:rPr>
          <w:sz w:val="21"/>
          <w:szCs w:val="21"/>
          <w:highlight w:val="lightGray"/>
        </w:rPr>
        <w:t>xx</w:t>
      </w:r>
      <w:r w:rsidRPr="005E5053">
        <w:rPr>
          <w:sz w:val="21"/>
          <w:szCs w:val="21"/>
        </w:rPr>
        <w:t xml:space="preserve">/100. </w:t>
      </w:r>
    </w:p>
    <w:p w14:paraId="3CC87BE9" w14:textId="77777777" w:rsidR="00BB6776" w:rsidRPr="005E5053" w:rsidRDefault="00BB6776" w:rsidP="00BB6776">
      <w:pPr>
        <w:pStyle w:val="Brezrazmikov"/>
        <w:rPr>
          <w:sz w:val="21"/>
          <w:szCs w:val="21"/>
        </w:rPr>
      </w:pPr>
    </w:p>
    <w:p w14:paraId="724679DA" w14:textId="2F17DF76" w:rsidR="00BB6776" w:rsidRPr="005E5053" w:rsidRDefault="00966A92" w:rsidP="00BB6776">
      <w:pPr>
        <w:pStyle w:val="Brezrazmikov"/>
        <w:rPr>
          <w:sz w:val="21"/>
          <w:szCs w:val="21"/>
        </w:rPr>
      </w:pPr>
      <w:r w:rsidRPr="005E5053">
        <w:rPr>
          <w:sz w:val="21"/>
          <w:szCs w:val="21"/>
        </w:rPr>
        <w:t>Prodajalec</w:t>
      </w:r>
      <w:r w:rsidR="00BB6776" w:rsidRPr="005E5053">
        <w:rPr>
          <w:sz w:val="21"/>
          <w:szCs w:val="21"/>
        </w:rPr>
        <w:t xml:space="preserve"> se odreka vsem ugovorom proti tako izpolnjeni menici in se zavezuje menico plačati, ko dospe, v gotovini. To pooblastilo preneha veljati 30 dni po poteku </w:t>
      </w:r>
      <w:r w:rsidRPr="005E5053">
        <w:rPr>
          <w:sz w:val="21"/>
          <w:szCs w:val="21"/>
        </w:rPr>
        <w:t>garancijskega roka</w:t>
      </w:r>
      <w:r w:rsidR="00BB6776" w:rsidRPr="005E5053">
        <w:rPr>
          <w:sz w:val="21"/>
          <w:szCs w:val="21"/>
        </w:rPr>
        <w:t xml:space="preserve">, t.j. </w:t>
      </w:r>
      <w:r w:rsidR="00BB6776" w:rsidRPr="005E5053">
        <w:rPr>
          <w:b/>
          <w:bCs/>
          <w:sz w:val="21"/>
          <w:szCs w:val="21"/>
          <w:highlight w:val="lightGray"/>
        </w:rPr>
        <w:t xml:space="preserve">dd. mm. </w:t>
      </w:r>
      <w:proofErr w:type="spellStart"/>
      <w:r w:rsidR="00BB6776" w:rsidRPr="005E5053">
        <w:rPr>
          <w:b/>
          <w:bCs/>
          <w:sz w:val="21"/>
          <w:szCs w:val="21"/>
          <w:highlight w:val="lightGray"/>
        </w:rPr>
        <w:t>llll</w:t>
      </w:r>
      <w:proofErr w:type="spellEnd"/>
      <w:r w:rsidR="00BB6776" w:rsidRPr="005E5053">
        <w:rPr>
          <w:sz w:val="21"/>
          <w:szCs w:val="21"/>
        </w:rPr>
        <w:t>.</w:t>
      </w:r>
    </w:p>
    <w:p w14:paraId="14BD82BB" w14:textId="77777777" w:rsidR="00BB6776" w:rsidRPr="005E5053" w:rsidRDefault="00BB6776" w:rsidP="00BB6776">
      <w:pPr>
        <w:pStyle w:val="Brezrazmikov"/>
        <w:rPr>
          <w:sz w:val="21"/>
          <w:szCs w:val="21"/>
        </w:rPr>
      </w:pPr>
    </w:p>
    <w:p w14:paraId="454CEE04" w14:textId="270B0D61" w:rsidR="00BB6776" w:rsidRPr="005E5053" w:rsidRDefault="00BB6776" w:rsidP="00BB6776">
      <w:pPr>
        <w:pStyle w:val="Brezrazmikov"/>
        <w:rPr>
          <w:sz w:val="21"/>
          <w:szCs w:val="21"/>
        </w:rPr>
      </w:pPr>
      <w:r w:rsidRPr="005E5053">
        <w:rPr>
          <w:sz w:val="21"/>
          <w:szCs w:val="21"/>
        </w:rPr>
        <w:t xml:space="preserve">Menični znesek se nakaže na račun </w:t>
      </w:r>
      <w:r w:rsidR="00966A92" w:rsidRPr="005E5053">
        <w:rPr>
          <w:sz w:val="21"/>
          <w:szCs w:val="21"/>
        </w:rPr>
        <w:t>kupca</w:t>
      </w:r>
      <w:r w:rsidRPr="005E5053">
        <w:rPr>
          <w:sz w:val="21"/>
          <w:szCs w:val="21"/>
        </w:rPr>
        <w:t xml:space="preserve"> </w:t>
      </w:r>
      <w:r w:rsidRPr="005E5053">
        <w:rPr>
          <w:b/>
          <w:bCs/>
          <w:sz w:val="21"/>
          <w:szCs w:val="21"/>
        </w:rPr>
        <w:t>KOMUNALA SLOVENSKA BISTRICA podjetje za komunalne in druge storitve d.o.o.</w:t>
      </w:r>
      <w:r w:rsidRPr="005E5053">
        <w:rPr>
          <w:sz w:val="21"/>
          <w:szCs w:val="21"/>
        </w:rPr>
        <w:t xml:space="preserve">, Ulica Pohorskega bataljona 12, 2310 Slovenska Bistrica, IBAN: SI56 0443 0000 0394 225, odprt pri </w:t>
      </w:r>
      <w:r w:rsidR="0021106B">
        <w:rPr>
          <w:sz w:val="21"/>
          <w:szCs w:val="21"/>
        </w:rPr>
        <w:t xml:space="preserve">OTP banki </w:t>
      </w:r>
      <w:r w:rsidRPr="005E5053">
        <w:rPr>
          <w:sz w:val="21"/>
          <w:szCs w:val="21"/>
        </w:rPr>
        <w:t xml:space="preserve">d.d. </w:t>
      </w:r>
      <w:r w:rsidR="00966A92" w:rsidRPr="005E5053">
        <w:rPr>
          <w:sz w:val="21"/>
          <w:szCs w:val="21"/>
        </w:rPr>
        <w:t xml:space="preserve">Kupec </w:t>
      </w:r>
      <w:r w:rsidRPr="005E5053">
        <w:rPr>
          <w:sz w:val="21"/>
          <w:szCs w:val="21"/>
        </w:rPr>
        <w:t xml:space="preserve">izjavlja, da se zaveda pravnih posledic izdaje menice v zavarovanje. Menica naj se izpolni s klavzulo »BREZ PROTESTA«. </w:t>
      </w:r>
    </w:p>
    <w:p w14:paraId="3353DE21" w14:textId="77777777" w:rsidR="00BB6776" w:rsidRPr="005E5053" w:rsidRDefault="00BB6776" w:rsidP="00BB6776">
      <w:pPr>
        <w:pStyle w:val="Brezrazmikov"/>
        <w:rPr>
          <w:sz w:val="21"/>
          <w:szCs w:val="21"/>
        </w:rPr>
      </w:pPr>
    </w:p>
    <w:p w14:paraId="337D6730" w14:textId="7B19631D" w:rsidR="00BB6776" w:rsidRPr="005E5053" w:rsidRDefault="00966A92" w:rsidP="00BB6776">
      <w:pPr>
        <w:pStyle w:val="Brezrazmikov"/>
        <w:rPr>
          <w:sz w:val="21"/>
          <w:szCs w:val="21"/>
        </w:rPr>
      </w:pPr>
      <w:r w:rsidRPr="005E5053">
        <w:rPr>
          <w:sz w:val="21"/>
          <w:szCs w:val="21"/>
        </w:rPr>
        <w:t xml:space="preserve">Prodajalec </w:t>
      </w:r>
      <w:r w:rsidR="00BB6776" w:rsidRPr="005E5053">
        <w:rPr>
          <w:sz w:val="21"/>
          <w:szCs w:val="21"/>
        </w:rPr>
        <w:t xml:space="preserve">hkrati pooblaščam </w:t>
      </w:r>
      <w:r w:rsidRPr="005E5053">
        <w:rPr>
          <w:sz w:val="21"/>
          <w:szCs w:val="21"/>
        </w:rPr>
        <w:t>kupca</w:t>
      </w:r>
      <w:r w:rsidR="00BB6776" w:rsidRPr="005E5053">
        <w:rPr>
          <w:sz w:val="21"/>
          <w:szCs w:val="21"/>
        </w:rPr>
        <w:t xml:space="preserve"> </w:t>
      </w:r>
      <w:r w:rsidR="00BB6776" w:rsidRPr="005E5053">
        <w:rPr>
          <w:b/>
          <w:bCs/>
          <w:sz w:val="21"/>
          <w:szCs w:val="21"/>
        </w:rPr>
        <w:t>KOMUNALA SLOVENSKA BISTRICA podjetje za komunalne in druge storitve d.o.o.</w:t>
      </w:r>
      <w:r w:rsidR="00BB6776" w:rsidRPr="005E5053">
        <w:rPr>
          <w:sz w:val="21"/>
          <w:szCs w:val="21"/>
        </w:rPr>
        <w:t xml:space="preserve">, Ulica Pohorskega bataljona 12, 2310 Slovenska Bistrica, da predloži menico na unovčenje in izrecno dovoljujem banki izplačilo take menice. </w:t>
      </w:r>
    </w:p>
    <w:p w14:paraId="6CEC760D" w14:textId="77777777" w:rsidR="00BB6776" w:rsidRPr="005E5053" w:rsidRDefault="00BB6776" w:rsidP="00BB6776">
      <w:pPr>
        <w:pStyle w:val="Brezrazmikov"/>
        <w:rPr>
          <w:sz w:val="21"/>
          <w:szCs w:val="21"/>
        </w:rPr>
      </w:pPr>
    </w:p>
    <w:p w14:paraId="4679B3DA" w14:textId="77777777" w:rsidR="00BB6776" w:rsidRPr="005E5053" w:rsidRDefault="00BB6776" w:rsidP="00BB6776">
      <w:pPr>
        <w:pStyle w:val="Brezrazmikov"/>
        <w:rPr>
          <w:sz w:val="21"/>
          <w:szCs w:val="21"/>
        </w:rPr>
      </w:pPr>
      <w:r w:rsidRPr="005E5053">
        <w:rPr>
          <w:sz w:val="21"/>
          <w:szCs w:val="21"/>
        </w:rPr>
        <w:t>Tako dajem nalog za plačilo oz. pooblastilo vsem spodaj navedenim bankam iz naslednjih mojih računov:</w:t>
      </w:r>
    </w:p>
    <w:p w14:paraId="45F59806" w14:textId="77777777" w:rsidR="00BB6776" w:rsidRPr="005E5053" w:rsidRDefault="00BB6776">
      <w:pPr>
        <w:pStyle w:val="Brezrazmikov"/>
        <w:numPr>
          <w:ilvl w:val="0"/>
          <w:numId w:val="66"/>
        </w:numPr>
        <w:rPr>
          <w:sz w:val="21"/>
          <w:szCs w:val="21"/>
          <w:highlight w:val="lightGray"/>
        </w:rPr>
      </w:pPr>
      <w:r w:rsidRPr="005E5053">
        <w:rPr>
          <w:sz w:val="21"/>
          <w:szCs w:val="21"/>
          <w:highlight w:val="lightGray"/>
        </w:rPr>
        <w:t>domiciliat (naziv in naslov banke ali drugega plačnika)</w:t>
      </w:r>
    </w:p>
    <w:p w14:paraId="79D5F23F" w14:textId="77777777" w:rsidR="00BB6776" w:rsidRPr="005E5053" w:rsidRDefault="00BB6776">
      <w:pPr>
        <w:pStyle w:val="Brezrazmikov"/>
        <w:numPr>
          <w:ilvl w:val="0"/>
          <w:numId w:val="66"/>
        </w:numPr>
        <w:rPr>
          <w:sz w:val="21"/>
          <w:szCs w:val="21"/>
          <w:highlight w:val="lightGray"/>
        </w:rPr>
      </w:pPr>
      <w:r w:rsidRPr="005E5053">
        <w:rPr>
          <w:sz w:val="21"/>
          <w:szCs w:val="21"/>
          <w:highlight w:val="lightGray"/>
        </w:rPr>
        <w:t>domiciliat (naziv in naslov banke ali drugega plačnika)</w:t>
      </w:r>
    </w:p>
    <w:p w14:paraId="1FBB5373" w14:textId="77777777" w:rsidR="00BB6776" w:rsidRPr="005E5053" w:rsidRDefault="00BB6776">
      <w:pPr>
        <w:pStyle w:val="Brezrazmikov"/>
        <w:numPr>
          <w:ilvl w:val="0"/>
          <w:numId w:val="66"/>
        </w:numPr>
        <w:rPr>
          <w:sz w:val="21"/>
          <w:szCs w:val="21"/>
          <w:highlight w:val="lightGray"/>
        </w:rPr>
      </w:pPr>
      <w:r w:rsidRPr="005E5053">
        <w:rPr>
          <w:sz w:val="21"/>
          <w:szCs w:val="21"/>
          <w:highlight w:val="lightGray"/>
        </w:rPr>
        <w:t>domiciliat (naziv in naslov banke ali drugega plačnika)</w:t>
      </w:r>
    </w:p>
    <w:p w14:paraId="707D204A" w14:textId="77777777" w:rsidR="00BB6776" w:rsidRPr="005E5053" w:rsidRDefault="00BB6776" w:rsidP="00BB6776">
      <w:pPr>
        <w:pStyle w:val="Brezrazmikov"/>
        <w:rPr>
          <w:sz w:val="21"/>
          <w:szCs w:val="21"/>
        </w:rPr>
      </w:pPr>
    </w:p>
    <w:p w14:paraId="0B4CBBF6" w14:textId="77777777" w:rsidR="00BB6776" w:rsidRPr="005E5053" w:rsidRDefault="00BB6776" w:rsidP="00BB6776">
      <w:pPr>
        <w:pStyle w:val="Brezrazmikov"/>
        <w:rPr>
          <w:sz w:val="21"/>
          <w:szCs w:val="21"/>
        </w:rPr>
      </w:pPr>
      <w:r w:rsidRPr="005E5053">
        <w:rPr>
          <w:sz w:val="21"/>
          <w:szCs w:val="21"/>
        </w:rPr>
        <w:t>V primeru odprtja dodatnega računa, ki ni zgoraj naveden, izrecno dovoljujem izplačilo menice in pooblaščam banko, pri kateri je takšen račun odprt, da izvede plačilo.</w:t>
      </w:r>
    </w:p>
    <w:p w14:paraId="19D37043" w14:textId="77777777" w:rsidR="00BB6776" w:rsidRPr="005E5053" w:rsidRDefault="00BB6776" w:rsidP="00BB6776">
      <w:pPr>
        <w:pStyle w:val="Brezrazmikov"/>
        <w:rPr>
          <w:sz w:val="21"/>
          <w:szCs w:val="21"/>
        </w:rPr>
      </w:pPr>
    </w:p>
    <w:p w14:paraId="5F866E0A" w14:textId="77777777" w:rsidR="00BB6776" w:rsidRPr="005E5053" w:rsidRDefault="00BB6776" w:rsidP="00BB6776">
      <w:pPr>
        <w:pStyle w:val="Brezrazmikov"/>
        <w:rPr>
          <w:sz w:val="21"/>
          <w:szCs w:val="21"/>
        </w:rPr>
      </w:pPr>
      <w:r w:rsidRPr="005E5053">
        <w:rPr>
          <w:sz w:val="21"/>
          <w:szCs w:val="21"/>
        </w:rPr>
        <w:t xml:space="preserve">Kraj: </w:t>
      </w:r>
      <w:proofErr w:type="spellStart"/>
      <w:r w:rsidRPr="005E5053">
        <w:rPr>
          <w:sz w:val="21"/>
          <w:szCs w:val="21"/>
          <w:highlight w:val="lightGray"/>
        </w:rPr>
        <w:t>xxxx</w:t>
      </w:r>
      <w:proofErr w:type="spellEnd"/>
    </w:p>
    <w:p w14:paraId="43385C36" w14:textId="77777777" w:rsidR="00BB6776" w:rsidRPr="005E5053" w:rsidRDefault="00BB6776" w:rsidP="00BB6776">
      <w:pPr>
        <w:pStyle w:val="Brezrazmikov"/>
        <w:rPr>
          <w:sz w:val="21"/>
          <w:szCs w:val="21"/>
        </w:rPr>
      </w:pPr>
      <w:r w:rsidRPr="005E5053">
        <w:rPr>
          <w:sz w:val="21"/>
          <w:szCs w:val="21"/>
        </w:rPr>
        <w:t xml:space="preserve">Datum: </w:t>
      </w:r>
      <w:r w:rsidRPr="005E5053">
        <w:rPr>
          <w:sz w:val="21"/>
          <w:szCs w:val="21"/>
          <w:highlight w:val="lightGray"/>
        </w:rPr>
        <w:t>dd.mm.llll</w:t>
      </w:r>
    </w:p>
    <w:p w14:paraId="643650A4" w14:textId="77777777" w:rsidR="00BB6776" w:rsidRPr="005E5053" w:rsidRDefault="00BB6776" w:rsidP="00BB6776">
      <w:pPr>
        <w:pStyle w:val="Brezrazmikov"/>
        <w:ind w:left="3570"/>
        <w:jc w:val="left"/>
        <w:rPr>
          <w:sz w:val="21"/>
          <w:szCs w:val="21"/>
        </w:rPr>
      </w:pPr>
      <w:r w:rsidRPr="005E5053">
        <w:rPr>
          <w:sz w:val="21"/>
          <w:szCs w:val="21"/>
        </w:rPr>
        <w:t xml:space="preserve">Izdajatelj menice: </w:t>
      </w:r>
      <w:proofErr w:type="spellStart"/>
      <w:r w:rsidRPr="005E5053">
        <w:rPr>
          <w:sz w:val="21"/>
          <w:szCs w:val="21"/>
          <w:highlight w:val="lightGray"/>
        </w:rPr>
        <w:t>xxxx</w:t>
      </w:r>
      <w:proofErr w:type="spellEnd"/>
    </w:p>
    <w:p w14:paraId="12C0994B" w14:textId="77777777" w:rsidR="00BB6776" w:rsidRPr="005E5053" w:rsidRDefault="00BB6776" w:rsidP="00BB6776">
      <w:pPr>
        <w:pStyle w:val="Brezrazmikov"/>
        <w:ind w:left="3570"/>
        <w:jc w:val="left"/>
        <w:rPr>
          <w:sz w:val="21"/>
          <w:szCs w:val="21"/>
        </w:rPr>
      </w:pPr>
      <w:r w:rsidRPr="005E5053">
        <w:rPr>
          <w:sz w:val="21"/>
          <w:szCs w:val="21"/>
        </w:rPr>
        <w:t xml:space="preserve">Ime in priimek zakonitega zastopnika: </w:t>
      </w:r>
      <w:proofErr w:type="spellStart"/>
      <w:r w:rsidRPr="005E5053">
        <w:rPr>
          <w:sz w:val="21"/>
          <w:szCs w:val="21"/>
          <w:highlight w:val="lightGray"/>
        </w:rPr>
        <w:t>xxxx</w:t>
      </w:r>
      <w:proofErr w:type="spellEnd"/>
    </w:p>
    <w:p w14:paraId="01C59370" w14:textId="77777777" w:rsidR="00BB6776" w:rsidRPr="005E5053" w:rsidRDefault="00BB6776" w:rsidP="00BB6776">
      <w:pPr>
        <w:pStyle w:val="Brezrazmikov"/>
        <w:ind w:left="3570"/>
        <w:jc w:val="left"/>
        <w:rPr>
          <w:sz w:val="21"/>
          <w:szCs w:val="21"/>
        </w:rPr>
      </w:pPr>
      <w:r w:rsidRPr="005E5053">
        <w:rPr>
          <w:sz w:val="21"/>
          <w:szCs w:val="21"/>
        </w:rPr>
        <w:t xml:space="preserve">Funkcija: </w:t>
      </w:r>
      <w:proofErr w:type="spellStart"/>
      <w:r w:rsidRPr="005E5053">
        <w:rPr>
          <w:sz w:val="21"/>
          <w:szCs w:val="21"/>
          <w:highlight w:val="lightGray"/>
        </w:rPr>
        <w:t>xxxx</w:t>
      </w:r>
      <w:proofErr w:type="spellEnd"/>
    </w:p>
    <w:p w14:paraId="13B5E437" w14:textId="77777777" w:rsidR="00BB6776" w:rsidRPr="005E5053" w:rsidRDefault="00BB6776" w:rsidP="00BB6776">
      <w:pPr>
        <w:pStyle w:val="Brezrazmikov"/>
        <w:ind w:left="3570"/>
        <w:rPr>
          <w:sz w:val="21"/>
          <w:szCs w:val="21"/>
        </w:rPr>
      </w:pPr>
      <w:r w:rsidRPr="005E5053">
        <w:rPr>
          <w:sz w:val="21"/>
          <w:szCs w:val="21"/>
        </w:rPr>
        <w:t xml:space="preserve">Podpis: </w:t>
      </w:r>
    </w:p>
    <w:p w14:paraId="4400D21F" w14:textId="77777777" w:rsidR="00BB6776" w:rsidRPr="005E5053" w:rsidRDefault="00BB6776" w:rsidP="00BB6776">
      <w:pPr>
        <w:pStyle w:val="Brezrazmikov"/>
        <w:ind w:left="3570"/>
        <w:rPr>
          <w:sz w:val="21"/>
          <w:szCs w:val="21"/>
        </w:rPr>
      </w:pPr>
    </w:p>
    <w:p w14:paraId="6E89CC52" w14:textId="77777777" w:rsidR="00BB6776" w:rsidRPr="005E5053" w:rsidRDefault="00BB6776" w:rsidP="00BB6776">
      <w:pPr>
        <w:pStyle w:val="Brezrazmikov"/>
        <w:ind w:left="3570"/>
        <w:rPr>
          <w:sz w:val="21"/>
          <w:szCs w:val="21"/>
        </w:rPr>
      </w:pPr>
      <w:r w:rsidRPr="005E5053">
        <w:rPr>
          <w:sz w:val="21"/>
          <w:szCs w:val="21"/>
        </w:rPr>
        <w:t>_________________________</w:t>
      </w:r>
    </w:p>
    <w:p w14:paraId="3770568F" w14:textId="77777777" w:rsidR="00BB6776" w:rsidRPr="005E5053" w:rsidRDefault="00BB6776" w:rsidP="00BB6776">
      <w:pPr>
        <w:pStyle w:val="Brezrazmikov"/>
        <w:rPr>
          <w:sz w:val="21"/>
          <w:szCs w:val="21"/>
        </w:rPr>
      </w:pPr>
    </w:p>
    <w:p w14:paraId="2A3CD1B3" w14:textId="5B56B8EC" w:rsidR="00BB6776" w:rsidRPr="005E5053" w:rsidRDefault="00BB6776" w:rsidP="00BB6776">
      <w:pPr>
        <w:spacing w:after="0"/>
        <w:rPr>
          <w:b/>
          <w:bCs/>
          <w:sz w:val="21"/>
          <w:szCs w:val="21"/>
        </w:rPr>
      </w:pPr>
      <w:r w:rsidRPr="005E5053">
        <w:rPr>
          <w:sz w:val="21"/>
          <w:szCs w:val="21"/>
        </w:rPr>
        <w:t xml:space="preserve">Priloga: bianco menica, žigosana in podpisana s strani odgovorne osebe </w:t>
      </w:r>
      <w:r w:rsidR="00966A92" w:rsidRPr="005E5053">
        <w:rPr>
          <w:sz w:val="21"/>
          <w:szCs w:val="21"/>
        </w:rPr>
        <w:t>prodajalca</w:t>
      </w:r>
    </w:p>
    <w:p w14:paraId="2A11ED6B" w14:textId="77777777" w:rsidR="005E5053" w:rsidRPr="005E5053" w:rsidRDefault="005E5053" w:rsidP="005E5053">
      <w:pPr>
        <w:pStyle w:val="Brezrazmikov"/>
        <w:rPr>
          <w:sz w:val="21"/>
          <w:szCs w:val="21"/>
        </w:rPr>
      </w:pPr>
    </w:p>
    <w:p w14:paraId="0B82B557" w14:textId="544FA7F5" w:rsidR="00174970" w:rsidRPr="005E5053" w:rsidRDefault="0021106B" w:rsidP="005E5053">
      <w:pPr>
        <w:pStyle w:val="Brezrazmikov"/>
        <w:rPr>
          <w:sz w:val="21"/>
          <w:szCs w:val="21"/>
        </w:rPr>
      </w:pPr>
      <w:r>
        <w:rPr>
          <w:sz w:val="21"/>
          <w:szCs w:val="21"/>
        </w:rPr>
        <w:t>Opcija</w:t>
      </w:r>
      <w:r w:rsidR="005E5053" w:rsidRPr="005E5053">
        <w:rPr>
          <w:sz w:val="21"/>
          <w:szCs w:val="21"/>
        </w:rPr>
        <w:t xml:space="preserve">: </w:t>
      </w:r>
      <w:sdt>
        <w:sdtPr>
          <w:rPr>
            <w:sz w:val="21"/>
            <w:szCs w:val="21"/>
          </w:rPr>
          <w:id w:val="560912887"/>
          <w14:checkbox>
            <w14:checked w14:val="0"/>
            <w14:checkedState w14:val="2612" w14:font="MS Gothic"/>
            <w14:uncheckedState w14:val="2610" w14:font="MS Gothic"/>
          </w14:checkbox>
        </w:sdtPr>
        <w:sdtContent>
          <w:r w:rsidR="005E5053" w:rsidRPr="005E5053">
            <w:rPr>
              <w:rFonts w:ascii="MS Gothic" w:eastAsia="MS Gothic" w:hAnsi="MS Gothic" w:hint="eastAsia"/>
              <w:sz w:val="21"/>
              <w:szCs w:val="21"/>
            </w:rPr>
            <w:t>☐</w:t>
          </w:r>
        </w:sdtContent>
      </w:sdt>
      <w:r w:rsidR="005E5053" w:rsidRPr="005E5053">
        <w:rPr>
          <w:sz w:val="21"/>
          <w:szCs w:val="21"/>
        </w:rPr>
        <w:t xml:space="preserve">Kot zavarovanje bomo zagotovili </w:t>
      </w:r>
      <w:sdt>
        <w:sdtPr>
          <w:rPr>
            <w:sz w:val="21"/>
            <w:szCs w:val="21"/>
          </w:rPr>
          <w:id w:val="-947468976"/>
          <w14:checkbox>
            <w14:checked w14:val="0"/>
            <w14:checkedState w14:val="2612" w14:font="MS Gothic"/>
            <w14:uncheckedState w14:val="2610" w14:font="MS Gothic"/>
          </w14:checkbox>
        </w:sdtPr>
        <w:sdtContent>
          <w:r w:rsidR="005E5053" w:rsidRPr="005E5053">
            <w:rPr>
              <w:rFonts w:ascii="MS Gothic" w:eastAsia="MS Gothic" w:hAnsi="MS Gothic" w:hint="eastAsia"/>
              <w:sz w:val="21"/>
              <w:szCs w:val="21"/>
            </w:rPr>
            <w:t>☐</w:t>
          </w:r>
        </w:sdtContent>
      </w:sdt>
      <w:r w:rsidR="005E5053" w:rsidRPr="005E5053">
        <w:rPr>
          <w:sz w:val="21"/>
          <w:szCs w:val="21"/>
        </w:rPr>
        <w:t xml:space="preserve">bančno garancijo / </w:t>
      </w:r>
      <w:sdt>
        <w:sdtPr>
          <w:rPr>
            <w:sz w:val="21"/>
            <w:szCs w:val="21"/>
          </w:rPr>
          <w:id w:val="232045403"/>
          <w14:checkbox>
            <w14:checked w14:val="0"/>
            <w14:checkedState w14:val="2612" w14:font="MS Gothic"/>
            <w14:uncheckedState w14:val="2610" w14:font="MS Gothic"/>
          </w14:checkbox>
        </w:sdtPr>
        <w:sdtContent>
          <w:r w:rsidR="005E5053" w:rsidRPr="005E5053">
            <w:rPr>
              <w:rFonts w:ascii="MS Gothic" w:eastAsia="MS Gothic" w:hAnsi="MS Gothic" w:hint="eastAsia"/>
              <w:sz w:val="21"/>
              <w:szCs w:val="21"/>
            </w:rPr>
            <w:t>☐</w:t>
          </w:r>
        </w:sdtContent>
      </w:sdt>
      <w:r w:rsidR="005E5053" w:rsidRPr="005E5053">
        <w:rPr>
          <w:sz w:val="21"/>
          <w:szCs w:val="21"/>
        </w:rPr>
        <w:t>kavcijsko zavarovanje, izdano ob upoštevanju Enotnih pravil za garancije na poziv (EPGP) revizija iz leta 2010, izdanih pri MTZ pod št. 758.</w:t>
      </w:r>
    </w:p>
    <w:sectPr w:rsidR="00174970" w:rsidRPr="005E5053" w:rsidSect="00BD33B5">
      <w:headerReference w:type="default" r:id="rId12"/>
      <w:footerReference w:type="default" r:id="rId13"/>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8C7D5" w14:textId="77777777" w:rsidR="008C15CE" w:rsidRDefault="008C15CE">
      <w:pPr>
        <w:spacing w:after="0" w:line="240" w:lineRule="auto"/>
      </w:pPr>
      <w:r>
        <w:separator/>
      </w:r>
    </w:p>
  </w:endnote>
  <w:endnote w:type="continuationSeparator" w:id="0">
    <w:p w14:paraId="028BCBEA" w14:textId="77777777" w:rsidR="008C15CE" w:rsidRDefault="008C1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86474B" w14:textId="1670FE11" w:rsidR="00BB6776" w:rsidRDefault="00BB6776" w:rsidP="00B36DD2">
    <w:pPr>
      <w:pStyle w:val="Noga"/>
    </w:pPr>
    <w:r>
      <w:rPr>
        <w:noProof/>
      </w:rPr>
      <mc:AlternateContent>
        <mc:Choice Requires="wps">
          <w:drawing>
            <wp:anchor distT="0" distB="0" distL="114300" distR="114300" simplePos="0" relativeHeight="251679744" behindDoc="0" locked="0" layoutInCell="1" allowOverlap="1" wp14:anchorId="00D9633C" wp14:editId="2EC0A8E0">
              <wp:simplePos x="0" y="0"/>
              <wp:positionH relativeFrom="margin">
                <wp:posOffset>6504305</wp:posOffset>
              </wp:positionH>
              <wp:positionV relativeFrom="margin">
                <wp:posOffset>6022763</wp:posOffset>
              </wp:positionV>
              <wp:extent cx="128270" cy="2844000"/>
              <wp:effectExtent l="0" t="0" r="508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56C54086" id="Pravokotnik 9" o:spid="_x0000_s1026" style="position:absolute;margin-left:512.15pt;margin-top:474.25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934F2BD" wp14:editId="07CF9D08">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934F2B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44535439" wp14:editId="4BD2EB65">
              <wp:simplePos x="0" y="0"/>
              <wp:positionH relativeFrom="margin">
                <wp:align>center</wp:align>
              </wp:positionH>
              <wp:positionV relativeFrom="margin">
                <wp:align>center</wp:align>
              </wp:positionV>
              <wp:extent cx="6848475" cy="9114790"/>
              <wp:effectExtent l="0" t="0" r="635" b="635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13BD908E"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E3E62" w14:textId="77777777" w:rsidR="008C15CE" w:rsidRDefault="008C15CE">
      <w:pPr>
        <w:spacing w:after="0" w:line="240" w:lineRule="auto"/>
      </w:pPr>
      <w:r>
        <w:separator/>
      </w:r>
    </w:p>
  </w:footnote>
  <w:footnote w:type="continuationSeparator" w:id="0">
    <w:p w14:paraId="63B17810" w14:textId="77777777" w:rsidR="008C15CE" w:rsidRDefault="008C15CE">
      <w:pPr>
        <w:spacing w:after="0" w:line="240" w:lineRule="auto"/>
      </w:pPr>
      <w:r>
        <w:continuationSeparator/>
      </w:r>
    </w:p>
  </w:footnote>
  <w:footnote w:id="1">
    <w:p w14:paraId="446DF2EA" w14:textId="77777777" w:rsidR="009F2255" w:rsidRPr="00C96504" w:rsidRDefault="009F2255" w:rsidP="009F2255">
      <w:pPr>
        <w:pStyle w:val="Sprotnaopomba-besedilo"/>
        <w:rPr>
          <w:rFonts w:ascii="Calibri" w:hAnsi="Calibri" w:cs="Calibri"/>
        </w:rPr>
      </w:pPr>
      <w:r w:rsidRPr="00C96504">
        <w:rPr>
          <w:rStyle w:val="Sprotnaopomba-sklic"/>
          <w:rFonts w:ascii="Calibri" w:hAnsi="Calibri" w:cs="Calibri"/>
        </w:rPr>
        <w:footnoteRef/>
      </w:r>
      <w:r w:rsidRPr="00C96504">
        <w:rPr>
          <w:rFonts w:ascii="Calibri" w:hAnsi="Calibri" w:cs="Calibri"/>
        </w:rPr>
        <w:t xml:space="preserve"> Ime in priimek, ulica in hišna številka, kraj v Republiki Sloveniji (izpolni ponudnik, ki nima sedeža v Republiki Sloveniji)</w:t>
      </w:r>
    </w:p>
  </w:footnote>
  <w:footnote w:id="2">
    <w:p w14:paraId="5C3E948E" w14:textId="77777777" w:rsidR="005669F9" w:rsidRPr="00C96504" w:rsidRDefault="005669F9" w:rsidP="005669F9">
      <w:pPr>
        <w:pStyle w:val="Sprotnaopomba-besedilo"/>
        <w:rPr>
          <w:rFonts w:ascii="Calibri" w:hAnsi="Calibri" w:cs="Calibri"/>
        </w:rPr>
      </w:pPr>
      <w:r w:rsidRPr="00C96504">
        <w:rPr>
          <w:rStyle w:val="Sprotnaopomba-sklic"/>
          <w:rFonts w:ascii="Calibri" w:hAnsi="Calibri" w:cs="Calibri"/>
        </w:rPr>
        <w:footnoteRef/>
      </w:r>
      <w:r w:rsidRPr="00C96504">
        <w:rPr>
          <w:rFonts w:ascii="Calibri" w:hAnsi="Calibri" w:cs="Calibri"/>
        </w:rPr>
        <w:t xml:space="preserve"> </w:t>
      </w:r>
      <w:r w:rsidRPr="00C96504">
        <w:rPr>
          <w:rFonts w:ascii="Calibri" w:hAnsi="Calibri" w:cs="Calibri"/>
        </w:rPr>
        <w:t>Izpolni samo samostojni oziroma vodilni ponudnik, ki bo podpisnik okvirnega sporazuma.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53BB6" w14:textId="1C452D71" w:rsidR="00BB6776" w:rsidRPr="00CE21BE" w:rsidRDefault="00BB6776" w:rsidP="00CE21BE">
    <w:pPr>
      <w:pStyle w:val="Glava"/>
      <w:jc w:val="right"/>
      <w:rPr>
        <w:i/>
        <w:iCs/>
        <w:color w:val="808080" w:themeColor="background1" w:themeShade="80"/>
        <w:sz w:val="16"/>
        <w:szCs w:val="16"/>
      </w:rPr>
    </w:pPr>
    <w:r w:rsidRPr="00CE21BE">
      <w:rPr>
        <w:i/>
        <w:iCs/>
        <w:noProof/>
        <w:color w:val="808080" w:themeColor="background1" w:themeShade="80"/>
        <w:sz w:val="16"/>
        <w:szCs w:val="16"/>
      </w:rPr>
      <mc:AlternateContent>
        <mc:Choice Requires="wps">
          <w:drawing>
            <wp:anchor distT="0" distB="0" distL="114300" distR="114300" simplePos="0" relativeHeight="251676672" behindDoc="0" locked="0" layoutInCell="1" allowOverlap="1" wp14:anchorId="5F808344" wp14:editId="6038B2D9">
              <wp:simplePos x="0" y="0"/>
              <wp:positionH relativeFrom="margin">
                <wp:posOffset>6504305</wp:posOffset>
              </wp:positionH>
              <wp:positionV relativeFrom="margin">
                <wp:posOffset>-260350</wp:posOffset>
              </wp:positionV>
              <wp:extent cx="128270" cy="6297930"/>
              <wp:effectExtent l="0" t="0" r="5080" b="7620"/>
              <wp:wrapNone/>
              <wp:docPr id="3477128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1E3014F"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r w:rsidRPr="00BB6776">
      <w:t xml:space="preserve"> </w:t>
    </w:r>
    <w:r w:rsidRPr="00BB6776">
      <w:rPr>
        <w:i/>
        <w:iCs/>
        <w:noProof/>
        <w:color w:val="808080" w:themeColor="background1" w:themeShade="80"/>
        <w:sz w:val="16"/>
        <w:szCs w:val="16"/>
      </w:rPr>
      <w:t>JN-B-</w:t>
    </w:r>
    <w:r w:rsidR="00F34C1F">
      <w:rPr>
        <w:i/>
        <w:iCs/>
        <w:noProof/>
        <w:color w:val="808080" w:themeColor="background1" w:themeShade="80"/>
        <w:sz w:val="16"/>
        <w:szCs w:val="16"/>
      </w:rPr>
      <w:t>0095/24</w:t>
    </w:r>
    <w:r w:rsidRPr="00BB6776">
      <w:rPr>
        <w:i/>
        <w:iCs/>
        <w:noProof/>
        <w:color w:val="808080" w:themeColor="background1" w:themeShade="80"/>
        <w:sz w:val="16"/>
        <w:szCs w:val="16"/>
      </w:rPr>
      <w:t>-POG</w:t>
    </w:r>
    <w:r>
      <w:rPr>
        <w:i/>
        <w:iCs/>
        <w:noProof/>
        <w:color w:val="808080" w:themeColor="background1" w:themeShade="80"/>
        <w:sz w:val="16"/>
        <w:szCs w:val="16"/>
      </w:rPr>
      <w:t xml:space="preserve">, </w:t>
    </w:r>
    <w:r w:rsidRPr="00BB6776">
      <w:rPr>
        <w:i/>
        <w:iCs/>
        <w:noProof/>
        <w:color w:val="808080" w:themeColor="background1" w:themeShade="80"/>
        <w:sz w:val="16"/>
        <w:szCs w:val="16"/>
      </w:rPr>
      <w:t>800-</w:t>
    </w:r>
    <w:r w:rsidR="00F34C1F">
      <w:rPr>
        <w:i/>
        <w:iCs/>
        <w:noProof/>
        <w:color w:val="808080" w:themeColor="background1" w:themeShade="80"/>
        <w:sz w:val="16"/>
        <w:szCs w:val="16"/>
      </w:rPr>
      <w:t>3/2024-7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D167EA"/>
    <w:multiLevelType w:val="hybridMultilevel"/>
    <w:tmpl w:val="A6DAACD8"/>
    <w:lvl w:ilvl="0" w:tplc="FFFFFFFF">
      <w:start w:val="1"/>
      <w:numFmt w:val="decimal"/>
      <w:lvlText w:val="(%1) "/>
      <w:lvlJc w:val="left"/>
      <w:pPr>
        <w:ind w:left="360" w:hanging="360"/>
      </w:pPr>
      <w:rPr>
        <w:rFonts w:hint="default"/>
      </w:rPr>
    </w:lvl>
    <w:lvl w:ilvl="1" w:tplc="B816BBB0">
      <w:start w:val="1"/>
      <w:numFmt w:val="decimal"/>
      <w:lvlText w:val="(%2) "/>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9"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DC33B1"/>
    <w:multiLevelType w:val="hybridMultilevel"/>
    <w:tmpl w:val="99CEE77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DB34702"/>
    <w:multiLevelType w:val="hybridMultilevel"/>
    <w:tmpl w:val="D258012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4"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7D614A5"/>
    <w:multiLevelType w:val="hybridMultilevel"/>
    <w:tmpl w:val="D258012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51D0543"/>
    <w:multiLevelType w:val="hybridMultilevel"/>
    <w:tmpl w:val="046AD8A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275E7A6D"/>
    <w:multiLevelType w:val="hybridMultilevel"/>
    <w:tmpl w:val="1146F0C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8F4B70"/>
    <w:multiLevelType w:val="hybridMultilevel"/>
    <w:tmpl w:val="D258012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F8125B3"/>
    <w:multiLevelType w:val="hybridMultilevel"/>
    <w:tmpl w:val="7460065C"/>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12208B8"/>
    <w:multiLevelType w:val="hybridMultilevel"/>
    <w:tmpl w:val="735E7E40"/>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13439FC"/>
    <w:multiLevelType w:val="hybridMultilevel"/>
    <w:tmpl w:val="614AC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2AA27E6"/>
    <w:multiLevelType w:val="hybridMultilevel"/>
    <w:tmpl w:val="C7581746"/>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AD4D03"/>
    <w:multiLevelType w:val="multilevel"/>
    <w:tmpl w:val="0A2CB388"/>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3"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52430917"/>
    <w:multiLevelType w:val="hybridMultilevel"/>
    <w:tmpl w:val="006C9F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F021D13"/>
    <w:multiLevelType w:val="hybridMultilevel"/>
    <w:tmpl w:val="1DAA7D58"/>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11A7464"/>
    <w:multiLevelType w:val="hybridMultilevel"/>
    <w:tmpl w:val="DA6A942A"/>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17C2078"/>
    <w:multiLevelType w:val="hybridMultilevel"/>
    <w:tmpl w:val="D258012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36448BF"/>
    <w:multiLevelType w:val="hybridMultilevel"/>
    <w:tmpl w:val="F1F0187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65B1758C"/>
    <w:multiLevelType w:val="hybridMultilevel"/>
    <w:tmpl w:val="AE98764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D2F7D42"/>
    <w:multiLevelType w:val="hybridMultilevel"/>
    <w:tmpl w:val="A8A8D8B8"/>
    <w:lvl w:ilvl="0" w:tplc="9BB6FD2C">
      <w:start w:val="1"/>
      <w:numFmt w:val="ordinal"/>
      <w:pStyle w:val="Poglen"/>
      <w:lvlText w:val="%1 člen"/>
      <w:lvlJc w:val="center"/>
      <w:pPr>
        <w:ind w:left="720" w:hanging="360"/>
      </w:pPr>
    </w:lvl>
    <w:lvl w:ilvl="1" w:tplc="9F505C1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75632261"/>
    <w:multiLevelType w:val="hybridMultilevel"/>
    <w:tmpl w:val="502652D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76B13D1F"/>
    <w:multiLevelType w:val="hybridMultilevel"/>
    <w:tmpl w:val="050CEB9E"/>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3" w15:restartNumberingAfterBreak="0">
    <w:nsid w:val="7D7A0B4D"/>
    <w:multiLevelType w:val="hybridMultilevel"/>
    <w:tmpl w:val="9362B82E"/>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7E3D2C5E"/>
    <w:multiLevelType w:val="hybridMultilevel"/>
    <w:tmpl w:val="7D548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8414119">
    <w:abstractNumId w:val="42"/>
  </w:num>
  <w:num w:numId="2" w16cid:durableId="1823541984">
    <w:abstractNumId w:val="23"/>
  </w:num>
  <w:num w:numId="3" w16cid:durableId="2143838520">
    <w:abstractNumId w:val="52"/>
  </w:num>
  <w:num w:numId="4" w16cid:durableId="1090349976">
    <w:abstractNumId w:val="32"/>
  </w:num>
  <w:num w:numId="5" w16cid:durableId="1044712417">
    <w:abstractNumId w:val="50"/>
  </w:num>
  <w:num w:numId="6" w16cid:durableId="1485507394">
    <w:abstractNumId w:val="9"/>
  </w:num>
  <w:num w:numId="7" w16cid:durableId="1740245006">
    <w:abstractNumId w:val="48"/>
  </w:num>
  <w:num w:numId="8" w16cid:durableId="151919474">
    <w:abstractNumId w:val="13"/>
  </w:num>
  <w:num w:numId="9" w16cid:durableId="1945109481">
    <w:abstractNumId w:val="0"/>
  </w:num>
  <w:num w:numId="10" w16cid:durableId="375545785">
    <w:abstractNumId w:val="16"/>
  </w:num>
  <w:num w:numId="11" w16cid:durableId="2093700881">
    <w:abstractNumId w:val="5"/>
  </w:num>
  <w:num w:numId="12" w16cid:durableId="1357193257">
    <w:abstractNumId w:val="72"/>
  </w:num>
  <w:num w:numId="13" w16cid:durableId="1627808652">
    <w:abstractNumId w:val="69"/>
  </w:num>
  <w:num w:numId="14" w16cid:durableId="2146196734">
    <w:abstractNumId w:val="30"/>
  </w:num>
  <w:num w:numId="15" w16cid:durableId="2139562464">
    <w:abstractNumId w:val="41"/>
  </w:num>
  <w:num w:numId="16" w16cid:durableId="140854645">
    <w:abstractNumId w:val="62"/>
  </w:num>
  <w:num w:numId="17" w16cid:durableId="264306830">
    <w:abstractNumId w:val="29"/>
  </w:num>
  <w:num w:numId="18" w16cid:durableId="109514353">
    <w:abstractNumId w:val="33"/>
  </w:num>
  <w:num w:numId="19" w16cid:durableId="749231670">
    <w:abstractNumId w:val="64"/>
  </w:num>
  <w:num w:numId="20" w16cid:durableId="367264256">
    <w:abstractNumId w:val="28"/>
  </w:num>
  <w:num w:numId="21" w16cid:durableId="1502820509">
    <w:abstractNumId w:val="60"/>
  </w:num>
  <w:num w:numId="22" w16cid:durableId="530605081">
    <w:abstractNumId w:val="17"/>
  </w:num>
  <w:num w:numId="23" w16cid:durableId="1827015195">
    <w:abstractNumId w:val="22"/>
  </w:num>
  <w:num w:numId="24" w16cid:durableId="1376345781">
    <w:abstractNumId w:val="34"/>
  </w:num>
  <w:num w:numId="25" w16cid:durableId="444926783">
    <w:abstractNumId w:val="59"/>
  </w:num>
  <w:num w:numId="26" w16cid:durableId="1254555661">
    <w:abstractNumId w:val="39"/>
  </w:num>
  <w:num w:numId="27" w16cid:durableId="1059133114">
    <w:abstractNumId w:val="45"/>
  </w:num>
  <w:num w:numId="28" w16cid:durableId="152991253">
    <w:abstractNumId w:val="8"/>
  </w:num>
  <w:num w:numId="29" w16cid:durableId="1391080306">
    <w:abstractNumId w:val="46"/>
  </w:num>
  <w:num w:numId="30" w16cid:durableId="1226794128">
    <w:abstractNumId w:val="4"/>
  </w:num>
  <w:num w:numId="31" w16cid:durableId="1373771936">
    <w:abstractNumId w:val="71"/>
  </w:num>
  <w:num w:numId="32" w16cid:durableId="1799175959">
    <w:abstractNumId w:val="2"/>
  </w:num>
  <w:num w:numId="33" w16cid:durableId="2060392215">
    <w:abstractNumId w:val="14"/>
  </w:num>
  <w:num w:numId="34" w16cid:durableId="907301535">
    <w:abstractNumId w:val="37"/>
  </w:num>
  <w:num w:numId="35" w16cid:durableId="715549528">
    <w:abstractNumId w:val="40"/>
  </w:num>
  <w:num w:numId="36" w16cid:durableId="1180193460">
    <w:abstractNumId w:val="21"/>
  </w:num>
  <w:num w:numId="37" w16cid:durableId="247426573">
    <w:abstractNumId w:val="51"/>
  </w:num>
  <w:num w:numId="38" w16cid:durableId="1804880287">
    <w:abstractNumId w:val="47"/>
  </w:num>
  <w:num w:numId="39" w16cid:durableId="2147354092">
    <w:abstractNumId w:val="7"/>
  </w:num>
  <w:num w:numId="40" w16cid:durableId="1880579912">
    <w:abstractNumId w:val="67"/>
  </w:num>
  <w:num w:numId="41" w16cid:durableId="1886482966">
    <w:abstractNumId w:val="73"/>
  </w:num>
  <w:num w:numId="42" w16cid:durableId="11541688">
    <w:abstractNumId w:val="31"/>
  </w:num>
  <w:num w:numId="43" w16cid:durableId="22680918">
    <w:abstractNumId w:val="61"/>
  </w:num>
  <w:num w:numId="44" w16cid:durableId="872687870">
    <w:abstractNumId w:val="1"/>
  </w:num>
  <w:num w:numId="45" w16cid:durableId="1829511657">
    <w:abstractNumId w:val="11"/>
  </w:num>
  <w:num w:numId="46" w16cid:durableId="1135103243">
    <w:abstractNumId w:val="43"/>
  </w:num>
  <w:num w:numId="47" w16cid:durableId="1807502807">
    <w:abstractNumId w:val="70"/>
  </w:num>
  <w:num w:numId="48" w16cid:durableId="238565101">
    <w:abstractNumId w:val="49"/>
  </w:num>
  <w:num w:numId="49" w16cid:durableId="1255238236">
    <w:abstractNumId w:val="20"/>
  </w:num>
  <w:num w:numId="50" w16cid:durableId="1383560193">
    <w:abstractNumId w:val="18"/>
  </w:num>
  <w:num w:numId="51" w16cid:durableId="544803849">
    <w:abstractNumId w:val="15"/>
  </w:num>
  <w:num w:numId="52" w16cid:durableId="999653108">
    <w:abstractNumId w:val="68"/>
  </w:num>
  <w:num w:numId="53" w16cid:durableId="1332951139">
    <w:abstractNumId w:val="25"/>
  </w:num>
  <w:num w:numId="54" w16cid:durableId="1075008378">
    <w:abstractNumId w:val="44"/>
  </w:num>
  <w:num w:numId="55" w16cid:durableId="581765817">
    <w:abstractNumId w:val="58"/>
  </w:num>
  <w:num w:numId="56" w16cid:durableId="2109885589">
    <w:abstractNumId w:val="65"/>
  </w:num>
  <w:num w:numId="57" w16cid:durableId="1512060268">
    <w:abstractNumId w:val="57"/>
  </w:num>
  <w:num w:numId="58" w16cid:durableId="1331711334">
    <w:abstractNumId w:val="53"/>
  </w:num>
  <w:num w:numId="59" w16cid:durableId="1515340484">
    <w:abstractNumId w:val="38"/>
  </w:num>
  <w:num w:numId="60" w16cid:durableId="964048026">
    <w:abstractNumId w:val="3"/>
  </w:num>
  <w:num w:numId="61" w16cid:durableId="1503203233">
    <w:abstractNumId w:val="66"/>
  </w:num>
  <w:num w:numId="62" w16cid:durableId="567811465">
    <w:abstractNumId w:val="55"/>
  </w:num>
  <w:num w:numId="63" w16cid:durableId="1095784400">
    <w:abstractNumId w:val="10"/>
  </w:num>
  <w:num w:numId="64" w16cid:durableId="2003195710">
    <w:abstractNumId w:val="63"/>
  </w:num>
  <w:num w:numId="65" w16cid:durableId="119226773">
    <w:abstractNumId w:val="24"/>
  </w:num>
  <w:num w:numId="66" w16cid:durableId="470515231">
    <w:abstractNumId w:val="54"/>
  </w:num>
  <w:num w:numId="67" w16cid:durableId="23479344">
    <w:abstractNumId w:val="27"/>
  </w:num>
  <w:num w:numId="68" w16cid:durableId="1762487041">
    <w:abstractNumId w:val="36"/>
  </w:num>
  <w:num w:numId="69" w16cid:durableId="572928656">
    <w:abstractNumId w:val="74"/>
  </w:num>
  <w:num w:numId="70" w16cid:durableId="1408529274">
    <w:abstractNumId w:val="56"/>
  </w:num>
  <w:num w:numId="71" w16cid:durableId="1556354833">
    <w:abstractNumId w:val="26"/>
  </w:num>
  <w:num w:numId="72" w16cid:durableId="1776513897">
    <w:abstractNumId w:val="12"/>
  </w:num>
  <w:num w:numId="73" w16cid:durableId="881092506">
    <w:abstractNumId w:val="19"/>
  </w:num>
  <w:num w:numId="74" w16cid:durableId="1480415970">
    <w:abstractNumId w:val="6"/>
  </w:num>
  <w:num w:numId="75" w16cid:durableId="885413891">
    <w:abstractNumId w:val="3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C24WYtMOSmMeUee2XuPApOCHTwkAKmMM5aWPaNOsYDqpXMnnZKBbe8sHjx9qqphG5GPJxNXUvC/PdRrygAz6PQ==" w:salt="DQCMu7bfHKRX2S/lG4lGU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077F4"/>
    <w:rsid w:val="00017697"/>
    <w:rsid w:val="00017887"/>
    <w:rsid w:val="000233B9"/>
    <w:rsid w:val="00023DE6"/>
    <w:rsid w:val="000245E1"/>
    <w:rsid w:val="000263EB"/>
    <w:rsid w:val="00030BAA"/>
    <w:rsid w:val="0003135E"/>
    <w:rsid w:val="00031DE2"/>
    <w:rsid w:val="00033423"/>
    <w:rsid w:val="00034793"/>
    <w:rsid w:val="000352FA"/>
    <w:rsid w:val="00035AE0"/>
    <w:rsid w:val="00037D19"/>
    <w:rsid w:val="0004021C"/>
    <w:rsid w:val="000402B7"/>
    <w:rsid w:val="00041CBB"/>
    <w:rsid w:val="00043B6D"/>
    <w:rsid w:val="00043F24"/>
    <w:rsid w:val="000525C4"/>
    <w:rsid w:val="00054F61"/>
    <w:rsid w:val="00060395"/>
    <w:rsid w:val="00061119"/>
    <w:rsid w:val="00062BD6"/>
    <w:rsid w:val="00065186"/>
    <w:rsid w:val="00065F0F"/>
    <w:rsid w:val="00066E90"/>
    <w:rsid w:val="00071B06"/>
    <w:rsid w:val="000736D0"/>
    <w:rsid w:val="00074B8B"/>
    <w:rsid w:val="0007629E"/>
    <w:rsid w:val="000829DC"/>
    <w:rsid w:val="0008637D"/>
    <w:rsid w:val="00086442"/>
    <w:rsid w:val="00091656"/>
    <w:rsid w:val="0009274D"/>
    <w:rsid w:val="00092D19"/>
    <w:rsid w:val="00095DFF"/>
    <w:rsid w:val="00095E8D"/>
    <w:rsid w:val="00097ECA"/>
    <w:rsid w:val="000A0976"/>
    <w:rsid w:val="000A1842"/>
    <w:rsid w:val="000A2BA4"/>
    <w:rsid w:val="000A2D4D"/>
    <w:rsid w:val="000A4323"/>
    <w:rsid w:val="000A4DDC"/>
    <w:rsid w:val="000A504F"/>
    <w:rsid w:val="000A5261"/>
    <w:rsid w:val="000A598B"/>
    <w:rsid w:val="000A724E"/>
    <w:rsid w:val="000B0A71"/>
    <w:rsid w:val="000B2085"/>
    <w:rsid w:val="000B2E56"/>
    <w:rsid w:val="000B4600"/>
    <w:rsid w:val="000B525A"/>
    <w:rsid w:val="000B526F"/>
    <w:rsid w:val="000B79A4"/>
    <w:rsid w:val="000C4A54"/>
    <w:rsid w:val="000C4A60"/>
    <w:rsid w:val="000C598A"/>
    <w:rsid w:val="000D1838"/>
    <w:rsid w:val="000D2AF7"/>
    <w:rsid w:val="000D2F84"/>
    <w:rsid w:val="000D3A6D"/>
    <w:rsid w:val="000D476F"/>
    <w:rsid w:val="000D4BC1"/>
    <w:rsid w:val="000E14D7"/>
    <w:rsid w:val="000E1C72"/>
    <w:rsid w:val="000E2DCE"/>
    <w:rsid w:val="000E3408"/>
    <w:rsid w:val="000F23F3"/>
    <w:rsid w:val="000F2961"/>
    <w:rsid w:val="000F4424"/>
    <w:rsid w:val="000F55C5"/>
    <w:rsid w:val="000F6162"/>
    <w:rsid w:val="000F75FE"/>
    <w:rsid w:val="00101159"/>
    <w:rsid w:val="00103159"/>
    <w:rsid w:val="001058DC"/>
    <w:rsid w:val="00110103"/>
    <w:rsid w:val="00110BE1"/>
    <w:rsid w:val="00110DC1"/>
    <w:rsid w:val="0011302C"/>
    <w:rsid w:val="001144E2"/>
    <w:rsid w:val="001153C9"/>
    <w:rsid w:val="00115623"/>
    <w:rsid w:val="00120E3C"/>
    <w:rsid w:val="00123A1D"/>
    <w:rsid w:val="00123A5E"/>
    <w:rsid w:val="00123F77"/>
    <w:rsid w:val="00124C66"/>
    <w:rsid w:val="00124E24"/>
    <w:rsid w:val="001250D8"/>
    <w:rsid w:val="0012591B"/>
    <w:rsid w:val="001316CF"/>
    <w:rsid w:val="001323AB"/>
    <w:rsid w:val="00134A60"/>
    <w:rsid w:val="00136009"/>
    <w:rsid w:val="00136F2F"/>
    <w:rsid w:val="0013789F"/>
    <w:rsid w:val="00141147"/>
    <w:rsid w:val="00141A8A"/>
    <w:rsid w:val="00141AA9"/>
    <w:rsid w:val="00142D6A"/>
    <w:rsid w:val="00142E25"/>
    <w:rsid w:val="0015398A"/>
    <w:rsid w:val="00154A39"/>
    <w:rsid w:val="00154F8E"/>
    <w:rsid w:val="00155D1F"/>
    <w:rsid w:val="00156F62"/>
    <w:rsid w:val="0016039E"/>
    <w:rsid w:val="001609C6"/>
    <w:rsid w:val="00161FA8"/>
    <w:rsid w:val="00166429"/>
    <w:rsid w:val="00166FE5"/>
    <w:rsid w:val="001674C3"/>
    <w:rsid w:val="00174593"/>
    <w:rsid w:val="00174970"/>
    <w:rsid w:val="0017572D"/>
    <w:rsid w:val="00175C28"/>
    <w:rsid w:val="00177CCB"/>
    <w:rsid w:val="00180B86"/>
    <w:rsid w:val="00181A4F"/>
    <w:rsid w:val="00181E68"/>
    <w:rsid w:val="00182BB9"/>
    <w:rsid w:val="00183A73"/>
    <w:rsid w:val="00184CB1"/>
    <w:rsid w:val="001854F8"/>
    <w:rsid w:val="001918C8"/>
    <w:rsid w:val="00193D34"/>
    <w:rsid w:val="00193E83"/>
    <w:rsid w:val="001956A6"/>
    <w:rsid w:val="001A2007"/>
    <w:rsid w:val="001A4012"/>
    <w:rsid w:val="001A48F7"/>
    <w:rsid w:val="001A56A5"/>
    <w:rsid w:val="001A5CF6"/>
    <w:rsid w:val="001B08BC"/>
    <w:rsid w:val="001B1B46"/>
    <w:rsid w:val="001B244D"/>
    <w:rsid w:val="001B393D"/>
    <w:rsid w:val="001B42E8"/>
    <w:rsid w:val="001B5CD9"/>
    <w:rsid w:val="001B6537"/>
    <w:rsid w:val="001C5248"/>
    <w:rsid w:val="001C7D6A"/>
    <w:rsid w:val="001D0C10"/>
    <w:rsid w:val="001D2E8E"/>
    <w:rsid w:val="001D33E5"/>
    <w:rsid w:val="001D345C"/>
    <w:rsid w:val="001D4565"/>
    <w:rsid w:val="001D45C6"/>
    <w:rsid w:val="001D6419"/>
    <w:rsid w:val="001E1CCA"/>
    <w:rsid w:val="001E1FE3"/>
    <w:rsid w:val="001E455F"/>
    <w:rsid w:val="001E7C73"/>
    <w:rsid w:val="001F2A13"/>
    <w:rsid w:val="001F4C0B"/>
    <w:rsid w:val="001F591A"/>
    <w:rsid w:val="001F6144"/>
    <w:rsid w:val="001F6315"/>
    <w:rsid w:val="00200033"/>
    <w:rsid w:val="0020111E"/>
    <w:rsid w:val="00204298"/>
    <w:rsid w:val="00205333"/>
    <w:rsid w:val="0021106B"/>
    <w:rsid w:val="002129DD"/>
    <w:rsid w:val="002149FC"/>
    <w:rsid w:val="002176B3"/>
    <w:rsid w:val="00220CBB"/>
    <w:rsid w:val="002212B7"/>
    <w:rsid w:val="00222F54"/>
    <w:rsid w:val="0022306C"/>
    <w:rsid w:val="00224F60"/>
    <w:rsid w:val="00227286"/>
    <w:rsid w:val="00227948"/>
    <w:rsid w:val="00227D33"/>
    <w:rsid w:val="00230C95"/>
    <w:rsid w:val="002310C1"/>
    <w:rsid w:val="0023237E"/>
    <w:rsid w:val="002336AA"/>
    <w:rsid w:val="00235CE1"/>
    <w:rsid w:val="0023710D"/>
    <w:rsid w:val="00241230"/>
    <w:rsid w:val="00241E1B"/>
    <w:rsid w:val="00243608"/>
    <w:rsid w:val="00244FBA"/>
    <w:rsid w:val="002452CD"/>
    <w:rsid w:val="002472D3"/>
    <w:rsid w:val="00252215"/>
    <w:rsid w:val="002542FB"/>
    <w:rsid w:val="00254A97"/>
    <w:rsid w:val="0025610F"/>
    <w:rsid w:val="002658C4"/>
    <w:rsid w:val="0026594A"/>
    <w:rsid w:val="00265C87"/>
    <w:rsid w:val="00266A39"/>
    <w:rsid w:val="00270845"/>
    <w:rsid w:val="0027135A"/>
    <w:rsid w:val="00271BD6"/>
    <w:rsid w:val="0027216A"/>
    <w:rsid w:val="0027395C"/>
    <w:rsid w:val="00273C6D"/>
    <w:rsid w:val="0027400E"/>
    <w:rsid w:val="00274A66"/>
    <w:rsid w:val="00276533"/>
    <w:rsid w:val="00281011"/>
    <w:rsid w:val="00285750"/>
    <w:rsid w:val="00285EBE"/>
    <w:rsid w:val="0028735F"/>
    <w:rsid w:val="002879EB"/>
    <w:rsid w:val="002915D8"/>
    <w:rsid w:val="00291E92"/>
    <w:rsid w:val="002A0DAE"/>
    <w:rsid w:val="002A4B06"/>
    <w:rsid w:val="002B0B43"/>
    <w:rsid w:val="002B1557"/>
    <w:rsid w:val="002B1E4A"/>
    <w:rsid w:val="002B2882"/>
    <w:rsid w:val="002B2A40"/>
    <w:rsid w:val="002B41E2"/>
    <w:rsid w:val="002C2096"/>
    <w:rsid w:val="002C224B"/>
    <w:rsid w:val="002C307A"/>
    <w:rsid w:val="002C32AC"/>
    <w:rsid w:val="002C3F7F"/>
    <w:rsid w:val="002C6760"/>
    <w:rsid w:val="002C6B52"/>
    <w:rsid w:val="002C7EFB"/>
    <w:rsid w:val="002D04A0"/>
    <w:rsid w:val="002D0A72"/>
    <w:rsid w:val="002D226D"/>
    <w:rsid w:val="002D25A5"/>
    <w:rsid w:val="002D3F43"/>
    <w:rsid w:val="002D4B32"/>
    <w:rsid w:val="002D6220"/>
    <w:rsid w:val="002D720E"/>
    <w:rsid w:val="002D7C4D"/>
    <w:rsid w:val="002E0920"/>
    <w:rsid w:val="002E0B7F"/>
    <w:rsid w:val="002E1E7D"/>
    <w:rsid w:val="002E2C3C"/>
    <w:rsid w:val="002E6269"/>
    <w:rsid w:val="002E65CA"/>
    <w:rsid w:val="002E6A92"/>
    <w:rsid w:val="002F25A3"/>
    <w:rsid w:val="002F264B"/>
    <w:rsid w:val="002F30BA"/>
    <w:rsid w:val="002F3FFE"/>
    <w:rsid w:val="002F5576"/>
    <w:rsid w:val="00301328"/>
    <w:rsid w:val="00302B91"/>
    <w:rsid w:val="00302DE2"/>
    <w:rsid w:val="0030341C"/>
    <w:rsid w:val="00305921"/>
    <w:rsid w:val="0031245E"/>
    <w:rsid w:val="00312A2D"/>
    <w:rsid w:val="00314E31"/>
    <w:rsid w:val="00315F24"/>
    <w:rsid w:val="00317D2A"/>
    <w:rsid w:val="003224E1"/>
    <w:rsid w:val="00323DB0"/>
    <w:rsid w:val="00324A03"/>
    <w:rsid w:val="003259A0"/>
    <w:rsid w:val="00331760"/>
    <w:rsid w:val="0033272B"/>
    <w:rsid w:val="00336637"/>
    <w:rsid w:val="003373F3"/>
    <w:rsid w:val="00340E66"/>
    <w:rsid w:val="00341A50"/>
    <w:rsid w:val="00341AA7"/>
    <w:rsid w:val="00342533"/>
    <w:rsid w:val="00343458"/>
    <w:rsid w:val="00344F7F"/>
    <w:rsid w:val="003457D2"/>
    <w:rsid w:val="0034613E"/>
    <w:rsid w:val="00347F85"/>
    <w:rsid w:val="00352081"/>
    <w:rsid w:val="00356E3D"/>
    <w:rsid w:val="003622EA"/>
    <w:rsid w:val="0036490E"/>
    <w:rsid w:val="00365706"/>
    <w:rsid w:val="00371122"/>
    <w:rsid w:val="00373594"/>
    <w:rsid w:val="00376B46"/>
    <w:rsid w:val="00377314"/>
    <w:rsid w:val="00380894"/>
    <w:rsid w:val="003820C7"/>
    <w:rsid w:val="0038365D"/>
    <w:rsid w:val="00386C0D"/>
    <w:rsid w:val="003874BE"/>
    <w:rsid w:val="003914F0"/>
    <w:rsid w:val="00392CD9"/>
    <w:rsid w:val="003951FF"/>
    <w:rsid w:val="00397403"/>
    <w:rsid w:val="00397B55"/>
    <w:rsid w:val="003A0B59"/>
    <w:rsid w:val="003A16AB"/>
    <w:rsid w:val="003A2188"/>
    <w:rsid w:val="003A5305"/>
    <w:rsid w:val="003B229E"/>
    <w:rsid w:val="003B2859"/>
    <w:rsid w:val="003B35A3"/>
    <w:rsid w:val="003B4841"/>
    <w:rsid w:val="003B5BC0"/>
    <w:rsid w:val="003B7A36"/>
    <w:rsid w:val="003B7DB1"/>
    <w:rsid w:val="003B7DCA"/>
    <w:rsid w:val="003C0ACB"/>
    <w:rsid w:val="003C37D8"/>
    <w:rsid w:val="003C3DEF"/>
    <w:rsid w:val="003C3EDC"/>
    <w:rsid w:val="003C3F2D"/>
    <w:rsid w:val="003C4638"/>
    <w:rsid w:val="003D251F"/>
    <w:rsid w:val="003D28E5"/>
    <w:rsid w:val="003D39D5"/>
    <w:rsid w:val="003D47A1"/>
    <w:rsid w:val="003D54AC"/>
    <w:rsid w:val="003D6030"/>
    <w:rsid w:val="003D6A98"/>
    <w:rsid w:val="003D7D7E"/>
    <w:rsid w:val="003E0A07"/>
    <w:rsid w:val="003E1ACF"/>
    <w:rsid w:val="003E42A0"/>
    <w:rsid w:val="003E54BC"/>
    <w:rsid w:val="003F0FC8"/>
    <w:rsid w:val="003F17D4"/>
    <w:rsid w:val="003F1FC3"/>
    <w:rsid w:val="003F502F"/>
    <w:rsid w:val="004064CA"/>
    <w:rsid w:val="00407548"/>
    <w:rsid w:val="00413346"/>
    <w:rsid w:val="004164E3"/>
    <w:rsid w:val="00416A67"/>
    <w:rsid w:val="00420CE8"/>
    <w:rsid w:val="00422958"/>
    <w:rsid w:val="00423637"/>
    <w:rsid w:val="0042431D"/>
    <w:rsid w:val="004243C6"/>
    <w:rsid w:val="0042460B"/>
    <w:rsid w:val="00424720"/>
    <w:rsid w:val="00425065"/>
    <w:rsid w:val="0042732A"/>
    <w:rsid w:val="004332B3"/>
    <w:rsid w:val="00433D2F"/>
    <w:rsid w:val="00434AE7"/>
    <w:rsid w:val="00435D4C"/>
    <w:rsid w:val="00436D62"/>
    <w:rsid w:val="004375E4"/>
    <w:rsid w:val="0044061C"/>
    <w:rsid w:val="00440FD9"/>
    <w:rsid w:val="0044226B"/>
    <w:rsid w:val="0044333A"/>
    <w:rsid w:val="004477C4"/>
    <w:rsid w:val="004525CA"/>
    <w:rsid w:val="004530FA"/>
    <w:rsid w:val="00454AFE"/>
    <w:rsid w:val="00454BE6"/>
    <w:rsid w:val="00456A36"/>
    <w:rsid w:val="00456CD8"/>
    <w:rsid w:val="004571E4"/>
    <w:rsid w:val="0046097A"/>
    <w:rsid w:val="004617E4"/>
    <w:rsid w:val="0047018E"/>
    <w:rsid w:val="00471D97"/>
    <w:rsid w:val="00472AF8"/>
    <w:rsid w:val="00473F97"/>
    <w:rsid w:val="0047516C"/>
    <w:rsid w:val="004770B2"/>
    <w:rsid w:val="00480C70"/>
    <w:rsid w:val="00481554"/>
    <w:rsid w:val="00483A78"/>
    <w:rsid w:val="00483C63"/>
    <w:rsid w:val="00483E15"/>
    <w:rsid w:val="00485AA2"/>
    <w:rsid w:val="0048707C"/>
    <w:rsid w:val="00487499"/>
    <w:rsid w:val="00487981"/>
    <w:rsid w:val="00487AA7"/>
    <w:rsid w:val="00491E0C"/>
    <w:rsid w:val="00497F6C"/>
    <w:rsid w:val="004A1103"/>
    <w:rsid w:val="004A4315"/>
    <w:rsid w:val="004B11E9"/>
    <w:rsid w:val="004B174C"/>
    <w:rsid w:val="004B20D4"/>
    <w:rsid w:val="004B2925"/>
    <w:rsid w:val="004B45B6"/>
    <w:rsid w:val="004B4A6F"/>
    <w:rsid w:val="004B62B9"/>
    <w:rsid w:val="004C0577"/>
    <w:rsid w:val="004C15E5"/>
    <w:rsid w:val="004C2EA2"/>
    <w:rsid w:val="004C3162"/>
    <w:rsid w:val="004C33A4"/>
    <w:rsid w:val="004C4251"/>
    <w:rsid w:val="004C5B9C"/>
    <w:rsid w:val="004C6F0A"/>
    <w:rsid w:val="004D0BC0"/>
    <w:rsid w:val="004D1560"/>
    <w:rsid w:val="004D1886"/>
    <w:rsid w:val="004D1C98"/>
    <w:rsid w:val="004D1CDC"/>
    <w:rsid w:val="004E00EA"/>
    <w:rsid w:val="004E2359"/>
    <w:rsid w:val="004E40BB"/>
    <w:rsid w:val="004E4261"/>
    <w:rsid w:val="004E53CE"/>
    <w:rsid w:val="004E7EF4"/>
    <w:rsid w:val="004F08B0"/>
    <w:rsid w:val="004F1575"/>
    <w:rsid w:val="004F3916"/>
    <w:rsid w:val="004F4411"/>
    <w:rsid w:val="004F796D"/>
    <w:rsid w:val="00500F8A"/>
    <w:rsid w:val="00500FA1"/>
    <w:rsid w:val="00501DD2"/>
    <w:rsid w:val="0050307B"/>
    <w:rsid w:val="00507612"/>
    <w:rsid w:val="00511979"/>
    <w:rsid w:val="005119E8"/>
    <w:rsid w:val="00512CB5"/>
    <w:rsid w:val="00513DD4"/>
    <w:rsid w:val="00514424"/>
    <w:rsid w:val="00515464"/>
    <w:rsid w:val="0051689D"/>
    <w:rsid w:val="005168F7"/>
    <w:rsid w:val="00521ACC"/>
    <w:rsid w:val="00525555"/>
    <w:rsid w:val="00525837"/>
    <w:rsid w:val="0053073A"/>
    <w:rsid w:val="0053329A"/>
    <w:rsid w:val="00533FF1"/>
    <w:rsid w:val="005349FF"/>
    <w:rsid w:val="0053677A"/>
    <w:rsid w:val="00543341"/>
    <w:rsid w:val="005438E0"/>
    <w:rsid w:val="0054429C"/>
    <w:rsid w:val="005459F9"/>
    <w:rsid w:val="00551ED0"/>
    <w:rsid w:val="0055230F"/>
    <w:rsid w:val="00552538"/>
    <w:rsid w:val="00556EF0"/>
    <w:rsid w:val="005571A4"/>
    <w:rsid w:val="00557EB6"/>
    <w:rsid w:val="00561E4F"/>
    <w:rsid w:val="00563C91"/>
    <w:rsid w:val="005660A1"/>
    <w:rsid w:val="005669F9"/>
    <w:rsid w:val="00566D2E"/>
    <w:rsid w:val="00570BCC"/>
    <w:rsid w:val="00576BD7"/>
    <w:rsid w:val="00580482"/>
    <w:rsid w:val="00583538"/>
    <w:rsid w:val="00584981"/>
    <w:rsid w:val="005868F6"/>
    <w:rsid w:val="005875C6"/>
    <w:rsid w:val="00590750"/>
    <w:rsid w:val="005920EA"/>
    <w:rsid w:val="005932FA"/>
    <w:rsid w:val="00593961"/>
    <w:rsid w:val="00594C5D"/>
    <w:rsid w:val="00594EBC"/>
    <w:rsid w:val="00596AB5"/>
    <w:rsid w:val="005A3279"/>
    <w:rsid w:val="005A4AEF"/>
    <w:rsid w:val="005A6038"/>
    <w:rsid w:val="005B32C1"/>
    <w:rsid w:val="005B3DB4"/>
    <w:rsid w:val="005B5079"/>
    <w:rsid w:val="005C19E2"/>
    <w:rsid w:val="005C1E48"/>
    <w:rsid w:val="005C1ED0"/>
    <w:rsid w:val="005C25A8"/>
    <w:rsid w:val="005C3256"/>
    <w:rsid w:val="005C49FA"/>
    <w:rsid w:val="005C6016"/>
    <w:rsid w:val="005C6137"/>
    <w:rsid w:val="005C7737"/>
    <w:rsid w:val="005C7A92"/>
    <w:rsid w:val="005C7EAB"/>
    <w:rsid w:val="005D05ED"/>
    <w:rsid w:val="005D1F92"/>
    <w:rsid w:val="005D29CA"/>
    <w:rsid w:val="005D39DC"/>
    <w:rsid w:val="005D4481"/>
    <w:rsid w:val="005D5534"/>
    <w:rsid w:val="005D5ECE"/>
    <w:rsid w:val="005D64C3"/>
    <w:rsid w:val="005E09EE"/>
    <w:rsid w:val="005E0F8E"/>
    <w:rsid w:val="005E21AB"/>
    <w:rsid w:val="005E3419"/>
    <w:rsid w:val="005E3608"/>
    <w:rsid w:val="005E382F"/>
    <w:rsid w:val="005E38CA"/>
    <w:rsid w:val="005E5053"/>
    <w:rsid w:val="005F0521"/>
    <w:rsid w:val="005F24F6"/>
    <w:rsid w:val="005F3778"/>
    <w:rsid w:val="005F379E"/>
    <w:rsid w:val="005F450D"/>
    <w:rsid w:val="005F4703"/>
    <w:rsid w:val="00600196"/>
    <w:rsid w:val="00600846"/>
    <w:rsid w:val="00604F84"/>
    <w:rsid w:val="006066F4"/>
    <w:rsid w:val="00606A22"/>
    <w:rsid w:val="00607C2F"/>
    <w:rsid w:val="00607E1E"/>
    <w:rsid w:val="00611877"/>
    <w:rsid w:val="00614C77"/>
    <w:rsid w:val="00621487"/>
    <w:rsid w:val="00624256"/>
    <w:rsid w:val="00624FBD"/>
    <w:rsid w:val="0062516D"/>
    <w:rsid w:val="0062630E"/>
    <w:rsid w:val="00631F4E"/>
    <w:rsid w:val="006322C7"/>
    <w:rsid w:val="006339FF"/>
    <w:rsid w:val="0063461F"/>
    <w:rsid w:val="00634C19"/>
    <w:rsid w:val="00634D0E"/>
    <w:rsid w:val="00635268"/>
    <w:rsid w:val="006459D3"/>
    <w:rsid w:val="006464E5"/>
    <w:rsid w:val="006469BB"/>
    <w:rsid w:val="006537F7"/>
    <w:rsid w:val="00653953"/>
    <w:rsid w:val="00655B35"/>
    <w:rsid w:val="00657C35"/>
    <w:rsid w:val="006628C0"/>
    <w:rsid w:val="00663B32"/>
    <w:rsid w:val="00664B5E"/>
    <w:rsid w:val="00671253"/>
    <w:rsid w:val="00675606"/>
    <w:rsid w:val="00675AFF"/>
    <w:rsid w:val="00677C8B"/>
    <w:rsid w:val="006831D7"/>
    <w:rsid w:val="00683F6C"/>
    <w:rsid w:val="006856DC"/>
    <w:rsid w:val="0068612B"/>
    <w:rsid w:val="006869C7"/>
    <w:rsid w:val="006872F3"/>
    <w:rsid w:val="00687874"/>
    <w:rsid w:val="00687D06"/>
    <w:rsid w:val="00691B71"/>
    <w:rsid w:val="0069287C"/>
    <w:rsid w:val="00693031"/>
    <w:rsid w:val="0069556E"/>
    <w:rsid w:val="0069632C"/>
    <w:rsid w:val="00697C12"/>
    <w:rsid w:val="006A1BC4"/>
    <w:rsid w:val="006A3625"/>
    <w:rsid w:val="006A3E7B"/>
    <w:rsid w:val="006A4587"/>
    <w:rsid w:val="006B08FF"/>
    <w:rsid w:val="006B0D95"/>
    <w:rsid w:val="006B3825"/>
    <w:rsid w:val="006B46B1"/>
    <w:rsid w:val="006B4AEB"/>
    <w:rsid w:val="006B56F8"/>
    <w:rsid w:val="006B626F"/>
    <w:rsid w:val="006C1ED8"/>
    <w:rsid w:val="006C2080"/>
    <w:rsid w:val="006C279A"/>
    <w:rsid w:val="006C4D2E"/>
    <w:rsid w:val="006C5492"/>
    <w:rsid w:val="006C7F5D"/>
    <w:rsid w:val="006D2079"/>
    <w:rsid w:val="006D6FDF"/>
    <w:rsid w:val="006D77AF"/>
    <w:rsid w:val="006D78ED"/>
    <w:rsid w:val="006E36F3"/>
    <w:rsid w:val="006E6124"/>
    <w:rsid w:val="006E6D2C"/>
    <w:rsid w:val="006F0B58"/>
    <w:rsid w:val="006F0B68"/>
    <w:rsid w:val="006F248F"/>
    <w:rsid w:val="006F2830"/>
    <w:rsid w:val="006F30AA"/>
    <w:rsid w:val="006F439A"/>
    <w:rsid w:val="006F5645"/>
    <w:rsid w:val="006F6585"/>
    <w:rsid w:val="006F6AEA"/>
    <w:rsid w:val="007008D3"/>
    <w:rsid w:val="00700E49"/>
    <w:rsid w:val="00701CD1"/>
    <w:rsid w:val="0070598E"/>
    <w:rsid w:val="0070609C"/>
    <w:rsid w:val="00710176"/>
    <w:rsid w:val="00710F73"/>
    <w:rsid w:val="00711203"/>
    <w:rsid w:val="0071123E"/>
    <w:rsid w:val="00713D2B"/>
    <w:rsid w:val="00716654"/>
    <w:rsid w:val="00716902"/>
    <w:rsid w:val="00716A41"/>
    <w:rsid w:val="00716D0D"/>
    <w:rsid w:val="00717B74"/>
    <w:rsid w:val="00722A46"/>
    <w:rsid w:val="0072349B"/>
    <w:rsid w:val="007300AB"/>
    <w:rsid w:val="00730120"/>
    <w:rsid w:val="00730AF2"/>
    <w:rsid w:val="0073201E"/>
    <w:rsid w:val="00732DA2"/>
    <w:rsid w:val="00732EBC"/>
    <w:rsid w:val="00735DF9"/>
    <w:rsid w:val="007360C4"/>
    <w:rsid w:val="007404D0"/>
    <w:rsid w:val="007404D3"/>
    <w:rsid w:val="007441B1"/>
    <w:rsid w:val="0074484A"/>
    <w:rsid w:val="007455F0"/>
    <w:rsid w:val="00746496"/>
    <w:rsid w:val="00752A5F"/>
    <w:rsid w:val="00756751"/>
    <w:rsid w:val="00766931"/>
    <w:rsid w:val="00766A60"/>
    <w:rsid w:val="00780C30"/>
    <w:rsid w:val="00782605"/>
    <w:rsid w:val="00783F90"/>
    <w:rsid w:val="0078418C"/>
    <w:rsid w:val="00787AF7"/>
    <w:rsid w:val="00790253"/>
    <w:rsid w:val="007915B3"/>
    <w:rsid w:val="00791CC7"/>
    <w:rsid w:val="0079300D"/>
    <w:rsid w:val="00796624"/>
    <w:rsid w:val="007A0717"/>
    <w:rsid w:val="007A0B00"/>
    <w:rsid w:val="007A0DD9"/>
    <w:rsid w:val="007A25FA"/>
    <w:rsid w:val="007A40B5"/>
    <w:rsid w:val="007A533C"/>
    <w:rsid w:val="007A6358"/>
    <w:rsid w:val="007A71CC"/>
    <w:rsid w:val="007B064A"/>
    <w:rsid w:val="007B0E53"/>
    <w:rsid w:val="007B1C72"/>
    <w:rsid w:val="007B20BB"/>
    <w:rsid w:val="007B65ED"/>
    <w:rsid w:val="007B6F68"/>
    <w:rsid w:val="007C0E3A"/>
    <w:rsid w:val="007C0EB0"/>
    <w:rsid w:val="007C0EDD"/>
    <w:rsid w:val="007C2C23"/>
    <w:rsid w:val="007C56F5"/>
    <w:rsid w:val="007D0097"/>
    <w:rsid w:val="007D0629"/>
    <w:rsid w:val="007D4677"/>
    <w:rsid w:val="007D5227"/>
    <w:rsid w:val="007E28D9"/>
    <w:rsid w:val="007E56F2"/>
    <w:rsid w:val="007E7EB1"/>
    <w:rsid w:val="007F1632"/>
    <w:rsid w:val="007F564F"/>
    <w:rsid w:val="007F596F"/>
    <w:rsid w:val="008020CB"/>
    <w:rsid w:val="0080432D"/>
    <w:rsid w:val="008056AA"/>
    <w:rsid w:val="00805787"/>
    <w:rsid w:val="00806898"/>
    <w:rsid w:val="008105DE"/>
    <w:rsid w:val="008119B1"/>
    <w:rsid w:val="0081223D"/>
    <w:rsid w:val="008124F1"/>
    <w:rsid w:val="00813D6C"/>
    <w:rsid w:val="00814953"/>
    <w:rsid w:val="00815595"/>
    <w:rsid w:val="00820DC1"/>
    <w:rsid w:val="008230E6"/>
    <w:rsid w:val="00827B8E"/>
    <w:rsid w:val="00830A8C"/>
    <w:rsid w:val="008320BD"/>
    <w:rsid w:val="00832F6C"/>
    <w:rsid w:val="00833173"/>
    <w:rsid w:val="00833B1E"/>
    <w:rsid w:val="00835C1B"/>
    <w:rsid w:val="0083658A"/>
    <w:rsid w:val="00841F9A"/>
    <w:rsid w:val="00844E99"/>
    <w:rsid w:val="0084766A"/>
    <w:rsid w:val="008507C7"/>
    <w:rsid w:val="00853FD3"/>
    <w:rsid w:val="00855181"/>
    <w:rsid w:val="00856ED5"/>
    <w:rsid w:val="008579C7"/>
    <w:rsid w:val="0086050E"/>
    <w:rsid w:val="0086260A"/>
    <w:rsid w:val="00864157"/>
    <w:rsid w:val="00864A73"/>
    <w:rsid w:val="00864D24"/>
    <w:rsid w:val="00865F53"/>
    <w:rsid w:val="0086601F"/>
    <w:rsid w:val="00866075"/>
    <w:rsid w:val="00870678"/>
    <w:rsid w:val="008754DB"/>
    <w:rsid w:val="00880385"/>
    <w:rsid w:val="008808F3"/>
    <w:rsid w:val="00880C04"/>
    <w:rsid w:val="00882F7C"/>
    <w:rsid w:val="00883F2E"/>
    <w:rsid w:val="008850F2"/>
    <w:rsid w:val="0089171A"/>
    <w:rsid w:val="0089315F"/>
    <w:rsid w:val="00897EAC"/>
    <w:rsid w:val="008A0B6A"/>
    <w:rsid w:val="008A2AB1"/>
    <w:rsid w:val="008A6407"/>
    <w:rsid w:val="008A6B8F"/>
    <w:rsid w:val="008A7D3D"/>
    <w:rsid w:val="008B1339"/>
    <w:rsid w:val="008B508E"/>
    <w:rsid w:val="008B7910"/>
    <w:rsid w:val="008C06E1"/>
    <w:rsid w:val="008C0D2E"/>
    <w:rsid w:val="008C0D86"/>
    <w:rsid w:val="008C15CE"/>
    <w:rsid w:val="008C4B46"/>
    <w:rsid w:val="008C4EA2"/>
    <w:rsid w:val="008C6AA3"/>
    <w:rsid w:val="008C6B54"/>
    <w:rsid w:val="008C72A7"/>
    <w:rsid w:val="008C7A47"/>
    <w:rsid w:val="008C7D1A"/>
    <w:rsid w:val="008D0DF5"/>
    <w:rsid w:val="008D165D"/>
    <w:rsid w:val="008D2CFD"/>
    <w:rsid w:val="008D3456"/>
    <w:rsid w:val="008D55DD"/>
    <w:rsid w:val="008D5F85"/>
    <w:rsid w:val="008D6D60"/>
    <w:rsid w:val="008D7544"/>
    <w:rsid w:val="008D7D54"/>
    <w:rsid w:val="008E4BC5"/>
    <w:rsid w:val="008E4C87"/>
    <w:rsid w:val="008E60E9"/>
    <w:rsid w:val="008E777A"/>
    <w:rsid w:val="008F0276"/>
    <w:rsid w:val="008F03F8"/>
    <w:rsid w:val="008F1B14"/>
    <w:rsid w:val="008F1FFC"/>
    <w:rsid w:val="008F2134"/>
    <w:rsid w:val="008F4FC3"/>
    <w:rsid w:val="008F53AB"/>
    <w:rsid w:val="008F7B85"/>
    <w:rsid w:val="008F7D74"/>
    <w:rsid w:val="00900869"/>
    <w:rsid w:val="009024E0"/>
    <w:rsid w:val="00902AD5"/>
    <w:rsid w:val="00903A38"/>
    <w:rsid w:val="009130D6"/>
    <w:rsid w:val="00916B3E"/>
    <w:rsid w:val="00920B7E"/>
    <w:rsid w:val="00922369"/>
    <w:rsid w:val="0092270B"/>
    <w:rsid w:val="009241A1"/>
    <w:rsid w:val="00924223"/>
    <w:rsid w:val="00926FF9"/>
    <w:rsid w:val="0093208A"/>
    <w:rsid w:val="00932559"/>
    <w:rsid w:val="0093536E"/>
    <w:rsid w:val="009368DE"/>
    <w:rsid w:val="00940651"/>
    <w:rsid w:val="00940B59"/>
    <w:rsid w:val="009420E2"/>
    <w:rsid w:val="00942B4A"/>
    <w:rsid w:val="0094320E"/>
    <w:rsid w:val="0094438F"/>
    <w:rsid w:val="00944F88"/>
    <w:rsid w:val="00945417"/>
    <w:rsid w:val="00946D32"/>
    <w:rsid w:val="0095049A"/>
    <w:rsid w:val="00950DAE"/>
    <w:rsid w:val="00951D48"/>
    <w:rsid w:val="00952009"/>
    <w:rsid w:val="00954F33"/>
    <w:rsid w:val="00955058"/>
    <w:rsid w:val="009576A8"/>
    <w:rsid w:val="009576AA"/>
    <w:rsid w:val="00960A0C"/>
    <w:rsid w:val="00960FEA"/>
    <w:rsid w:val="00962063"/>
    <w:rsid w:val="00963E2F"/>
    <w:rsid w:val="00964438"/>
    <w:rsid w:val="0096654A"/>
    <w:rsid w:val="00966A92"/>
    <w:rsid w:val="00967BA7"/>
    <w:rsid w:val="009721A5"/>
    <w:rsid w:val="00972960"/>
    <w:rsid w:val="0097399D"/>
    <w:rsid w:val="00981350"/>
    <w:rsid w:val="00981ACA"/>
    <w:rsid w:val="0098356F"/>
    <w:rsid w:val="00983CED"/>
    <w:rsid w:val="009874F7"/>
    <w:rsid w:val="0098786F"/>
    <w:rsid w:val="009904C7"/>
    <w:rsid w:val="00991171"/>
    <w:rsid w:val="00991410"/>
    <w:rsid w:val="009933BE"/>
    <w:rsid w:val="0099457B"/>
    <w:rsid w:val="00995D87"/>
    <w:rsid w:val="00996A61"/>
    <w:rsid w:val="00997A90"/>
    <w:rsid w:val="009A0479"/>
    <w:rsid w:val="009A4C7B"/>
    <w:rsid w:val="009A4D00"/>
    <w:rsid w:val="009B0B12"/>
    <w:rsid w:val="009B29DA"/>
    <w:rsid w:val="009B6CCC"/>
    <w:rsid w:val="009C09F8"/>
    <w:rsid w:val="009C226F"/>
    <w:rsid w:val="009C2CBE"/>
    <w:rsid w:val="009C46BC"/>
    <w:rsid w:val="009C52BD"/>
    <w:rsid w:val="009C725D"/>
    <w:rsid w:val="009D0445"/>
    <w:rsid w:val="009D2F39"/>
    <w:rsid w:val="009D38DE"/>
    <w:rsid w:val="009D6B09"/>
    <w:rsid w:val="009E07E9"/>
    <w:rsid w:val="009E0A45"/>
    <w:rsid w:val="009E12DE"/>
    <w:rsid w:val="009E1307"/>
    <w:rsid w:val="009E23DC"/>
    <w:rsid w:val="009F0C3B"/>
    <w:rsid w:val="009F18CB"/>
    <w:rsid w:val="009F2255"/>
    <w:rsid w:val="009F4004"/>
    <w:rsid w:val="009F4097"/>
    <w:rsid w:val="009F6AFD"/>
    <w:rsid w:val="00A01D6C"/>
    <w:rsid w:val="00A01DDC"/>
    <w:rsid w:val="00A02CC1"/>
    <w:rsid w:val="00A02F6B"/>
    <w:rsid w:val="00A02F7D"/>
    <w:rsid w:val="00A03589"/>
    <w:rsid w:val="00A042C3"/>
    <w:rsid w:val="00A05B7E"/>
    <w:rsid w:val="00A1094E"/>
    <w:rsid w:val="00A119AB"/>
    <w:rsid w:val="00A121FA"/>
    <w:rsid w:val="00A12A69"/>
    <w:rsid w:val="00A1331E"/>
    <w:rsid w:val="00A13D72"/>
    <w:rsid w:val="00A142BB"/>
    <w:rsid w:val="00A14FC8"/>
    <w:rsid w:val="00A15116"/>
    <w:rsid w:val="00A16367"/>
    <w:rsid w:val="00A2028B"/>
    <w:rsid w:val="00A216C1"/>
    <w:rsid w:val="00A21F38"/>
    <w:rsid w:val="00A22DB4"/>
    <w:rsid w:val="00A26A2F"/>
    <w:rsid w:val="00A31A43"/>
    <w:rsid w:val="00A358C3"/>
    <w:rsid w:val="00A41023"/>
    <w:rsid w:val="00A4198F"/>
    <w:rsid w:val="00A427EE"/>
    <w:rsid w:val="00A42F5F"/>
    <w:rsid w:val="00A44106"/>
    <w:rsid w:val="00A45741"/>
    <w:rsid w:val="00A479A4"/>
    <w:rsid w:val="00A51D67"/>
    <w:rsid w:val="00A51E9B"/>
    <w:rsid w:val="00A53A1E"/>
    <w:rsid w:val="00A55AFC"/>
    <w:rsid w:val="00A57C02"/>
    <w:rsid w:val="00A57C47"/>
    <w:rsid w:val="00A617A8"/>
    <w:rsid w:val="00A64989"/>
    <w:rsid w:val="00A65ADD"/>
    <w:rsid w:val="00A667E8"/>
    <w:rsid w:val="00A70766"/>
    <w:rsid w:val="00A70D8D"/>
    <w:rsid w:val="00A748DB"/>
    <w:rsid w:val="00A77013"/>
    <w:rsid w:val="00A82029"/>
    <w:rsid w:val="00A84434"/>
    <w:rsid w:val="00A85033"/>
    <w:rsid w:val="00A86487"/>
    <w:rsid w:val="00A86591"/>
    <w:rsid w:val="00A94797"/>
    <w:rsid w:val="00A94BD7"/>
    <w:rsid w:val="00A94C10"/>
    <w:rsid w:val="00AA1D88"/>
    <w:rsid w:val="00AA2AB1"/>
    <w:rsid w:val="00AA3314"/>
    <w:rsid w:val="00AA6272"/>
    <w:rsid w:val="00AA6341"/>
    <w:rsid w:val="00AA69F1"/>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053"/>
    <w:rsid w:val="00AE416B"/>
    <w:rsid w:val="00AE42CC"/>
    <w:rsid w:val="00AF00E0"/>
    <w:rsid w:val="00AF2F5E"/>
    <w:rsid w:val="00AF42F9"/>
    <w:rsid w:val="00AF4323"/>
    <w:rsid w:val="00AF66B8"/>
    <w:rsid w:val="00AF7BA7"/>
    <w:rsid w:val="00B01EAD"/>
    <w:rsid w:val="00B02913"/>
    <w:rsid w:val="00B06408"/>
    <w:rsid w:val="00B07702"/>
    <w:rsid w:val="00B10761"/>
    <w:rsid w:val="00B11B5F"/>
    <w:rsid w:val="00B11EDD"/>
    <w:rsid w:val="00B13158"/>
    <w:rsid w:val="00B152F4"/>
    <w:rsid w:val="00B16E4A"/>
    <w:rsid w:val="00B21FBF"/>
    <w:rsid w:val="00B24803"/>
    <w:rsid w:val="00B25489"/>
    <w:rsid w:val="00B2781B"/>
    <w:rsid w:val="00B27EC9"/>
    <w:rsid w:val="00B31391"/>
    <w:rsid w:val="00B31B93"/>
    <w:rsid w:val="00B32151"/>
    <w:rsid w:val="00B32628"/>
    <w:rsid w:val="00B36DD2"/>
    <w:rsid w:val="00B4133B"/>
    <w:rsid w:val="00B4591C"/>
    <w:rsid w:val="00B47E6C"/>
    <w:rsid w:val="00B500D9"/>
    <w:rsid w:val="00B52627"/>
    <w:rsid w:val="00B52D2B"/>
    <w:rsid w:val="00B5391C"/>
    <w:rsid w:val="00B53B64"/>
    <w:rsid w:val="00B60094"/>
    <w:rsid w:val="00B60333"/>
    <w:rsid w:val="00B60C44"/>
    <w:rsid w:val="00B62BC1"/>
    <w:rsid w:val="00B62E61"/>
    <w:rsid w:val="00B63865"/>
    <w:rsid w:val="00B645D6"/>
    <w:rsid w:val="00B65512"/>
    <w:rsid w:val="00B65C5F"/>
    <w:rsid w:val="00B66959"/>
    <w:rsid w:val="00B7380E"/>
    <w:rsid w:val="00B74613"/>
    <w:rsid w:val="00B7743A"/>
    <w:rsid w:val="00B77544"/>
    <w:rsid w:val="00B77B4F"/>
    <w:rsid w:val="00B80B9C"/>
    <w:rsid w:val="00B81AE9"/>
    <w:rsid w:val="00B81EE2"/>
    <w:rsid w:val="00B82E00"/>
    <w:rsid w:val="00B86C0A"/>
    <w:rsid w:val="00B86E25"/>
    <w:rsid w:val="00B90168"/>
    <w:rsid w:val="00B90281"/>
    <w:rsid w:val="00B9110D"/>
    <w:rsid w:val="00B913BA"/>
    <w:rsid w:val="00B93307"/>
    <w:rsid w:val="00B96904"/>
    <w:rsid w:val="00B97BD1"/>
    <w:rsid w:val="00BA0756"/>
    <w:rsid w:val="00BA0E22"/>
    <w:rsid w:val="00BA1242"/>
    <w:rsid w:val="00BA20E6"/>
    <w:rsid w:val="00BA5357"/>
    <w:rsid w:val="00BB1BDC"/>
    <w:rsid w:val="00BB28D4"/>
    <w:rsid w:val="00BB3E9F"/>
    <w:rsid w:val="00BB5EF6"/>
    <w:rsid w:val="00BB6776"/>
    <w:rsid w:val="00BB6CBF"/>
    <w:rsid w:val="00BC2DFE"/>
    <w:rsid w:val="00BC3C3B"/>
    <w:rsid w:val="00BC7746"/>
    <w:rsid w:val="00BD0766"/>
    <w:rsid w:val="00BD33B5"/>
    <w:rsid w:val="00BD5169"/>
    <w:rsid w:val="00BD5925"/>
    <w:rsid w:val="00BD7C8F"/>
    <w:rsid w:val="00BE45CA"/>
    <w:rsid w:val="00BE5BED"/>
    <w:rsid w:val="00BE5DDE"/>
    <w:rsid w:val="00BF1CC0"/>
    <w:rsid w:val="00BF201C"/>
    <w:rsid w:val="00BF6945"/>
    <w:rsid w:val="00BF6AE1"/>
    <w:rsid w:val="00BF6FF1"/>
    <w:rsid w:val="00BF7C22"/>
    <w:rsid w:val="00C00B79"/>
    <w:rsid w:val="00C00D95"/>
    <w:rsid w:val="00C04D8D"/>
    <w:rsid w:val="00C06272"/>
    <w:rsid w:val="00C06BD1"/>
    <w:rsid w:val="00C10266"/>
    <w:rsid w:val="00C12BD8"/>
    <w:rsid w:val="00C13D67"/>
    <w:rsid w:val="00C164CE"/>
    <w:rsid w:val="00C16A38"/>
    <w:rsid w:val="00C23148"/>
    <w:rsid w:val="00C25497"/>
    <w:rsid w:val="00C31063"/>
    <w:rsid w:val="00C31D95"/>
    <w:rsid w:val="00C366D7"/>
    <w:rsid w:val="00C366E0"/>
    <w:rsid w:val="00C3739C"/>
    <w:rsid w:val="00C37880"/>
    <w:rsid w:val="00C37DE6"/>
    <w:rsid w:val="00C400CB"/>
    <w:rsid w:val="00C4179A"/>
    <w:rsid w:val="00C43AB1"/>
    <w:rsid w:val="00C43E79"/>
    <w:rsid w:val="00C47350"/>
    <w:rsid w:val="00C5201B"/>
    <w:rsid w:val="00C53D51"/>
    <w:rsid w:val="00C5519A"/>
    <w:rsid w:val="00C552FD"/>
    <w:rsid w:val="00C570A4"/>
    <w:rsid w:val="00C5747D"/>
    <w:rsid w:val="00C5756B"/>
    <w:rsid w:val="00C6268E"/>
    <w:rsid w:val="00C653E1"/>
    <w:rsid w:val="00C65CD7"/>
    <w:rsid w:val="00C66F06"/>
    <w:rsid w:val="00C700A6"/>
    <w:rsid w:val="00C70DC7"/>
    <w:rsid w:val="00C71038"/>
    <w:rsid w:val="00C74C44"/>
    <w:rsid w:val="00C80087"/>
    <w:rsid w:val="00C80CC2"/>
    <w:rsid w:val="00C80D1E"/>
    <w:rsid w:val="00C817ED"/>
    <w:rsid w:val="00C82BB6"/>
    <w:rsid w:val="00C83E42"/>
    <w:rsid w:val="00C8750E"/>
    <w:rsid w:val="00C905F0"/>
    <w:rsid w:val="00C91080"/>
    <w:rsid w:val="00C91C9D"/>
    <w:rsid w:val="00C9225A"/>
    <w:rsid w:val="00C94B78"/>
    <w:rsid w:val="00C957B7"/>
    <w:rsid w:val="00C96013"/>
    <w:rsid w:val="00C9607B"/>
    <w:rsid w:val="00C96504"/>
    <w:rsid w:val="00C97C11"/>
    <w:rsid w:val="00CA0CEC"/>
    <w:rsid w:val="00CA5242"/>
    <w:rsid w:val="00CA5351"/>
    <w:rsid w:val="00CA54E3"/>
    <w:rsid w:val="00CA64CF"/>
    <w:rsid w:val="00CA70B3"/>
    <w:rsid w:val="00CB06FB"/>
    <w:rsid w:val="00CB6610"/>
    <w:rsid w:val="00CB73B7"/>
    <w:rsid w:val="00CC15B8"/>
    <w:rsid w:val="00CC47EF"/>
    <w:rsid w:val="00CC4BD0"/>
    <w:rsid w:val="00CC6725"/>
    <w:rsid w:val="00CD45C0"/>
    <w:rsid w:val="00CD5128"/>
    <w:rsid w:val="00CD5941"/>
    <w:rsid w:val="00CD63D4"/>
    <w:rsid w:val="00CD7E1C"/>
    <w:rsid w:val="00CE04F4"/>
    <w:rsid w:val="00CE0B16"/>
    <w:rsid w:val="00CE0D76"/>
    <w:rsid w:val="00CE21BE"/>
    <w:rsid w:val="00CE3B3B"/>
    <w:rsid w:val="00CE48AD"/>
    <w:rsid w:val="00CE4DE9"/>
    <w:rsid w:val="00CE5C9F"/>
    <w:rsid w:val="00CE64EE"/>
    <w:rsid w:val="00CE7953"/>
    <w:rsid w:val="00CF0942"/>
    <w:rsid w:val="00CF1409"/>
    <w:rsid w:val="00CF1BD5"/>
    <w:rsid w:val="00CF31EC"/>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2D3E"/>
    <w:rsid w:val="00D347E5"/>
    <w:rsid w:val="00D3781A"/>
    <w:rsid w:val="00D409FC"/>
    <w:rsid w:val="00D40AEA"/>
    <w:rsid w:val="00D42826"/>
    <w:rsid w:val="00D45114"/>
    <w:rsid w:val="00D4533F"/>
    <w:rsid w:val="00D45912"/>
    <w:rsid w:val="00D50869"/>
    <w:rsid w:val="00D5335E"/>
    <w:rsid w:val="00D5372A"/>
    <w:rsid w:val="00D53D2F"/>
    <w:rsid w:val="00D559DA"/>
    <w:rsid w:val="00D55CCC"/>
    <w:rsid w:val="00D61DC5"/>
    <w:rsid w:val="00D63D46"/>
    <w:rsid w:val="00D63E0B"/>
    <w:rsid w:val="00D6550C"/>
    <w:rsid w:val="00D659B1"/>
    <w:rsid w:val="00D6644D"/>
    <w:rsid w:val="00D6698F"/>
    <w:rsid w:val="00D66D7D"/>
    <w:rsid w:val="00D7058C"/>
    <w:rsid w:val="00D7414B"/>
    <w:rsid w:val="00D77A80"/>
    <w:rsid w:val="00D77ECB"/>
    <w:rsid w:val="00D80F12"/>
    <w:rsid w:val="00D85221"/>
    <w:rsid w:val="00D86503"/>
    <w:rsid w:val="00D86722"/>
    <w:rsid w:val="00D86C62"/>
    <w:rsid w:val="00D9005E"/>
    <w:rsid w:val="00D91914"/>
    <w:rsid w:val="00D937E3"/>
    <w:rsid w:val="00D9594E"/>
    <w:rsid w:val="00D95AEA"/>
    <w:rsid w:val="00D96AB2"/>
    <w:rsid w:val="00DA0787"/>
    <w:rsid w:val="00DA2019"/>
    <w:rsid w:val="00DA2CA2"/>
    <w:rsid w:val="00DA2F58"/>
    <w:rsid w:val="00DA39E3"/>
    <w:rsid w:val="00DA5774"/>
    <w:rsid w:val="00DB0333"/>
    <w:rsid w:val="00DB0DBA"/>
    <w:rsid w:val="00DB1A20"/>
    <w:rsid w:val="00DB23C8"/>
    <w:rsid w:val="00DB2832"/>
    <w:rsid w:val="00DB4737"/>
    <w:rsid w:val="00DB59C4"/>
    <w:rsid w:val="00DB683C"/>
    <w:rsid w:val="00DC33DC"/>
    <w:rsid w:val="00DC5313"/>
    <w:rsid w:val="00DD19BD"/>
    <w:rsid w:val="00DD3BCB"/>
    <w:rsid w:val="00DD3E11"/>
    <w:rsid w:val="00DD42F2"/>
    <w:rsid w:val="00DD44B7"/>
    <w:rsid w:val="00DD49B1"/>
    <w:rsid w:val="00DE263A"/>
    <w:rsid w:val="00DE3066"/>
    <w:rsid w:val="00DE354D"/>
    <w:rsid w:val="00DE399E"/>
    <w:rsid w:val="00DE4558"/>
    <w:rsid w:val="00DE7AF6"/>
    <w:rsid w:val="00DF42DF"/>
    <w:rsid w:val="00DF430A"/>
    <w:rsid w:val="00DF4450"/>
    <w:rsid w:val="00DF5272"/>
    <w:rsid w:val="00DF6EAE"/>
    <w:rsid w:val="00E02F6B"/>
    <w:rsid w:val="00E06755"/>
    <w:rsid w:val="00E12A9E"/>
    <w:rsid w:val="00E14C9E"/>
    <w:rsid w:val="00E14E63"/>
    <w:rsid w:val="00E156E8"/>
    <w:rsid w:val="00E15778"/>
    <w:rsid w:val="00E164AB"/>
    <w:rsid w:val="00E16666"/>
    <w:rsid w:val="00E16898"/>
    <w:rsid w:val="00E20090"/>
    <w:rsid w:val="00E21D35"/>
    <w:rsid w:val="00E2206C"/>
    <w:rsid w:val="00E2692C"/>
    <w:rsid w:val="00E27B61"/>
    <w:rsid w:val="00E27D4E"/>
    <w:rsid w:val="00E27EF3"/>
    <w:rsid w:val="00E30AC3"/>
    <w:rsid w:val="00E351D2"/>
    <w:rsid w:val="00E35B11"/>
    <w:rsid w:val="00E36A19"/>
    <w:rsid w:val="00E36C33"/>
    <w:rsid w:val="00E36C9A"/>
    <w:rsid w:val="00E40BC4"/>
    <w:rsid w:val="00E4161E"/>
    <w:rsid w:val="00E42E7F"/>
    <w:rsid w:val="00E44B38"/>
    <w:rsid w:val="00E44E46"/>
    <w:rsid w:val="00E45271"/>
    <w:rsid w:val="00E517FC"/>
    <w:rsid w:val="00E54B09"/>
    <w:rsid w:val="00E5571B"/>
    <w:rsid w:val="00E621F0"/>
    <w:rsid w:val="00E63F30"/>
    <w:rsid w:val="00E656EF"/>
    <w:rsid w:val="00E65F47"/>
    <w:rsid w:val="00E675AE"/>
    <w:rsid w:val="00E703CB"/>
    <w:rsid w:val="00E70709"/>
    <w:rsid w:val="00E70962"/>
    <w:rsid w:val="00E7132E"/>
    <w:rsid w:val="00E72902"/>
    <w:rsid w:val="00E7327B"/>
    <w:rsid w:val="00E7472B"/>
    <w:rsid w:val="00E76523"/>
    <w:rsid w:val="00E76BDB"/>
    <w:rsid w:val="00E7782E"/>
    <w:rsid w:val="00E77EB3"/>
    <w:rsid w:val="00E81FE3"/>
    <w:rsid w:val="00E83736"/>
    <w:rsid w:val="00E842F2"/>
    <w:rsid w:val="00E872D5"/>
    <w:rsid w:val="00E9223C"/>
    <w:rsid w:val="00E93D46"/>
    <w:rsid w:val="00E93FB7"/>
    <w:rsid w:val="00E9737F"/>
    <w:rsid w:val="00E97E16"/>
    <w:rsid w:val="00EA04B8"/>
    <w:rsid w:val="00EA067C"/>
    <w:rsid w:val="00EA0FCE"/>
    <w:rsid w:val="00EA1115"/>
    <w:rsid w:val="00EA2845"/>
    <w:rsid w:val="00EA34CB"/>
    <w:rsid w:val="00EA4942"/>
    <w:rsid w:val="00EB01DD"/>
    <w:rsid w:val="00EB08AB"/>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1516"/>
    <w:rsid w:val="00F044A8"/>
    <w:rsid w:val="00F072C9"/>
    <w:rsid w:val="00F108E9"/>
    <w:rsid w:val="00F10C87"/>
    <w:rsid w:val="00F1100A"/>
    <w:rsid w:val="00F115C3"/>
    <w:rsid w:val="00F129FE"/>
    <w:rsid w:val="00F133DA"/>
    <w:rsid w:val="00F13D1E"/>
    <w:rsid w:val="00F14393"/>
    <w:rsid w:val="00F14410"/>
    <w:rsid w:val="00F15A00"/>
    <w:rsid w:val="00F17FE6"/>
    <w:rsid w:val="00F22ECA"/>
    <w:rsid w:val="00F237CA"/>
    <w:rsid w:val="00F32571"/>
    <w:rsid w:val="00F32B26"/>
    <w:rsid w:val="00F334B5"/>
    <w:rsid w:val="00F33E4F"/>
    <w:rsid w:val="00F34A9C"/>
    <w:rsid w:val="00F34C1F"/>
    <w:rsid w:val="00F408FF"/>
    <w:rsid w:val="00F41847"/>
    <w:rsid w:val="00F41902"/>
    <w:rsid w:val="00F42CE4"/>
    <w:rsid w:val="00F44936"/>
    <w:rsid w:val="00F450E2"/>
    <w:rsid w:val="00F45450"/>
    <w:rsid w:val="00F45751"/>
    <w:rsid w:val="00F46936"/>
    <w:rsid w:val="00F52D76"/>
    <w:rsid w:val="00F531E4"/>
    <w:rsid w:val="00F53234"/>
    <w:rsid w:val="00F549F4"/>
    <w:rsid w:val="00F57F28"/>
    <w:rsid w:val="00F60F0A"/>
    <w:rsid w:val="00F67929"/>
    <w:rsid w:val="00F70570"/>
    <w:rsid w:val="00F74637"/>
    <w:rsid w:val="00F7489A"/>
    <w:rsid w:val="00F74BC6"/>
    <w:rsid w:val="00F74DB0"/>
    <w:rsid w:val="00F75059"/>
    <w:rsid w:val="00F7628B"/>
    <w:rsid w:val="00F7732C"/>
    <w:rsid w:val="00F778F3"/>
    <w:rsid w:val="00F83F55"/>
    <w:rsid w:val="00F90B61"/>
    <w:rsid w:val="00F90DB8"/>
    <w:rsid w:val="00F91825"/>
    <w:rsid w:val="00F935E0"/>
    <w:rsid w:val="00F94DFA"/>
    <w:rsid w:val="00F96F2F"/>
    <w:rsid w:val="00FA0F54"/>
    <w:rsid w:val="00FA192B"/>
    <w:rsid w:val="00FA29B4"/>
    <w:rsid w:val="00FA3035"/>
    <w:rsid w:val="00FA328F"/>
    <w:rsid w:val="00FA364A"/>
    <w:rsid w:val="00FA381A"/>
    <w:rsid w:val="00FB061C"/>
    <w:rsid w:val="00FB198A"/>
    <w:rsid w:val="00FB1BC8"/>
    <w:rsid w:val="00FB1EA5"/>
    <w:rsid w:val="00FB58CD"/>
    <w:rsid w:val="00FB5E56"/>
    <w:rsid w:val="00FC1D9E"/>
    <w:rsid w:val="00FC24DC"/>
    <w:rsid w:val="00FC2775"/>
    <w:rsid w:val="00FC44DF"/>
    <w:rsid w:val="00FC4A5A"/>
    <w:rsid w:val="00FD15EF"/>
    <w:rsid w:val="00FD1C58"/>
    <w:rsid w:val="00FD38D7"/>
    <w:rsid w:val="00FD4A04"/>
    <w:rsid w:val="00FD5806"/>
    <w:rsid w:val="00FD622E"/>
    <w:rsid w:val="00FD6316"/>
    <w:rsid w:val="00FD7792"/>
    <w:rsid w:val="00FE0BF7"/>
    <w:rsid w:val="00FE0D64"/>
    <w:rsid w:val="00FE1EA1"/>
    <w:rsid w:val="00FE2DE9"/>
    <w:rsid w:val="00FE3054"/>
    <w:rsid w:val="00FE35EF"/>
    <w:rsid w:val="00FE36EE"/>
    <w:rsid w:val="00FE5B59"/>
    <w:rsid w:val="00FE5EB7"/>
    <w:rsid w:val="00FE7904"/>
    <w:rsid w:val="00FE7CAE"/>
    <w:rsid w:val="00FE7E6E"/>
    <w:rsid w:val="00FF03BE"/>
    <w:rsid w:val="00FF1A9B"/>
    <w:rsid w:val="00FF2C94"/>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47350"/>
    <w:pPr>
      <w:pageBreakBefore/>
      <w:numPr>
        <w:numId w:val="1"/>
      </w:numPr>
      <w:spacing w:after="240"/>
      <w:ind w:left="357" w:hanging="357"/>
      <w:outlineLvl w:val="0"/>
    </w:pPr>
    <w:rPr>
      <w:sz w:val="48"/>
      <w:szCs w:val="48"/>
    </w:r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47350"/>
    <w:rPr>
      <w:rFonts w:asciiTheme="majorHAnsi" w:eastAsiaTheme="majorEastAsia" w:hAnsiTheme="majorHAnsi" w:cstheme="majorBidi"/>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3D6030"/>
    <w:pPr>
      <w:spacing w:before="120" w:after="60" w:line="240" w:lineRule="auto"/>
      <w:contextualSpacing/>
    </w:pPr>
    <w:rPr>
      <w:rFonts w:asciiTheme="majorHAnsi" w:eastAsiaTheme="majorEastAsia" w:hAnsiTheme="majorHAnsi" w:cstheme="majorBidi"/>
      <w:caps/>
      <w:color w:val="000000" w:themeColor="text1"/>
      <w:spacing w:val="-20"/>
      <w:kern w:val="28"/>
      <w:sz w:val="72"/>
      <w:szCs w:val="72"/>
    </w:rPr>
  </w:style>
  <w:style w:type="character" w:customStyle="1" w:styleId="NaslovZnak">
    <w:name w:val="Naslov Znak"/>
    <w:basedOn w:val="Privzetapisavaodstavka"/>
    <w:link w:val="Naslov"/>
    <w:rsid w:val="003D6030"/>
    <w:rPr>
      <w:rFonts w:asciiTheme="majorHAnsi" w:eastAsiaTheme="majorEastAsia" w:hAnsiTheme="majorHAnsi" w:cstheme="majorBidi"/>
      <w:caps/>
      <w:color w:val="000000" w:themeColor="text1"/>
      <w:spacing w:val="-20"/>
      <w:kern w:val="28"/>
      <w:sz w:val="72"/>
      <w:szCs w:val="72"/>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655B35"/>
    <w:pPr>
      <w:pageBreakBefore/>
      <w:jc w:val="center"/>
    </w:pPr>
    <w:rPr>
      <w:b/>
      <w:bCs/>
      <w:color w:val="0070C0"/>
      <w:sz w:val="36"/>
      <w:szCs w:val="36"/>
    </w:rPr>
  </w:style>
  <w:style w:type="character" w:customStyle="1" w:styleId="NaslovobrazcaZnak">
    <w:name w:val="Naslov obrazca Znak"/>
    <w:basedOn w:val="BrezrazmikovZnak"/>
    <w:link w:val="Naslovobrazca"/>
    <w:rsid w:val="00655B35"/>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29"/>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31"/>
      </w:numPr>
    </w:pPr>
    <w:rPr>
      <w:sz w:val="20"/>
      <w:szCs w:val="20"/>
    </w:rPr>
  </w:style>
  <w:style w:type="paragraph" w:customStyle="1" w:styleId="Poglen">
    <w:name w:val="Pog_člen"/>
    <w:basedOn w:val="Navaden"/>
    <w:qFormat/>
    <w:rsid w:val="00041CBB"/>
    <w:pPr>
      <w:keepNext/>
      <w:numPr>
        <w:numId w:val="16"/>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041CBB"/>
    <w:pPr>
      <w:numPr>
        <w:ilvl w:val="1"/>
        <w:numId w:val="30"/>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32"/>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42"/>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usan.rupnik@komunala-slb.si"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mailto:racuni@komunala-slb.si"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B9A50D600444DF1A82F1C337B5E0037"/>
        <w:category>
          <w:name w:val="Splošno"/>
          <w:gallery w:val="placeholder"/>
        </w:category>
        <w:types>
          <w:type w:val="bbPlcHdr"/>
        </w:types>
        <w:behaviors>
          <w:behavior w:val="content"/>
        </w:behaviors>
        <w:guid w:val="{B5C887DF-A061-4DA3-96DF-36F554FFB15A}"/>
      </w:docPartPr>
      <w:docPartBody>
        <w:p w:rsidR="002252E4" w:rsidRDefault="009043E2" w:rsidP="009043E2">
          <w:pPr>
            <w:pStyle w:val="BB9A50D600444DF1A82F1C337B5E00374"/>
          </w:pPr>
          <w:r w:rsidRPr="00F633CC">
            <w:rPr>
              <w:color w:val="808080" w:themeColor="background1" w:themeShade="80"/>
            </w:rPr>
            <w:t>Vpiši</w:t>
          </w:r>
          <w:r>
            <w:rPr>
              <w:color w:val="808080" w:themeColor="background1" w:themeShade="80"/>
            </w:rPr>
            <w:t>te</w:t>
          </w:r>
          <w:r w:rsidRPr="00F633CC">
            <w:rPr>
              <w:color w:val="808080" w:themeColor="background1" w:themeShade="80"/>
            </w:rPr>
            <w:t xml:space="preserve"> naziv</w:t>
          </w:r>
        </w:p>
      </w:docPartBody>
    </w:docPart>
    <w:docPart>
      <w:docPartPr>
        <w:name w:val="32BBFD065782403F85CBA77D719293D0"/>
        <w:category>
          <w:name w:val="Splošno"/>
          <w:gallery w:val="placeholder"/>
        </w:category>
        <w:types>
          <w:type w:val="bbPlcHdr"/>
        </w:types>
        <w:behaviors>
          <w:behavior w:val="content"/>
        </w:behaviors>
        <w:guid w:val="{F5A40A9B-9792-429E-A255-D848785DAC3D}"/>
      </w:docPartPr>
      <w:docPartBody>
        <w:p w:rsidR="002252E4" w:rsidRDefault="009043E2" w:rsidP="009043E2">
          <w:pPr>
            <w:pStyle w:val="32BBFD065782403F85CBA77D719293D04"/>
          </w:pPr>
          <w:r>
            <w:rPr>
              <w:rStyle w:val="Besedilooznabemesta"/>
            </w:rPr>
            <w:t>Vpišite podatek</w:t>
          </w:r>
        </w:p>
      </w:docPartBody>
    </w:docPart>
    <w:docPart>
      <w:docPartPr>
        <w:name w:val="4F075DEA84704A31B857FDACF434C20B"/>
        <w:category>
          <w:name w:val="Splošno"/>
          <w:gallery w:val="placeholder"/>
        </w:category>
        <w:types>
          <w:type w:val="bbPlcHdr"/>
        </w:types>
        <w:behaviors>
          <w:behavior w:val="content"/>
        </w:behaviors>
        <w:guid w:val="{2BC66837-B7FE-4A4D-A989-BCA8D928D53A}"/>
      </w:docPartPr>
      <w:docPartBody>
        <w:p w:rsidR="002252E4" w:rsidRDefault="009043E2" w:rsidP="009043E2">
          <w:pPr>
            <w:pStyle w:val="4F075DEA84704A31B857FDACF434C20B4"/>
          </w:pPr>
          <w:r>
            <w:rPr>
              <w:rStyle w:val="Besedilooznabemesta"/>
            </w:rPr>
            <w:t>Vpišite podatek</w:t>
          </w:r>
        </w:p>
      </w:docPartBody>
    </w:docPart>
    <w:docPart>
      <w:docPartPr>
        <w:name w:val="A2D4C9B139E94A8BBA8641BBE5FF00A0"/>
        <w:category>
          <w:name w:val="Splošno"/>
          <w:gallery w:val="placeholder"/>
        </w:category>
        <w:types>
          <w:type w:val="bbPlcHdr"/>
        </w:types>
        <w:behaviors>
          <w:behavior w:val="content"/>
        </w:behaviors>
        <w:guid w:val="{67BD81B3-6CBB-433A-90CA-8BE6A86D23DB}"/>
      </w:docPartPr>
      <w:docPartBody>
        <w:p w:rsidR="002252E4" w:rsidRDefault="009043E2" w:rsidP="009043E2">
          <w:pPr>
            <w:pStyle w:val="A2D4C9B139E94A8BBA8641BBE5FF00A04"/>
          </w:pPr>
          <w:r>
            <w:rPr>
              <w:rStyle w:val="Besedilooznabemesta"/>
            </w:rPr>
            <w:t>Vpišite podatek</w:t>
          </w:r>
        </w:p>
      </w:docPartBody>
    </w:docPart>
    <w:docPart>
      <w:docPartPr>
        <w:name w:val="71308CB04E634B4E8FC84E625AB69602"/>
        <w:category>
          <w:name w:val="Splošno"/>
          <w:gallery w:val="placeholder"/>
        </w:category>
        <w:types>
          <w:type w:val="bbPlcHdr"/>
        </w:types>
        <w:behaviors>
          <w:behavior w:val="content"/>
        </w:behaviors>
        <w:guid w:val="{4FE365F0-5B94-4D73-8C96-7496E875BCC6}"/>
      </w:docPartPr>
      <w:docPartBody>
        <w:p w:rsidR="002252E4" w:rsidRDefault="009043E2" w:rsidP="009043E2">
          <w:pPr>
            <w:pStyle w:val="71308CB04E634B4E8FC84E625AB696024"/>
          </w:pPr>
          <w:r>
            <w:rPr>
              <w:rStyle w:val="Besedilooznabemesta"/>
            </w:rPr>
            <w:t>Vpišite podatek</w:t>
          </w:r>
        </w:p>
      </w:docPartBody>
    </w:docPart>
    <w:docPart>
      <w:docPartPr>
        <w:name w:val="852DA5B421B34CBFBFB2DCD2F129EDC7"/>
        <w:category>
          <w:name w:val="Splošno"/>
          <w:gallery w:val="placeholder"/>
        </w:category>
        <w:types>
          <w:type w:val="bbPlcHdr"/>
        </w:types>
        <w:behaviors>
          <w:behavior w:val="content"/>
        </w:behaviors>
        <w:guid w:val="{5C343940-5F31-42DA-A779-FE562F768E46}"/>
      </w:docPartPr>
      <w:docPartBody>
        <w:p w:rsidR="002252E4" w:rsidRDefault="009043E2" w:rsidP="009043E2">
          <w:pPr>
            <w:pStyle w:val="852DA5B421B34CBFBFB2DCD2F129EDC74"/>
          </w:pPr>
          <w:r w:rsidRPr="009F2255">
            <w:rPr>
              <w:color w:val="808080" w:themeColor="background1" w:themeShade="80"/>
            </w:rPr>
            <w:t>Vpišite</w:t>
          </w:r>
          <w:r w:rsidRPr="009F2255">
            <w:rPr>
              <w:rStyle w:val="Besedilooznabemesta"/>
              <w:color w:val="808080" w:themeColor="background1" w:themeShade="80"/>
            </w:rPr>
            <w:t xml:space="preserve"> številko TRR, na katerega se bo izvajalo plačilo po pogodbi</w:t>
          </w:r>
        </w:p>
      </w:docPartBody>
    </w:docPart>
    <w:docPart>
      <w:docPartPr>
        <w:name w:val="B05318986FFE4CB083843EE941C5EBB7"/>
        <w:category>
          <w:name w:val="Splošno"/>
          <w:gallery w:val="placeholder"/>
        </w:category>
        <w:types>
          <w:type w:val="bbPlcHdr"/>
        </w:types>
        <w:behaviors>
          <w:behavior w:val="content"/>
        </w:behaviors>
        <w:guid w:val="{A0400C2A-90C5-450C-A3BB-855E06902C8C}"/>
      </w:docPartPr>
      <w:docPartBody>
        <w:p w:rsidR="002252E4" w:rsidRDefault="009043E2" w:rsidP="009043E2">
          <w:pPr>
            <w:pStyle w:val="B05318986FFE4CB083843EE941C5EBB74"/>
          </w:pPr>
          <w:r w:rsidRPr="00C96504">
            <w:rPr>
              <w:rStyle w:val="Besedilooznabemesta"/>
            </w:rPr>
            <w:t>Vpišite ime in priimek</w:t>
          </w:r>
        </w:p>
      </w:docPartBody>
    </w:docPart>
    <w:docPart>
      <w:docPartPr>
        <w:name w:val="C5D70BB75C814103B98E9F7F283947FB"/>
        <w:category>
          <w:name w:val="Splošno"/>
          <w:gallery w:val="placeholder"/>
        </w:category>
        <w:types>
          <w:type w:val="bbPlcHdr"/>
        </w:types>
        <w:behaviors>
          <w:behavior w:val="content"/>
        </w:behaviors>
        <w:guid w:val="{F7638C0A-1941-4F7B-9F38-B336493CC1C4}"/>
      </w:docPartPr>
      <w:docPartBody>
        <w:p w:rsidR="002252E4" w:rsidRDefault="009043E2" w:rsidP="009043E2">
          <w:pPr>
            <w:pStyle w:val="C5D70BB75C814103B98E9F7F283947FB4"/>
          </w:pPr>
          <w:r w:rsidRPr="00C96504">
            <w:rPr>
              <w:rStyle w:val="Besedilooznabemesta"/>
            </w:rPr>
            <w:t>Vpišite ime in priimek</w:t>
          </w:r>
        </w:p>
      </w:docPartBody>
    </w:docPart>
    <w:docPart>
      <w:docPartPr>
        <w:name w:val="677EBCDBD8FD48CC9E3E31C7B5A58175"/>
        <w:category>
          <w:name w:val="Splošno"/>
          <w:gallery w:val="placeholder"/>
        </w:category>
        <w:types>
          <w:type w:val="bbPlcHdr"/>
        </w:types>
        <w:behaviors>
          <w:behavior w:val="content"/>
        </w:behaviors>
        <w:guid w:val="{64AF34B2-D31C-4A46-81BC-B12556EF381E}"/>
      </w:docPartPr>
      <w:docPartBody>
        <w:p w:rsidR="002252E4" w:rsidRDefault="009043E2" w:rsidP="009043E2">
          <w:pPr>
            <w:pStyle w:val="677EBCDBD8FD48CC9E3E31C7B5A581754"/>
          </w:pPr>
          <w:r w:rsidRPr="00C96504">
            <w:rPr>
              <w:rStyle w:val="Besedilooznabemesta"/>
            </w:rPr>
            <w:t>Vpišite ime in priimek</w:t>
          </w:r>
        </w:p>
      </w:docPartBody>
    </w:docPart>
    <w:docPart>
      <w:docPartPr>
        <w:name w:val="A7837BA9F474493780AD94AB5EB3348F"/>
        <w:category>
          <w:name w:val="Splošno"/>
          <w:gallery w:val="placeholder"/>
        </w:category>
        <w:types>
          <w:type w:val="bbPlcHdr"/>
        </w:types>
        <w:behaviors>
          <w:behavior w:val="content"/>
        </w:behaviors>
        <w:guid w:val="{970322C6-3DF4-49FE-A890-1EEAC815649B}"/>
      </w:docPartPr>
      <w:docPartBody>
        <w:p w:rsidR="002252E4" w:rsidRDefault="009043E2" w:rsidP="009043E2">
          <w:pPr>
            <w:pStyle w:val="A7837BA9F474493780AD94AB5EB3348F4"/>
          </w:pPr>
          <w:r w:rsidRPr="00C96504">
            <w:rPr>
              <w:rStyle w:val="Besedilooznabemesta"/>
            </w:rPr>
            <w:t>Vpišite e-naslov in tel. št. skrbnika okvirnega sporazuma</w:t>
          </w:r>
        </w:p>
      </w:docPartBody>
    </w:docPart>
    <w:docPart>
      <w:docPartPr>
        <w:name w:val="632C2A34D4F7470F9649767ACF959BFC"/>
        <w:category>
          <w:name w:val="Splošno"/>
          <w:gallery w:val="placeholder"/>
        </w:category>
        <w:types>
          <w:type w:val="bbPlcHdr"/>
        </w:types>
        <w:behaviors>
          <w:behavior w:val="content"/>
        </w:behaviors>
        <w:guid w:val="{49FF59F4-5CBA-4EA7-9EED-5CE6F1B8066A}"/>
      </w:docPartPr>
      <w:docPartBody>
        <w:p w:rsidR="002252E4" w:rsidRDefault="009043E2" w:rsidP="009043E2">
          <w:pPr>
            <w:pStyle w:val="632C2A34D4F7470F9649767ACF959BFC4"/>
          </w:pPr>
          <w:r>
            <w:rPr>
              <w:rStyle w:val="Besedilooznabemesta"/>
            </w:rPr>
            <w:t>Vpišite ime kraja</w:t>
          </w:r>
        </w:p>
      </w:docPartBody>
    </w:docPart>
    <w:docPart>
      <w:docPartPr>
        <w:name w:val="2D014B71153D49F6B88BCC6FF3574B1E"/>
        <w:category>
          <w:name w:val="Splošno"/>
          <w:gallery w:val="placeholder"/>
        </w:category>
        <w:types>
          <w:type w:val="bbPlcHdr"/>
        </w:types>
        <w:behaviors>
          <w:behavior w:val="content"/>
        </w:behaviors>
        <w:guid w:val="{1A8B7D64-D7A7-4D43-943B-8DF41122507A}"/>
      </w:docPartPr>
      <w:docPartBody>
        <w:p w:rsidR="002252E4" w:rsidRDefault="009043E2" w:rsidP="009043E2">
          <w:pPr>
            <w:pStyle w:val="2D014B71153D49F6B88BCC6FF3574B1E4"/>
          </w:pPr>
          <w:r>
            <w:rPr>
              <w:rStyle w:val="Besedilooznabemesta"/>
            </w:rPr>
            <w:t>Izberite</w:t>
          </w:r>
          <w:r w:rsidRPr="001B2352">
            <w:rPr>
              <w:rStyle w:val="Besedilooznabemesta"/>
            </w:rPr>
            <w:t xml:space="preserve"> datum</w:t>
          </w:r>
        </w:p>
      </w:docPartBody>
    </w:docPart>
    <w:docPart>
      <w:docPartPr>
        <w:name w:val="A9FA7A6EBBC24F70A03DD508A57D2E98"/>
        <w:category>
          <w:name w:val="Splošno"/>
          <w:gallery w:val="placeholder"/>
        </w:category>
        <w:types>
          <w:type w:val="bbPlcHdr"/>
        </w:types>
        <w:behaviors>
          <w:behavior w:val="content"/>
        </w:behaviors>
        <w:guid w:val="{010F517B-6BF6-4FAF-B673-F7EE052ABE67}"/>
      </w:docPartPr>
      <w:docPartBody>
        <w:p w:rsidR="00282D1B" w:rsidRDefault="009043E2" w:rsidP="009043E2">
          <w:pPr>
            <w:pStyle w:val="A9FA7A6EBBC24F70A03DD508A57D2E984"/>
          </w:pPr>
          <w:r w:rsidRPr="004341D5">
            <w:rPr>
              <w:rStyle w:val="Besedilooznabemesta"/>
            </w:rPr>
            <w:t>Izberite element</w:t>
          </w:r>
        </w:p>
      </w:docPartBody>
    </w:docPart>
    <w:docPart>
      <w:docPartPr>
        <w:name w:val="4B437CEAA59B4442966367DD7E1B426A"/>
        <w:category>
          <w:name w:val="Splošno"/>
          <w:gallery w:val="placeholder"/>
        </w:category>
        <w:types>
          <w:type w:val="bbPlcHdr"/>
        </w:types>
        <w:behaviors>
          <w:behavior w:val="content"/>
        </w:behaviors>
        <w:guid w:val="{CF454DE9-2170-4ED0-A99D-7B551DE984DD}"/>
      </w:docPartPr>
      <w:docPartBody>
        <w:p w:rsidR="00282D1B" w:rsidRDefault="009043E2" w:rsidP="009043E2">
          <w:pPr>
            <w:pStyle w:val="4B437CEAA59B4442966367DD7E1B426A4"/>
          </w:pPr>
          <w:r w:rsidRPr="00C96504">
            <w:rPr>
              <w:color w:val="808080" w:themeColor="background1" w:themeShade="80"/>
            </w:rPr>
            <w:t>Vpi</w:t>
          </w:r>
          <w:r>
            <w:rPr>
              <w:color w:val="808080" w:themeColor="background1" w:themeShade="80"/>
            </w:rPr>
            <w:t>šite</w:t>
          </w:r>
          <w:r w:rsidRPr="00C96504">
            <w:rPr>
              <w:color w:val="808080" w:themeColor="background1" w:themeShade="80"/>
            </w:rPr>
            <w:t xml:space="preserve"> dejavnost, relevantno za predmet tega javnega naročila</w:t>
          </w:r>
        </w:p>
      </w:docPartBody>
    </w:docPart>
    <w:docPart>
      <w:docPartPr>
        <w:name w:val="A22E7298EE89436D9434F2EFF30F3FB0"/>
        <w:category>
          <w:name w:val="Splošno"/>
          <w:gallery w:val="placeholder"/>
        </w:category>
        <w:types>
          <w:type w:val="bbPlcHdr"/>
        </w:types>
        <w:behaviors>
          <w:behavior w:val="content"/>
        </w:behaviors>
        <w:guid w:val="{CF0C064D-EC20-4C6F-8E43-4A1A9A315EEF}"/>
      </w:docPartPr>
      <w:docPartBody>
        <w:p w:rsidR="00282D1B" w:rsidRDefault="009043E2" w:rsidP="009043E2">
          <w:pPr>
            <w:pStyle w:val="A22E7298EE89436D9434F2EFF30F3FB04"/>
          </w:pPr>
          <w:r w:rsidRPr="00C96504">
            <w:rPr>
              <w:rStyle w:val="Besedilooznabemesta"/>
            </w:rPr>
            <w:t>Vpišite ime in priimek</w:t>
          </w:r>
        </w:p>
      </w:docPartBody>
    </w:docPart>
    <w:docPart>
      <w:docPartPr>
        <w:name w:val="1A35B88F97504F12A834750C4254D4C8"/>
        <w:category>
          <w:name w:val="Splošno"/>
          <w:gallery w:val="placeholder"/>
        </w:category>
        <w:types>
          <w:type w:val="bbPlcHdr"/>
        </w:types>
        <w:behaviors>
          <w:behavior w:val="content"/>
        </w:behaviors>
        <w:guid w:val="{AEECBF8A-CC4D-47D2-AB48-F90B7340042F}"/>
      </w:docPartPr>
      <w:docPartBody>
        <w:p w:rsidR="00B71F92" w:rsidRDefault="009043E2" w:rsidP="009043E2">
          <w:pPr>
            <w:pStyle w:val="1A35B88F97504F12A834750C4254D4C84"/>
          </w:pPr>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p>
      </w:docPartBody>
    </w:docPart>
    <w:docPart>
      <w:docPartPr>
        <w:name w:val="0FE38B534B1C45AC935F88D154977B03"/>
        <w:category>
          <w:name w:val="Splošno"/>
          <w:gallery w:val="placeholder"/>
        </w:category>
        <w:types>
          <w:type w:val="bbPlcHdr"/>
        </w:types>
        <w:behaviors>
          <w:behavior w:val="content"/>
        </w:behaviors>
        <w:guid w:val="{4DFDC540-BCD1-46F6-860C-71104889739A}"/>
      </w:docPartPr>
      <w:docPartBody>
        <w:p w:rsidR="00B71F92" w:rsidRDefault="009043E2" w:rsidP="009043E2">
          <w:pPr>
            <w:pStyle w:val="0FE38B534B1C45AC935F88D154977B034"/>
          </w:pPr>
          <w:r>
            <w:rPr>
              <w:rStyle w:val="Besedilooznabemesta"/>
            </w:rPr>
            <w:t>Vpišite podatek</w:t>
          </w:r>
        </w:p>
      </w:docPartBody>
    </w:docPart>
    <w:docPart>
      <w:docPartPr>
        <w:name w:val="2EE52BBCC26B482283357101A8978DC0"/>
        <w:category>
          <w:name w:val="Splošno"/>
          <w:gallery w:val="placeholder"/>
        </w:category>
        <w:types>
          <w:type w:val="bbPlcHdr"/>
        </w:types>
        <w:behaviors>
          <w:behavior w:val="content"/>
        </w:behaviors>
        <w:guid w:val="{9FDB6D0A-BD5B-41B2-A791-DAD95B636B7D}"/>
      </w:docPartPr>
      <w:docPartBody>
        <w:p w:rsidR="00B71F92" w:rsidRDefault="009043E2" w:rsidP="009043E2">
          <w:pPr>
            <w:pStyle w:val="2EE52BBCC26B482283357101A8978DC04"/>
          </w:pPr>
          <w:r>
            <w:rPr>
              <w:rStyle w:val="Besedilooznabemesta"/>
            </w:rPr>
            <w:t>Vpišite podatek</w:t>
          </w:r>
        </w:p>
      </w:docPartBody>
    </w:docPart>
    <w:docPart>
      <w:docPartPr>
        <w:name w:val="DA66E7961581472FAAEC8F64037A5E82"/>
        <w:category>
          <w:name w:val="Splošno"/>
          <w:gallery w:val="placeholder"/>
        </w:category>
        <w:types>
          <w:type w:val="bbPlcHdr"/>
        </w:types>
        <w:behaviors>
          <w:behavior w:val="content"/>
        </w:behaviors>
        <w:guid w:val="{444F4BC0-691D-46E0-A2F5-FB0481D06E57}"/>
      </w:docPartPr>
      <w:docPartBody>
        <w:p w:rsidR="00B71F92" w:rsidRDefault="009043E2" w:rsidP="009043E2">
          <w:pPr>
            <w:pStyle w:val="DA66E7961581472FAAEC8F64037A5E824"/>
          </w:pPr>
          <w:r>
            <w:rPr>
              <w:rStyle w:val="Besedilooznabemesta"/>
            </w:rPr>
            <w:t>Vpišite podatek</w:t>
          </w:r>
        </w:p>
      </w:docPartBody>
    </w:docPart>
    <w:docPart>
      <w:docPartPr>
        <w:name w:val="A62DB6F5D5074BD49965FD048C496992"/>
        <w:category>
          <w:name w:val="Splošno"/>
          <w:gallery w:val="placeholder"/>
        </w:category>
        <w:types>
          <w:type w:val="bbPlcHdr"/>
        </w:types>
        <w:behaviors>
          <w:behavior w:val="content"/>
        </w:behaviors>
        <w:guid w:val="{C67881BE-CFF2-4C8D-9F1C-3633D975B3E5}"/>
      </w:docPartPr>
      <w:docPartBody>
        <w:p w:rsidR="00B71F92" w:rsidRDefault="009043E2" w:rsidP="009043E2">
          <w:pPr>
            <w:pStyle w:val="A62DB6F5D5074BD49965FD048C4969924"/>
          </w:pPr>
          <w:r>
            <w:rPr>
              <w:rStyle w:val="Besedilooznabemesta"/>
            </w:rPr>
            <w:t>Vpišite podatek</w:t>
          </w:r>
        </w:p>
      </w:docPartBody>
    </w:docPart>
    <w:docPart>
      <w:docPartPr>
        <w:name w:val="ACF641C8753E44AFB15F4E721DC55A43"/>
        <w:category>
          <w:name w:val="Splošno"/>
          <w:gallery w:val="placeholder"/>
        </w:category>
        <w:types>
          <w:type w:val="bbPlcHdr"/>
        </w:types>
        <w:behaviors>
          <w:behavior w:val="content"/>
        </w:behaviors>
        <w:guid w:val="{F1796E9B-9BD0-4A18-BE80-FE13D698059C}"/>
      </w:docPartPr>
      <w:docPartBody>
        <w:p w:rsidR="00B71F92" w:rsidRDefault="009043E2" w:rsidP="009043E2">
          <w:pPr>
            <w:pStyle w:val="ACF641C8753E44AFB15F4E721DC55A434"/>
          </w:pPr>
          <w:r>
            <w:rPr>
              <w:rStyle w:val="Besedilooznabemesta"/>
            </w:rPr>
            <w:t>Vpišite ime kraja</w:t>
          </w:r>
        </w:p>
      </w:docPartBody>
    </w:docPart>
    <w:docPart>
      <w:docPartPr>
        <w:name w:val="28E720D6B8E3476390E8AD6016D322C2"/>
        <w:category>
          <w:name w:val="Splošno"/>
          <w:gallery w:val="placeholder"/>
        </w:category>
        <w:types>
          <w:type w:val="bbPlcHdr"/>
        </w:types>
        <w:behaviors>
          <w:behavior w:val="content"/>
        </w:behaviors>
        <w:guid w:val="{2506BC2B-7DD9-4D8C-8486-7E8A2FD4E0DA}"/>
      </w:docPartPr>
      <w:docPartBody>
        <w:p w:rsidR="00B71F92" w:rsidRDefault="009043E2" w:rsidP="009043E2">
          <w:pPr>
            <w:pStyle w:val="28E720D6B8E3476390E8AD6016D322C24"/>
          </w:pPr>
          <w:r>
            <w:rPr>
              <w:rStyle w:val="Besedilooznabemesta"/>
            </w:rPr>
            <w:t>Izberite</w:t>
          </w:r>
          <w:r w:rsidRPr="001B2352">
            <w:rPr>
              <w:rStyle w:val="Besedilooznabemesta"/>
            </w:rPr>
            <w:t xml:space="preserve"> datum</w:t>
          </w:r>
        </w:p>
      </w:docPartBody>
    </w:docPart>
    <w:docPart>
      <w:docPartPr>
        <w:name w:val="EFBB81462FAC4E32919C4D048175CD42"/>
        <w:category>
          <w:name w:val="Splošno"/>
          <w:gallery w:val="placeholder"/>
        </w:category>
        <w:types>
          <w:type w:val="bbPlcHdr"/>
        </w:types>
        <w:behaviors>
          <w:behavior w:val="content"/>
        </w:behaviors>
        <w:guid w:val="{DA4D445E-1C27-4DD7-90A8-244788B105A9}"/>
      </w:docPartPr>
      <w:docPartBody>
        <w:p w:rsidR="006C6AC8" w:rsidRDefault="009043E2" w:rsidP="009043E2">
          <w:pPr>
            <w:pStyle w:val="EFBB81462FAC4E32919C4D048175CD424"/>
          </w:pPr>
          <w:r w:rsidRPr="00065FE3">
            <w:rPr>
              <w:rStyle w:val="Besedilooznabemesta"/>
              <w:rFonts w:cstheme="minorHAnsi"/>
            </w:rPr>
            <w:t>Vpišite besedilo.</w:t>
          </w:r>
        </w:p>
      </w:docPartBody>
    </w:docPart>
    <w:docPart>
      <w:docPartPr>
        <w:name w:val="C4B9E87117FB427ABA1F4D993C82CF37"/>
        <w:category>
          <w:name w:val="Splošno"/>
          <w:gallery w:val="placeholder"/>
        </w:category>
        <w:types>
          <w:type w:val="bbPlcHdr"/>
        </w:types>
        <w:behaviors>
          <w:behavior w:val="content"/>
        </w:behaviors>
        <w:guid w:val="{E32BD79F-C0EA-4E77-8E94-630FB83BA41A}"/>
      </w:docPartPr>
      <w:docPartBody>
        <w:p w:rsidR="006C6AC8" w:rsidRDefault="009043E2" w:rsidP="009043E2">
          <w:pPr>
            <w:pStyle w:val="C4B9E87117FB427ABA1F4D993C82CF374"/>
          </w:pPr>
          <w:r w:rsidRPr="00065FE3">
            <w:rPr>
              <w:rStyle w:val="Besedilooznabemesta"/>
              <w:rFonts w:cstheme="minorHAnsi"/>
            </w:rPr>
            <w:t>Vpišite besedilo.</w:t>
          </w:r>
        </w:p>
      </w:docPartBody>
    </w:docPart>
    <w:docPart>
      <w:docPartPr>
        <w:name w:val="5ACCDBD3DE73413DBD4479D3D6853392"/>
        <w:category>
          <w:name w:val="Splošno"/>
          <w:gallery w:val="placeholder"/>
        </w:category>
        <w:types>
          <w:type w:val="bbPlcHdr"/>
        </w:types>
        <w:behaviors>
          <w:behavior w:val="content"/>
        </w:behaviors>
        <w:guid w:val="{BC41DFF6-F146-401E-BBBF-8950209F5EE8}"/>
      </w:docPartPr>
      <w:docPartBody>
        <w:p w:rsidR="006C6AC8" w:rsidRDefault="009043E2" w:rsidP="009043E2">
          <w:pPr>
            <w:pStyle w:val="5ACCDBD3DE73413DBD4479D3D68533924"/>
          </w:pPr>
          <w:r w:rsidRPr="00065FE3">
            <w:rPr>
              <w:rStyle w:val="Besedilooznabemesta"/>
              <w:rFonts w:cstheme="minorHAnsi"/>
            </w:rPr>
            <w:t>Vpišite besedilo.</w:t>
          </w:r>
        </w:p>
      </w:docPartBody>
    </w:docPart>
    <w:docPart>
      <w:docPartPr>
        <w:name w:val="2A14D585CF5F4162905B2D514A6755ED"/>
        <w:category>
          <w:name w:val="Splošno"/>
          <w:gallery w:val="placeholder"/>
        </w:category>
        <w:types>
          <w:type w:val="bbPlcHdr"/>
        </w:types>
        <w:behaviors>
          <w:behavior w:val="content"/>
        </w:behaviors>
        <w:guid w:val="{0E71889D-16EF-4ACE-B193-9012F4BFBEB6}"/>
      </w:docPartPr>
      <w:docPartBody>
        <w:p w:rsidR="006C6AC8" w:rsidRDefault="009043E2" w:rsidP="009043E2">
          <w:pPr>
            <w:pStyle w:val="2A14D585CF5F4162905B2D514A6755ED4"/>
          </w:pPr>
          <w:r w:rsidRPr="00065FE3">
            <w:rPr>
              <w:rStyle w:val="Besedilooznabemesta"/>
              <w:rFonts w:cstheme="minorHAnsi"/>
            </w:rPr>
            <w:t>Vpišite besedilo.</w:t>
          </w:r>
        </w:p>
      </w:docPartBody>
    </w:docPart>
    <w:docPart>
      <w:docPartPr>
        <w:name w:val="6A3AEFCB1BB24B2E93E334CAD72F1E13"/>
        <w:category>
          <w:name w:val="Splošno"/>
          <w:gallery w:val="placeholder"/>
        </w:category>
        <w:types>
          <w:type w:val="bbPlcHdr"/>
        </w:types>
        <w:behaviors>
          <w:behavior w:val="content"/>
        </w:behaviors>
        <w:guid w:val="{8D00F4F0-3167-4593-88E2-39CF16A3112D}"/>
      </w:docPartPr>
      <w:docPartBody>
        <w:p w:rsidR="006C6AC8" w:rsidRDefault="009043E2" w:rsidP="009043E2">
          <w:pPr>
            <w:pStyle w:val="6A3AEFCB1BB24B2E93E334CAD72F1E134"/>
          </w:pPr>
          <w:r w:rsidRPr="00065FE3">
            <w:rPr>
              <w:rStyle w:val="Besedilooznabemesta"/>
              <w:rFonts w:cstheme="minorHAnsi"/>
            </w:rPr>
            <w:t>Vpišite besedilo.</w:t>
          </w:r>
        </w:p>
      </w:docPartBody>
    </w:docPart>
    <w:docPart>
      <w:docPartPr>
        <w:name w:val="155AA3F5966D4DFC80E4E8FB7CB84EFF"/>
        <w:category>
          <w:name w:val="Splošno"/>
          <w:gallery w:val="placeholder"/>
        </w:category>
        <w:types>
          <w:type w:val="bbPlcHdr"/>
        </w:types>
        <w:behaviors>
          <w:behavior w:val="content"/>
        </w:behaviors>
        <w:guid w:val="{03262562-FA15-4B79-9AA8-6996C367C2D7}"/>
      </w:docPartPr>
      <w:docPartBody>
        <w:p w:rsidR="006C6AC8" w:rsidRDefault="009043E2" w:rsidP="009043E2">
          <w:pPr>
            <w:pStyle w:val="155AA3F5966D4DFC80E4E8FB7CB84EFF4"/>
          </w:pPr>
          <w:r w:rsidRPr="00065FE3">
            <w:rPr>
              <w:rStyle w:val="Besedilooznabemesta"/>
              <w:rFonts w:cstheme="minorHAnsi"/>
            </w:rPr>
            <w:t>Vpišite besedilo.</w:t>
          </w:r>
        </w:p>
      </w:docPartBody>
    </w:docPart>
    <w:docPart>
      <w:docPartPr>
        <w:name w:val="3E4E927DEB92412EAAE1AB56CE07A901"/>
        <w:category>
          <w:name w:val="Splošno"/>
          <w:gallery w:val="placeholder"/>
        </w:category>
        <w:types>
          <w:type w:val="bbPlcHdr"/>
        </w:types>
        <w:behaviors>
          <w:behavior w:val="content"/>
        </w:behaviors>
        <w:guid w:val="{5C74E1A7-A7D8-468F-8C4D-AC8EB9C78AA6}"/>
      </w:docPartPr>
      <w:docPartBody>
        <w:p w:rsidR="006C6AC8" w:rsidRDefault="009043E2" w:rsidP="009043E2">
          <w:pPr>
            <w:pStyle w:val="3E4E927DEB92412EAAE1AB56CE07A9014"/>
          </w:pPr>
          <w:r w:rsidRPr="00065FE3">
            <w:rPr>
              <w:rStyle w:val="Besedilooznabemesta"/>
              <w:rFonts w:cstheme="minorHAnsi"/>
            </w:rPr>
            <w:t>Vpišite besedilo.</w:t>
          </w:r>
        </w:p>
      </w:docPartBody>
    </w:docPart>
    <w:docPart>
      <w:docPartPr>
        <w:name w:val="4B59BC4F52A3447B93AE9E4A7ACE0C28"/>
        <w:category>
          <w:name w:val="Splošno"/>
          <w:gallery w:val="placeholder"/>
        </w:category>
        <w:types>
          <w:type w:val="bbPlcHdr"/>
        </w:types>
        <w:behaviors>
          <w:behavior w:val="content"/>
        </w:behaviors>
        <w:guid w:val="{B5FE37AF-A9AA-43B7-9EEC-F9AA212A4D5A}"/>
      </w:docPartPr>
      <w:docPartBody>
        <w:p w:rsidR="006C6AC8" w:rsidRDefault="009043E2" w:rsidP="009043E2">
          <w:pPr>
            <w:pStyle w:val="4B59BC4F52A3447B93AE9E4A7ACE0C284"/>
          </w:pPr>
          <w:r w:rsidRPr="00065FE3">
            <w:rPr>
              <w:rStyle w:val="Besedilooznabemesta"/>
              <w:rFonts w:cstheme="minorHAnsi"/>
            </w:rPr>
            <w:t>Vpišite besedilo.</w:t>
          </w:r>
        </w:p>
      </w:docPartBody>
    </w:docPart>
    <w:docPart>
      <w:docPartPr>
        <w:name w:val="8D2037776C8F4423B992408DA3CE4A07"/>
        <w:category>
          <w:name w:val="Splošno"/>
          <w:gallery w:val="placeholder"/>
        </w:category>
        <w:types>
          <w:type w:val="bbPlcHdr"/>
        </w:types>
        <w:behaviors>
          <w:behavior w:val="content"/>
        </w:behaviors>
        <w:guid w:val="{D34C15B6-D2ED-4228-83AF-665A4947A17B}"/>
      </w:docPartPr>
      <w:docPartBody>
        <w:p w:rsidR="006C6AC8" w:rsidRDefault="009043E2" w:rsidP="009043E2">
          <w:pPr>
            <w:pStyle w:val="8D2037776C8F4423B992408DA3CE4A074"/>
          </w:pPr>
          <w:r w:rsidRPr="00065FE3">
            <w:rPr>
              <w:rStyle w:val="Besedilooznabemesta"/>
              <w:rFonts w:cstheme="minorHAnsi"/>
            </w:rPr>
            <w:t>Vpišite besedilo.</w:t>
          </w:r>
        </w:p>
      </w:docPartBody>
    </w:docPart>
    <w:docPart>
      <w:docPartPr>
        <w:name w:val="6E30B4E88D0E44AFB9B040573F54DD64"/>
        <w:category>
          <w:name w:val="Splošno"/>
          <w:gallery w:val="placeholder"/>
        </w:category>
        <w:types>
          <w:type w:val="bbPlcHdr"/>
        </w:types>
        <w:behaviors>
          <w:behavior w:val="content"/>
        </w:behaviors>
        <w:guid w:val="{EC85B542-19FD-49F6-A109-A96ACE8E2076}"/>
      </w:docPartPr>
      <w:docPartBody>
        <w:p w:rsidR="006C6AC8" w:rsidRDefault="009043E2" w:rsidP="009043E2">
          <w:pPr>
            <w:pStyle w:val="6E30B4E88D0E44AFB9B040573F54DD644"/>
          </w:pPr>
          <w:r w:rsidRPr="00065FE3">
            <w:rPr>
              <w:rStyle w:val="Besedilooznabemesta"/>
              <w:rFonts w:cstheme="minorHAnsi"/>
            </w:rPr>
            <w:t>Vpišite besedilo.</w:t>
          </w:r>
        </w:p>
      </w:docPartBody>
    </w:docPart>
    <w:docPart>
      <w:docPartPr>
        <w:name w:val="BE781EAADEA1432BBDDD4C3F809C7690"/>
        <w:category>
          <w:name w:val="Splošno"/>
          <w:gallery w:val="placeholder"/>
        </w:category>
        <w:types>
          <w:type w:val="bbPlcHdr"/>
        </w:types>
        <w:behaviors>
          <w:behavior w:val="content"/>
        </w:behaviors>
        <w:guid w:val="{7E368D0E-E849-4AFD-85B9-2D74C4D64D84}"/>
      </w:docPartPr>
      <w:docPartBody>
        <w:p w:rsidR="006C6AC8" w:rsidRDefault="009043E2" w:rsidP="009043E2">
          <w:pPr>
            <w:pStyle w:val="BE781EAADEA1432BBDDD4C3F809C76904"/>
          </w:pPr>
          <w:r w:rsidRPr="00065FE3">
            <w:rPr>
              <w:rStyle w:val="Besedilooznabemesta"/>
              <w:rFonts w:cstheme="minorHAnsi"/>
            </w:rPr>
            <w:t>Vpišite besedilo.</w:t>
          </w:r>
        </w:p>
      </w:docPartBody>
    </w:docPart>
    <w:docPart>
      <w:docPartPr>
        <w:name w:val="7153CE05DDD24E3AB72C059CEBF581FF"/>
        <w:category>
          <w:name w:val="Splošno"/>
          <w:gallery w:val="placeholder"/>
        </w:category>
        <w:types>
          <w:type w:val="bbPlcHdr"/>
        </w:types>
        <w:behaviors>
          <w:behavior w:val="content"/>
        </w:behaviors>
        <w:guid w:val="{53D6C90F-28F7-4171-B50A-75C130601CC7}"/>
      </w:docPartPr>
      <w:docPartBody>
        <w:p w:rsidR="006C6AC8" w:rsidRDefault="009043E2" w:rsidP="009043E2">
          <w:pPr>
            <w:pStyle w:val="7153CE05DDD24E3AB72C059CEBF581FF4"/>
          </w:pPr>
          <w:r w:rsidRPr="00065FE3">
            <w:rPr>
              <w:rStyle w:val="Besedilooznabemesta"/>
              <w:rFonts w:cstheme="minorHAnsi"/>
            </w:rPr>
            <w:t>Vpišite besedilo.</w:t>
          </w:r>
        </w:p>
      </w:docPartBody>
    </w:docPart>
    <w:docPart>
      <w:docPartPr>
        <w:name w:val="E5FF69535C25410AA4E00CFFC55E1C71"/>
        <w:category>
          <w:name w:val="Splošno"/>
          <w:gallery w:val="placeholder"/>
        </w:category>
        <w:types>
          <w:type w:val="bbPlcHdr"/>
        </w:types>
        <w:behaviors>
          <w:behavior w:val="content"/>
        </w:behaviors>
        <w:guid w:val="{3BFA584B-2502-405E-93F8-3AB8FF9B5513}"/>
      </w:docPartPr>
      <w:docPartBody>
        <w:p w:rsidR="006C6AC8" w:rsidRDefault="009043E2" w:rsidP="009043E2">
          <w:pPr>
            <w:pStyle w:val="E5FF69535C25410AA4E00CFFC55E1C714"/>
          </w:pPr>
          <w:r w:rsidRPr="00065FE3">
            <w:rPr>
              <w:rStyle w:val="Besedilooznabemesta"/>
              <w:rFonts w:cstheme="minorHAnsi"/>
            </w:rPr>
            <w:t>Vpišite besedilo.</w:t>
          </w:r>
        </w:p>
      </w:docPartBody>
    </w:docPart>
    <w:docPart>
      <w:docPartPr>
        <w:name w:val="84354380A18D4DAEB7D06D8FD54A569B"/>
        <w:category>
          <w:name w:val="Splošno"/>
          <w:gallery w:val="placeholder"/>
        </w:category>
        <w:types>
          <w:type w:val="bbPlcHdr"/>
        </w:types>
        <w:behaviors>
          <w:behavior w:val="content"/>
        </w:behaviors>
        <w:guid w:val="{1DA1C1CF-14BA-46DA-B569-1C4B2D506D5B}"/>
      </w:docPartPr>
      <w:docPartBody>
        <w:p w:rsidR="006C6AC8" w:rsidRDefault="009043E2" w:rsidP="009043E2">
          <w:pPr>
            <w:pStyle w:val="84354380A18D4DAEB7D06D8FD54A569B4"/>
          </w:pPr>
          <w:r w:rsidRPr="00065FE3">
            <w:rPr>
              <w:rStyle w:val="Besedilooznabemesta"/>
              <w:rFonts w:cstheme="minorHAnsi"/>
            </w:rPr>
            <w:t>Vpišite besedilo.</w:t>
          </w:r>
        </w:p>
      </w:docPartBody>
    </w:docPart>
    <w:docPart>
      <w:docPartPr>
        <w:name w:val="A498F953C5814A58894035CF2CF230C1"/>
        <w:category>
          <w:name w:val="Splošno"/>
          <w:gallery w:val="placeholder"/>
        </w:category>
        <w:types>
          <w:type w:val="bbPlcHdr"/>
        </w:types>
        <w:behaviors>
          <w:behavior w:val="content"/>
        </w:behaviors>
        <w:guid w:val="{DE6CF731-9733-4EC9-8053-44FD9020636B}"/>
      </w:docPartPr>
      <w:docPartBody>
        <w:p w:rsidR="009B6E4D" w:rsidRDefault="009043E2" w:rsidP="009043E2">
          <w:pPr>
            <w:pStyle w:val="A498F953C5814A58894035CF2CF230C14"/>
          </w:pPr>
          <w:r w:rsidRPr="00C96504">
            <w:rPr>
              <w:rStyle w:val="Besedilooznabemesta"/>
            </w:rPr>
            <w:t xml:space="preserve">Vpišite </w:t>
          </w:r>
          <w:r>
            <w:rPr>
              <w:rStyle w:val="Besedilooznabemesta"/>
            </w:rPr>
            <w:t xml:space="preserve">uradni </w:t>
          </w:r>
          <w:r w:rsidRPr="00C96504">
            <w:rPr>
              <w:rStyle w:val="Besedilooznabemesta"/>
            </w:rPr>
            <w:t>e-naslov</w:t>
          </w:r>
        </w:p>
      </w:docPartBody>
    </w:docPart>
    <w:docPart>
      <w:docPartPr>
        <w:name w:val="987C066D4220487E90964FC2031A78D4"/>
        <w:category>
          <w:name w:val="Splošno"/>
          <w:gallery w:val="placeholder"/>
        </w:category>
        <w:types>
          <w:type w:val="bbPlcHdr"/>
        </w:types>
        <w:behaviors>
          <w:behavior w:val="content"/>
        </w:behaviors>
        <w:guid w:val="{00710AB0-A406-49B0-A15C-14004B0B4C33}"/>
      </w:docPartPr>
      <w:docPartBody>
        <w:p w:rsidR="009B6E4D" w:rsidRDefault="009043E2" w:rsidP="009043E2">
          <w:pPr>
            <w:pStyle w:val="987C066D4220487E90964FC2031A78D4"/>
          </w:pPr>
          <w:r>
            <w:rPr>
              <w:rStyle w:val="Besedilooznabemesta"/>
            </w:rPr>
            <w:t>Vpišite podatek</w:t>
          </w:r>
        </w:p>
      </w:docPartBody>
    </w:docPart>
    <w:docPart>
      <w:docPartPr>
        <w:name w:val="E8E440D86F9F48E4A79C9FD33B79E16C"/>
        <w:category>
          <w:name w:val="Splošno"/>
          <w:gallery w:val="placeholder"/>
        </w:category>
        <w:types>
          <w:type w:val="bbPlcHdr"/>
        </w:types>
        <w:behaviors>
          <w:behavior w:val="content"/>
        </w:behaviors>
        <w:guid w:val="{E6F86060-3EFD-4A30-85F9-8FC83B740F89}"/>
      </w:docPartPr>
      <w:docPartBody>
        <w:p w:rsidR="007F2815" w:rsidRDefault="00F158DE" w:rsidP="00F158DE">
          <w:pPr>
            <w:pStyle w:val="E8E440D86F9F48E4A79C9FD33B79E16C"/>
          </w:pPr>
          <w:r w:rsidRPr="00065FE3">
            <w:rPr>
              <w:rStyle w:val="Besedilooznabemesta"/>
              <w:rFonts w:cstheme="minorHAnsi"/>
            </w:rPr>
            <w:t>Vpišite besedilo.</w:t>
          </w:r>
        </w:p>
      </w:docPartBody>
    </w:docPart>
    <w:docPart>
      <w:docPartPr>
        <w:name w:val="099FA924A3BB497C95D2448962FF98E8"/>
        <w:category>
          <w:name w:val="Splošno"/>
          <w:gallery w:val="placeholder"/>
        </w:category>
        <w:types>
          <w:type w:val="bbPlcHdr"/>
        </w:types>
        <w:behaviors>
          <w:behavior w:val="content"/>
        </w:behaviors>
        <w:guid w:val="{4D295BB1-56DD-49DD-AC06-05CB184081B0}"/>
      </w:docPartPr>
      <w:docPartBody>
        <w:p w:rsidR="007F2815" w:rsidRDefault="00F158DE" w:rsidP="00F158DE">
          <w:pPr>
            <w:pStyle w:val="099FA924A3BB497C95D2448962FF98E8"/>
          </w:pPr>
          <w:r w:rsidRPr="00065FE3">
            <w:rPr>
              <w:rStyle w:val="Besedilooznabemesta"/>
              <w:rFonts w:cstheme="minorHAnsi"/>
            </w:rPr>
            <w:t>Vpišite besedilo.</w:t>
          </w:r>
        </w:p>
      </w:docPartBody>
    </w:docPart>
    <w:docPart>
      <w:docPartPr>
        <w:name w:val="ADEE175C535B42BD984830735C704C37"/>
        <w:category>
          <w:name w:val="Splošno"/>
          <w:gallery w:val="placeholder"/>
        </w:category>
        <w:types>
          <w:type w:val="bbPlcHdr"/>
        </w:types>
        <w:behaviors>
          <w:behavior w:val="content"/>
        </w:behaviors>
        <w:guid w:val="{AD2C38DB-D51F-4071-8757-C042403EC783}"/>
      </w:docPartPr>
      <w:docPartBody>
        <w:p w:rsidR="000F64D9" w:rsidRDefault="007F2815" w:rsidP="007F2815">
          <w:pPr>
            <w:pStyle w:val="ADEE175C535B42BD984830735C704C37"/>
          </w:pPr>
          <w:r w:rsidRPr="00065FE3">
            <w:rPr>
              <w:rStyle w:val="Besedilooznabemesta"/>
              <w:rFonts w:cstheme="minorHAnsi"/>
            </w:rPr>
            <w:t>Vpišite besedilo.</w:t>
          </w:r>
        </w:p>
      </w:docPartBody>
    </w:docPart>
    <w:docPart>
      <w:docPartPr>
        <w:name w:val="32A78F4079A44BB98C6A2887506F4408"/>
        <w:category>
          <w:name w:val="Splošno"/>
          <w:gallery w:val="placeholder"/>
        </w:category>
        <w:types>
          <w:type w:val="bbPlcHdr"/>
        </w:types>
        <w:behaviors>
          <w:behavior w:val="content"/>
        </w:behaviors>
        <w:guid w:val="{2756B0E9-95CD-4E06-A811-D1011710033D}"/>
      </w:docPartPr>
      <w:docPartBody>
        <w:p w:rsidR="000F64D9" w:rsidRDefault="007F2815" w:rsidP="007F2815">
          <w:pPr>
            <w:pStyle w:val="32A78F4079A44BB98C6A2887506F4408"/>
          </w:pPr>
          <w:r w:rsidRPr="00065FE3">
            <w:rPr>
              <w:rStyle w:val="Besedilooznabemesta"/>
              <w:rFonts w:cstheme="minorHAnsi"/>
            </w:rPr>
            <w:t>Vpišite besedilo.</w:t>
          </w:r>
        </w:p>
      </w:docPartBody>
    </w:docPart>
    <w:docPart>
      <w:docPartPr>
        <w:name w:val="BAD5002E44684DDFA29813DFC5849098"/>
        <w:category>
          <w:name w:val="Splošno"/>
          <w:gallery w:val="placeholder"/>
        </w:category>
        <w:types>
          <w:type w:val="bbPlcHdr"/>
        </w:types>
        <w:behaviors>
          <w:behavior w:val="content"/>
        </w:behaviors>
        <w:guid w:val="{02CE39AF-A915-4952-B886-9950BFA563EB}"/>
      </w:docPartPr>
      <w:docPartBody>
        <w:p w:rsidR="000F64D9" w:rsidRDefault="007F2815" w:rsidP="007F2815">
          <w:pPr>
            <w:pStyle w:val="BAD5002E44684DDFA29813DFC5849098"/>
          </w:pPr>
          <w:r w:rsidRPr="00065FE3">
            <w:rPr>
              <w:rStyle w:val="Besedilooznabemesta"/>
              <w:rFonts w:cstheme="minorHAnsi"/>
            </w:rPr>
            <w:t>Vpišite besedilo.</w:t>
          </w:r>
        </w:p>
      </w:docPartBody>
    </w:docPart>
    <w:docPart>
      <w:docPartPr>
        <w:name w:val="F79E41D7D6464DE39D8FAFE52D317679"/>
        <w:category>
          <w:name w:val="Splošno"/>
          <w:gallery w:val="placeholder"/>
        </w:category>
        <w:types>
          <w:type w:val="bbPlcHdr"/>
        </w:types>
        <w:behaviors>
          <w:behavior w:val="content"/>
        </w:behaviors>
        <w:guid w:val="{56C4F935-E058-4DF1-97CE-629B67E64BAA}"/>
      </w:docPartPr>
      <w:docPartBody>
        <w:p w:rsidR="001701D9" w:rsidRDefault="000F64D9" w:rsidP="000F64D9">
          <w:pPr>
            <w:pStyle w:val="F79E41D7D6464DE39D8FAFE52D317679"/>
          </w:pPr>
          <w:r w:rsidRPr="00065FE3">
            <w:rPr>
              <w:rStyle w:val="Besedilooznabemesta"/>
              <w:rFonts w:cstheme="minorHAnsi"/>
            </w:rPr>
            <w:t>Vpišite besedilo.</w:t>
          </w:r>
        </w:p>
      </w:docPartBody>
    </w:docPart>
    <w:docPart>
      <w:docPartPr>
        <w:name w:val="7389F5DB8C1D44109C01445FEF2BEC73"/>
        <w:category>
          <w:name w:val="Splošno"/>
          <w:gallery w:val="placeholder"/>
        </w:category>
        <w:types>
          <w:type w:val="bbPlcHdr"/>
        </w:types>
        <w:behaviors>
          <w:behavior w:val="content"/>
        </w:behaviors>
        <w:guid w:val="{38C4E975-0EA6-40CE-88A8-301660975469}"/>
      </w:docPartPr>
      <w:docPartBody>
        <w:p w:rsidR="001701D9" w:rsidRDefault="000F64D9" w:rsidP="000F64D9">
          <w:pPr>
            <w:pStyle w:val="7389F5DB8C1D44109C01445FEF2BEC73"/>
          </w:pPr>
          <w:r w:rsidRPr="00065FE3">
            <w:rPr>
              <w:rStyle w:val="Besedilooznabemesta"/>
              <w:rFonts w:cstheme="minorHAnsi"/>
            </w:rPr>
            <w:t>Vpišite besedilo.</w:t>
          </w:r>
        </w:p>
      </w:docPartBody>
    </w:docPart>
    <w:docPart>
      <w:docPartPr>
        <w:name w:val="3D6F115D64094E14A73DB54A075D9D16"/>
        <w:category>
          <w:name w:val="Splošno"/>
          <w:gallery w:val="placeholder"/>
        </w:category>
        <w:types>
          <w:type w:val="bbPlcHdr"/>
        </w:types>
        <w:behaviors>
          <w:behavior w:val="content"/>
        </w:behaviors>
        <w:guid w:val="{8AC1B5A8-9996-4DF5-BAF0-687136667982}"/>
      </w:docPartPr>
      <w:docPartBody>
        <w:p w:rsidR="001701D9" w:rsidRDefault="000F64D9" w:rsidP="000F64D9">
          <w:pPr>
            <w:pStyle w:val="3D6F115D64094E14A73DB54A075D9D16"/>
          </w:pPr>
          <w:r w:rsidRPr="00065FE3">
            <w:rPr>
              <w:rStyle w:val="Besedilooznabemesta"/>
              <w:rFonts w:cstheme="minorHAnsi"/>
            </w:rPr>
            <w:t>Vpišite besedilo.</w:t>
          </w:r>
        </w:p>
      </w:docPartBody>
    </w:docPart>
    <w:docPart>
      <w:docPartPr>
        <w:name w:val="BADB1E77C82A4D1D892A501123D1F2F2"/>
        <w:category>
          <w:name w:val="Splošno"/>
          <w:gallery w:val="placeholder"/>
        </w:category>
        <w:types>
          <w:type w:val="bbPlcHdr"/>
        </w:types>
        <w:behaviors>
          <w:behavior w:val="content"/>
        </w:behaviors>
        <w:guid w:val="{1A3494CF-0ED6-4B7A-A0FC-CDCA7D2D4077}"/>
      </w:docPartPr>
      <w:docPartBody>
        <w:p w:rsidR="001701D9" w:rsidRDefault="000F64D9" w:rsidP="000F64D9">
          <w:pPr>
            <w:pStyle w:val="BADB1E77C82A4D1D892A501123D1F2F2"/>
          </w:pPr>
          <w:r w:rsidRPr="00065FE3">
            <w:rPr>
              <w:rStyle w:val="Besedilooznabemesta"/>
              <w:rFonts w:cstheme="minorHAnsi"/>
            </w:rPr>
            <w:t>Vpišite besedilo.</w:t>
          </w:r>
        </w:p>
      </w:docPartBody>
    </w:docPart>
    <w:docPart>
      <w:docPartPr>
        <w:name w:val="2E2B3D40C5DE4B2AAB524BFA1E531464"/>
        <w:category>
          <w:name w:val="Splošno"/>
          <w:gallery w:val="placeholder"/>
        </w:category>
        <w:types>
          <w:type w:val="bbPlcHdr"/>
        </w:types>
        <w:behaviors>
          <w:behavior w:val="content"/>
        </w:behaviors>
        <w:guid w:val="{37BBF73F-B70A-4E2B-B07F-4D2FD27C6127}"/>
      </w:docPartPr>
      <w:docPartBody>
        <w:p w:rsidR="001701D9" w:rsidRDefault="000F64D9" w:rsidP="000F64D9">
          <w:pPr>
            <w:pStyle w:val="2E2B3D40C5DE4B2AAB524BFA1E531464"/>
          </w:pPr>
          <w:r w:rsidRPr="00065FE3">
            <w:rPr>
              <w:rStyle w:val="Besedilooznabemesta"/>
              <w:rFonts w:cstheme="minorHAnsi"/>
            </w:rPr>
            <w:t>Vpišite besedilo.</w:t>
          </w:r>
        </w:p>
      </w:docPartBody>
    </w:docPart>
    <w:docPart>
      <w:docPartPr>
        <w:name w:val="7B4798DE586445F09948932CDBD04B98"/>
        <w:category>
          <w:name w:val="Splošno"/>
          <w:gallery w:val="placeholder"/>
        </w:category>
        <w:types>
          <w:type w:val="bbPlcHdr"/>
        </w:types>
        <w:behaviors>
          <w:behavior w:val="content"/>
        </w:behaviors>
        <w:guid w:val="{49086B9D-F67D-4694-BF18-7AB8F44BA89E}"/>
      </w:docPartPr>
      <w:docPartBody>
        <w:p w:rsidR="001701D9" w:rsidRDefault="000F64D9" w:rsidP="000F64D9">
          <w:pPr>
            <w:pStyle w:val="7B4798DE586445F09948932CDBD04B98"/>
          </w:pPr>
          <w:r w:rsidRPr="00065FE3">
            <w:rPr>
              <w:rStyle w:val="Besedilooznabemesta"/>
              <w:rFonts w:cstheme="minorHAnsi"/>
            </w:rPr>
            <w:t>Vpišite besedilo.</w:t>
          </w:r>
        </w:p>
      </w:docPartBody>
    </w:docPart>
    <w:docPart>
      <w:docPartPr>
        <w:name w:val="E5338622B60C4466BD006E759E64860D"/>
        <w:category>
          <w:name w:val="Splošno"/>
          <w:gallery w:val="placeholder"/>
        </w:category>
        <w:types>
          <w:type w:val="bbPlcHdr"/>
        </w:types>
        <w:behaviors>
          <w:behavior w:val="content"/>
        </w:behaviors>
        <w:guid w:val="{54A40F83-EBC8-4F51-BC49-35B30BA42324}"/>
      </w:docPartPr>
      <w:docPartBody>
        <w:p w:rsidR="001701D9" w:rsidRDefault="000F64D9" w:rsidP="000F64D9">
          <w:pPr>
            <w:pStyle w:val="E5338622B60C4466BD006E759E64860D"/>
          </w:pPr>
          <w:r w:rsidRPr="00065FE3">
            <w:rPr>
              <w:rStyle w:val="Besedilooznabemesta"/>
              <w:rFonts w:cstheme="minorHAnsi"/>
            </w:rPr>
            <w:t>Vpišite besedilo.</w:t>
          </w:r>
        </w:p>
      </w:docPartBody>
    </w:docPart>
    <w:docPart>
      <w:docPartPr>
        <w:name w:val="F389B1AD7FF04A2EB73BD035B776E4C1"/>
        <w:category>
          <w:name w:val="Splošno"/>
          <w:gallery w:val="placeholder"/>
        </w:category>
        <w:types>
          <w:type w:val="bbPlcHdr"/>
        </w:types>
        <w:behaviors>
          <w:behavior w:val="content"/>
        </w:behaviors>
        <w:guid w:val="{0EE4AB2C-5745-4B87-9FB9-EBA4760C1442}"/>
      </w:docPartPr>
      <w:docPartBody>
        <w:p w:rsidR="001701D9" w:rsidRDefault="000F64D9" w:rsidP="000F64D9">
          <w:pPr>
            <w:pStyle w:val="F389B1AD7FF04A2EB73BD035B776E4C1"/>
          </w:pPr>
          <w:r w:rsidRPr="00065FE3">
            <w:rPr>
              <w:rStyle w:val="Besedilooznabemesta"/>
              <w:rFonts w:cstheme="minorHAnsi"/>
            </w:rPr>
            <w:t>Vpišite besedilo.</w:t>
          </w:r>
        </w:p>
      </w:docPartBody>
    </w:docPart>
    <w:docPart>
      <w:docPartPr>
        <w:name w:val="9B07FED234BC44C58873837952EFB96A"/>
        <w:category>
          <w:name w:val="Splošno"/>
          <w:gallery w:val="placeholder"/>
        </w:category>
        <w:types>
          <w:type w:val="bbPlcHdr"/>
        </w:types>
        <w:behaviors>
          <w:behavior w:val="content"/>
        </w:behaviors>
        <w:guid w:val="{BB3FB208-B41E-4E52-9C8F-D6D4BBE53C3F}"/>
      </w:docPartPr>
      <w:docPartBody>
        <w:p w:rsidR="001701D9" w:rsidRDefault="000F64D9" w:rsidP="000F64D9">
          <w:pPr>
            <w:pStyle w:val="9B07FED234BC44C58873837952EFB96A"/>
          </w:pPr>
          <w:r w:rsidRPr="00065FE3">
            <w:rPr>
              <w:rStyle w:val="Besedilooznabemesta"/>
              <w:rFonts w:cstheme="minorHAnsi"/>
            </w:rPr>
            <w:t>Vpišite besedilo.</w:t>
          </w:r>
        </w:p>
      </w:docPartBody>
    </w:docPart>
    <w:docPart>
      <w:docPartPr>
        <w:name w:val="2583009257BF4A2F80FFCE424DF3A8C6"/>
        <w:category>
          <w:name w:val="Splošno"/>
          <w:gallery w:val="placeholder"/>
        </w:category>
        <w:types>
          <w:type w:val="bbPlcHdr"/>
        </w:types>
        <w:behaviors>
          <w:behavior w:val="content"/>
        </w:behaviors>
        <w:guid w:val="{FC91C4F7-FE4B-4929-8A34-D2008F864FCE}"/>
      </w:docPartPr>
      <w:docPartBody>
        <w:p w:rsidR="001701D9" w:rsidRDefault="000F64D9" w:rsidP="000F64D9">
          <w:pPr>
            <w:pStyle w:val="2583009257BF4A2F80FFCE424DF3A8C6"/>
          </w:pPr>
          <w:r w:rsidRPr="00065FE3">
            <w:rPr>
              <w:rStyle w:val="Besedilooznabemesta"/>
              <w:rFonts w:cstheme="minorHAnsi"/>
            </w:rPr>
            <w:t>Vpišite besedilo.</w:t>
          </w:r>
        </w:p>
      </w:docPartBody>
    </w:docPart>
    <w:docPart>
      <w:docPartPr>
        <w:name w:val="5F3226CB87A44224AADBBE69C44F76D7"/>
        <w:category>
          <w:name w:val="Splošno"/>
          <w:gallery w:val="placeholder"/>
        </w:category>
        <w:types>
          <w:type w:val="bbPlcHdr"/>
        </w:types>
        <w:behaviors>
          <w:behavior w:val="content"/>
        </w:behaviors>
        <w:guid w:val="{ACF54BB6-FE80-4C20-9EFA-CAB1B22A22C8}"/>
      </w:docPartPr>
      <w:docPartBody>
        <w:p w:rsidR="001701D9" w:rsidRDefault="000F64D9" w:rsidP="000F64D9">
          <w:pPr>
            <w:pStyle w:val="5F3226CB87A44224AADBBE69C44F76D7"/>
          </w:pPr>
          <w:r w:rsidRPr="00065FE3">
            <w:rPr>
              <w:rStyle w:val="Besedilooznabemesta"/>
              <w:rFonts w:cstheme="minorHAnsi"/>
            </w:rPr>
            <w:t>Vpišite besedilo.</w:t>
          </w:r>
        </w:p>
      </w:docPartBody>
    </w:docPart>
    <w:docPart>
      <w:docPartPr>
        <w:name w:val="A3650E8B3558439FABEDE3F43F8BC544"/>
        <w:category>
          <w:name w:val="Splošno"/>
          <w:gallery w:val="placeholder"/>
        </w:category>
        <w:types>
          <w:type w:val="bbPlcHdr"/>
        </w:types>
        <w:behaviors>
          <w:behavior w:val="content"/>
        </w:behaviors>
        <w:guid w:val="{C59DC1A4-5F32-4B58-A950-7B53467CEEAA}"/>
      </w:docPartPr>
      <w:docPartBody>
        <w:p w:rsidR="001701D9" w:rsidRDefault="000F64D9" w:rsidP="000F64D9">
          <w:pPr>
            <w:pStyle w:val="A3650E8B3558439FABEDE3F43F8BC544"/>
          </w:pPr>
          <w:r w:rsidRPr="00065FE3">
            <w:rPr>
              <w:rStyle w:val="Besedilooznabemesta"/>
              <w:rFonts w:cstheme="minorHAnsi"/>
            </w:rPr>
            <w:t>Vpišite besedilo.</w:t>
          </w:r>
        </w:p>
      </w:docPartBody>
    </w:docPart>
    <w:docPart>
      <w:docPartPr>
        <w:name w:val="3F670A4FBC744892A0B675AF6C4FAB75"/>
        <w:category>
          <w:name w:val="Splošno"/>
          <w:gallery w:val="placeholder"/>
        </w:category>
        <w:types>
          <w:type w:val="bbPlcHdr"/>
        </w:types>
        <w:behaviors>
          <w:behavior w:val="content"/>
        </w:behaviors>
        <w:guid w:val="{64C9AA2C-6C43-4288-A8A1-8A274EE8B8CB}"/>
      </w:docPartPr>
      <w:docPartBody>
        <w:p w:rsidR="001701D9" w:rsidRDefault="000F64D9" w:rsidP="000F64D9">
          <w:pPr>
            <w:pStyle w:val="3F670A4FBC744892A0B675AF6C4FAB75"/>
          </w:pPr>
          <w:r w:rsidRPr="00065FE3">
            <w:rPr>
              <w:rStyle w:val="Besedilooznabemesta"/>
              <w:rFonts w:cstheme="minorHAnsi"/>
            </w:rPr>
            <w:t>Vpišite besedilo.</w:t>
          </w:r>
        </w:p>
      </w:docPartBody>
    </w:docPart>
    <w:docPart>
      <w:docPartPr>
        <w:name w:val="933106F530B342278B80922201D95212"/>
        <w:category>
          <w:name w:val="Splošno"/>
          <w:gallery w:val="placeholder"/>
        </w:category>
        <w:types>
          <w:type w:val="bbPlcHdr"/>
        </w:types>
        <w:behaviors>
          <w:behavior w:val="content"/>
        </w:behaviors>
        <w:guid w:val="{6886B9E3-131F-4842-B8E6-2C79DA0DAD19}"/>
      </w:docPartPr>
      <w:docPartBody>
        <w:p w:rsidR="001701D9" w:rsidRDefault="000F64D9" w:rsidP="000F64D9">
          <w:pPr>
            <w:pStyle w:val="933106F530B342278B80922201D95212"/>
          </w:pPr>
          <w:r w:rsidRPr="00065FE3">
            <w:rPr>
              <w:rStyle w:val="Besedilooznabemesta"/>
              <w:rFonts w:cstheme="minorHAnsi"/>
            </w:rPr>
            <w:t>Vpišite besedilo.</w:t>
          </w:r>
        </w:p>
      </w:docPartBody>
    </w:docPart>
    <w:docPart>
      <w:docPartPr>
        <w:name w:val="F6C7EA38F75748A8AB301AF63B8A4B12"/>
        <w:category>
          <w:name w:val="Splošno"/>
          <w:gallery w:val="placeholder"/>
        </w:category>
        <w:types>
          <w:type w:val="bbPlcHdr"/>
        </w:types>
        <w:behaviors>
          <w:behavior w:val="content"/>
        </w:behaviors>
        <w:guid w:val="{AB5F94D5-856F-4392-B912-6EA93DB52249}"/>
      </w:docPartPr>
      <w:docPartBody>
        <w:p w:rsidR="001701D9" w:rsidRDefault="000F64D9" w:rsidP="000F64D9">
          <w:pPr>
            <w:pStyle w:val="F6C7EA38F75748A8AB301AF63B8A4B12"/>
          </w:pPr>
          <w:r w:rsidRPr="00065FE3">
            <w:rPr>
              <w:rStyle w:val="Besedilooznabemesta"/>
              <w:rFonts w:cstheme="minorHAnsi"/>
            </w:rPr>
            <w:t>Vpišite besedilo.</w:t>
          </w:r>
        </w:p>
      </w:docPartBody>
    </w:docPart>
    <w:docPart>
      <w:docPartPr>
        <w:name w:val="B63109B9F487436686BEAAE06F95669D"/>
        <w:category>
          <w:name w:val="Splošno"/>
          <w:gallery w:val="placeholder"/>
        </w:category>
        <w:types>
          <w:type w:val="bbPlcHdr"/>
        </w:types>
        <w:behaviors>
          <w:behavior w:val="content"/>
        </w:behaviors>
        <w:guid w:val="{CD51A90A-F612-4A62-861D-1233FC912906}"/>
      </w:docPartPr>
      <w:docPartBody>
        <w:p w:rsidR="001701D9" w:rsidRDefault="000F64D9" w:rsidP="000F64D9">
          <w:pPr>
            <w:pStyle w:val="B63109B9F487436686BEAAE06F95669D"/>
          </w:pPr>
          <w:r w:rsidRPr="00065FE3">
            <w:rPr>
              <w:rStyle w:val="Besedilooznabemesta"/>
              <w:rFonts w:cstheme="minorHAnsi"/>
            </w:rPr>
            <w:t>Vpišite besedilo.</w:t>
          </w:r>
        </w:p>
      </w:docPartBody>
    </w:docPart>
    <w:docPart>
      <w:docPartPr>
        <w:name w:val="994C0D52771241649DA9BD30C54A81BE"/>
        <w:category>
          <w:name w:val="Splošno"/>
          <w:gallery w:val="placeholder"/>
        </w:category>
        <w:types>
          <w:type w:val="bbPlcHdr"/>
        </w:types>
        <w:behaviors>
          <w:behavior w:val="content"/>
        </w:behaviors>
        <w:guid w:val="{E9C2B246-FBFF-41AE-8901-673CA731F1B5}"/>
      </w:docPartPr>
      <w:docPartBody>
        <w:p w:rsidR="001701D9" w:rsidRDefault="000F64D9" w:rsidP="000F64D9">
          <w:pPr>
            <w:pStyle w:val="994C0D52771241649DA9BD30C54A81BE"/>
          </w:pPr>
          <w:r w:rsidRPr="00065FE3">
            <w:rPr>
              <w:rStyle w:val="Besedilooznabemesta"/>
              <w:rFonts w:cstheme="minorHAnsi"/>
            </w:rPr>
            <w:t>Vpišite besedilo.</w:t>
          </w:r>
        </w:p>
      </w:docPartBody>
    </w:docPart>
    <w:docPart>
      <w:docPartPr>
        <w:name w:val="5C0217D6FD52400599BBA137F1A4FA3B"/>
        <w:category>
          <w:name w:val="Splošno"/>
          <w:gallery w:val="placeholder"/>
        </w:category>
        <w:types>
          <w:type w:val="bbPlcHdr"/>
        </w:types>
        <w:behaviors>
          <w:behavior w:val="content"/>
        </w:behaviors>
        <w:guid w:val="{87C743E4-BB6F-4A4E-8469-5957ECC023EE}"/>
      </w:docPartPr>
      <w:docPartBody>
        <w:p w:rsidR="001701D9" w:rsidRDefault="000F64D9" w:rsidP="000F64D9">
          <w:pPr>
            <w:pStyle w:val="5C0217D6FD52400599BBA137F1A4FA3B"/>
          </w:pPr>
          <w:r w:rsidRPr="00065FE3">
            <w:rPr>
              <w:rStyle w:val="Besedilooznabemesta"/>
              <w:rFonts w:cstheme="minorHAnsi"/>
            </w:rPr>
            <w:t>Vpišite besedilo.</w:t>
          </w:r>
        </w:p>
      </w:docPartBody>
    </w:docPart>
    <w:docPart>
      <w:docPartPr>
        <w:name w:val="2BBA906C5A2B47D78DCD0B4CCB4B86ED"/>
        <w:category>
          <w:name w:val="Splošno"/>
          <w:gallery w:val="placeholder"/>
        </w:category>
        <w:types>
          <w:type w:val="bbPlcHdr"/>
        </w:types>
        <w:behaviors>
          <w:behavior w:val="content"/>
        </w:behaviors>
        <w:guid w:val="{FAA88825-7175-4A17-AC37-6974797FCE8A}"/>
      </w:docPartPr>
      <w:docPartBody>
        <w:p w:rsidR="001701D9" w:rsidRDefault="000F64D9" w:rsidP="000F64D9">
          <w:pPr>
            <w:pStyle w:val="2BBA906C5A2B47D78DCD0B4CCB4B86ED"/>
          </w:pPr>
          <w:r w:rsidRPr="00065FE3">
            <w:rPr>
              <w:rStyle w:val="Besedilooznabemesta"/>
              <w:rFonts w:cstheme="minorHAnsi"/>
            </w:rPr>
            <w:t>Vpišite besedilo.</w:t>
          </w:r>
        </w:p>
      </w:docPartBody>
    </w:docPart>
    <w:docPart>
      <w:docPartPr>
        <w:name w:val="98815F4917B84E4DB5F61AF5E9FF7784"/>
        <w:category>
          <w:name w:val="Splošno"/>
          <w:gallery w:val="placeholder"/>
        </w:category>
        <w:types>
          <w:type w:val="bbPlcHdr"/>
        </w:types>
        <w:behaviors>
          <w:behavior w:val="content"/>
        </w:behaviors>
        <w:guid w:val="{1C1DA024-3DAA-4D13-AD4F-56A5C84A39D8}"/>
      </w:docPartPr>
      <w:docPartBody>
        <w:p w:rsidR="001701D9" w:rsidRDefault="000F64D9" w:rsidP="000F64D9">
          <w:pPr>
            <w:pStyle w:val="98815F4917B84E4DB5F61AF5E9FF7784"/>
          </w:pPr>
          <w:r w:rsidRPr="00065FE3">
            <w:rPr>
              <w:rStyle w:val="Besedilooznabemesta"/>
              <w:rFonts w:cstheme="minorHAnsi"/>
            </w:rPr>
            <w:t>Vpišite besedilo.</w:t>
          </w:r>
        </w:p>
      </w:docPartBody>
    </w:docPart>
    <w:docPart>
      <w:docPartPr>
        <w:name w:val="723E76C0D5D84B0BBE53DD730AD98D5C"/>
        <w:category>
          <w:name w:val="Splošno"/>
          <w:gallery w:val="placeholder"/>
        </w:category>
        <w:types>
          <w:type w:val="bbPlcHdr"/>
        </w:types>
        <w:behaviors>
          <w:behavior w:val="content"/>
        </w:behaviors>
        <w:guid w:val="{0C3D470E-6754-42E4-989B-C09650A3F3FF}"/>
      </w:docPartPr>
      <w:docPartBody>
        <w:p w:rsidR="001701D9" w:rsidRDefault="000F64D9" w:rsidP="000F64D9">
          <w:pPr>
            <w:pStyle w:val="723E76C0D5D84B0BBE53DD730AD98D5C"/>
          </w:pPr>
          <w:r w:rsidRPr="00065FE3">
            <w:rPr>
              <w:rStyle w:val="Besedilooznabemesta"/>
              <w:rFonts w:cstheme="minorHAnsi"/>
            </w:rPr>
            <w:t>Vpišite besedilo.</w:t>
          </w:r>
        </w:p>
      </w:docPartBody>
    </w:docPart>
    <w:docPart>
      <w:docPartPr>
        <w:name w:val="104DAEB3321F400DA46E7739A47E81AA"/>
        <w:category>
          <w:name w:val="Splošno"/>
          <w:gallery w:val="placeholder"/>
        </w:category>
        <w:types>
          <w:type w:val="bbPlcHdr"/>
        </w:types>
        <w:behaviors>
          <w:behavior w:val="content"/>
        </w:behaviors>
        <w:guid w:val="{F24A6053-62C2-4476-879E-E83ED1CBE1EF}"/>
      </w:docPartPr>
      <w:docPartBody>
        <w:p w:rsidR="001701D9" w:rsidRDefault="000F64D9" w:rsidP="000F64D9">
          <w:pPr>
            <w:pStyle w:val="104DAEB3321F400DA46E7739A47E81AA"/>
          </w:pPr>
          <w:r w:rsidRPr="00065FE3">
            <w:rPr>
              <w:rStyle w:val="Besedilooznabemesta"/>
              <w:rFonts w:cstheme="minorHAnsi"/>
            </w:rPr>
            <w:t>Vpišite besedilo.</w:t>
          </w:r>
        </w:p>
      </w:docPartBody>
    </w:docPart>
    <w:docPart>
      <w:docPartPr>
        <w:name w:val="BFACB91D48E44EA79722EB0CD2A20618"/>
        <w:category>
          <w:name w:val="Splošno"/>
          <w:gallery w:val="placeholder"/>
        </w:category>
        <w:types>
          <w:type w:val="bbPlcHdr"/>
        </w:types>
        <w:behaviors>
          <w:behavior w:val="content"/>
        </w:behaviors>
        <w:guid w:val="{1E0AE50A-9DEA-4BBB-B6EB-3531A321AE1A}"/>
      </w:docPartPr>
      <w:docPartBody>
        <w:p w:rsidR="001701D9" w:rsidRDefault="000F64D9" w:rsidP="000F64D9">
          <w:pPr>
            <w:pStyle w:val="BFACB91D48E44EA79722EB0CD2A20618"/>
          </w:pPr>
          <w:r w:rsidRPr="00065FE3">
            <w:rPr>
              <w:rStyle w:val="Besedilooznabemesta"/>
              <w:rFonts w:cstheme="minorHAnsi"/>
            </w:rPr>
            <w:t>Vpišite besedilo.</w:t>
          </w:r>
        </w:p>
      </w:docPartBody>
    </w:docPart>
    <w:docPart>
      <w:docPartPr>
        <w:name w:val="89F62D7759DE41D6ADF9C3A3AFBF5497"/>
        <w:category>
          <w:name w:val="Splošno"/>
          <w:gallery w:val="placeholder"/>
        </w:category>
        <w:types>
          <w:type w:val="bbPlcHdr"/>
        </w:types>
        <w:behaviors>
          <w:behavior w:val="content"/>
        </w:behaviors>
        <w:guid w:val="{0C90DA33-97A8-47C0-9B6C-4ABC8D281B3C}"/>
      </w:docPartPr>
      <w:docPartBody>
        <w:p w:rsidR="001701D9" w:rsidRDefault="000F64D9" w:rsidP="000F64D9">
          <w:pPr>
            <w:pStyle w:val="89F62D7759DE41D6ADF9C3A3AFBF5497"/>
          </w:pPr>
          <w:r w:rsidRPr="00065FE3">
            <w:rPr>
              <w:rStyle w:val="Besedilooznabemesta"/>
              <w:rFonts w:cstheme="minorHAnsi"/>
            </w:rPr>
            <w:t>Vpišite besedilo.</w:t>
          </w:r>
        </w:p>
      </w:docPartBody>
    </w:docPart>
    <w:docPart>
      <w:docPartPr>
        <w:name w:val="1C43F412C2A54CF8920A79DAD757483B"/>
        <w:category>
          <w:name w:val="Splošno"/>
          <w:gallery w:val="placeholder"/>
        </w:category>
        <w:types>
          <w:type w:val="bbPlcHdr"/>
        </w:types>
        <w:behaviors>
          <w:behavior w:val="content"/>
        </w:behaviors>
        <w:guid w:val="{BDF9E52F-A101-4D2F-89A8-1AF4164B1FD2}"/>
      </w:docPartPr>
      <w:docPartBody>
        <w:p w:rsidR="001701D9" w:rsidRDefault="000F64D9" w:rsidP="000F64D9">
          <w:pPr>
            <w:pStyle w:val="1C43F412C2A54CF8920A79DAD757483B"/>
          </w:pPr>
          <w:r w:rsidRPr="00065FE3">
            <w:rPr>
              <w:rStyle w:val="Besedilooznabemesta"/>
              <w:rFonts w:cstheme="minorHAnsi"/>
            </w:rPr>
            <w:t>Vpišite besedilo.</w:t>
          </w:r>
        </w:p>
      </w:docPartBody>
    </w:docPart>
    <w:docPart>
      <w:docPartPr>
        <w:name w:val="63BCEBF404E947E999687EACA1EC1E87"/>
        <w:category>
          <w:name w:val="Splošno"/>
          <w:gallery w:val="placeholder"/>
        </w:category>
        <w:types>
          <w:type w:val="bbPlcHdr"/>
        </w:types>
        <w:behaviors>
          <w:behavior w:val="content"/>
        </w:behaviors>
        <w:guid w:val="{8045E231-FA74-4DF3-9D9B-E2416BED8A88}"/>
      </w:docPartPr>
      <w:docPartBody>
        <w:p w:rsidR="001701D9" w:rsidRDefault="000F64D9" w:rsidP="000F64D9">
          <w:pPr>
            <w:pStyle w:val="63BCEBF404E947E999687EACA1EC1E87"/>
          </w:pPr>
          <w:r w:rsidRPr="00065FE3">
            <w:rPr>
              <w:rStyle w:val="Besedilooznabemesta"/>
              <w:rFonts w:cstheme="minorHAnsi"/>
            </w:rPr>
            <w:t>Vpišite besedilo.</w:t>
          </w:r>
        </w:p>
      </w:docPartBody>
    </w:docPart>
    <w:docPart>
      <w:docPartPr>
        <w:name w:val="41922CFB52FC45D6B0ABE93276D377DC"/>
        <w:category>
          <w:name w:val="Splošno"/>
          <w:gallery w:val="placeholder"/>
        </w:category>
        <w:types>
          <w:type w:val="bbPlcHdr"/>
        </w:types>
        <w:behaviors>
          <w:behavior w:val="content"/>
        </w:behaviors>
        <w:guid w:val="{1007EE3D-2E54-4826-BC04-DEF5D0FA01D7}"/>
      </w:docPartPr>
      <w:docPartBody>
        <w:p w:rsidR="001701D9" w:rsidRDefault="000F64D9" w:rsidP="000F64D9">
          <w:pPr>
            <w:pStyle w:val="41922CFB52FC45D6B0ABE93276D377DC"/>
          </w:pPr>
          <w:r w:rsidRPr="00065FE3">
            <w:rPr>
              <w:rStyle w:val="Besedilooznabemesta"/>
              <w:rFonts w:cstheme="minorHAnsi"/>
            </w:rPr>
            <w:t>Vpišite besedilo.</w:t>
          </w:r>
        </w:p>
      </w:docPartBody>
    </w:docPart>
    <w:docPart>
      <w:docPartPr>
        <w:name w:val="B555D2B3B63F4568B04F92CA812C5450"/>
        <w:category>
          <w:name w:val="Splošno"/>
          <w:gallery w:val="placeholder"/>
        </w:category>
        <w:types>
          <w:type w:val="bbPlcHdr"/>
        </w:types>
        <w:behaviors>
          <w:behavior w:val="content"/>
        </w:behaviors>
        <w:guid w:val="{B830F629-B93E-4435-94AB-58147CC475D1}"/>
      </w:docPartPr>
      <w:docPartBody>
        <w:p w:rsidR="001701D9" w:rsidRDefault="000F64D9" w:rsidP="000F64D9">
          <w:pPr>
            <w:pStyle w:val="B555D2B3B63F4568B04F92CA812C5450"/>
          </w:pPr>
          <w:r w:rsidRPr="00065FE3">
            <w:rPr>
              <w:rStyle w:val="Besedilooznabemesta"/>
              <w:rFonts w:cstheme="minorHAnsi"/>
            </w:rPr>
            <w:t>Vpišite besedilo.</w:t>
          </w:r>
        </w:p>
      </w:docPartBody>
    </w:docPart>
    <w:docPart>
      <w:docPartPr>
        <w:name w:val="B472D61BD6954F43B63E0E93587F63CB"/>
        <w:category>
          <w:name w:val="Splošno"/>
          <w:gallery w:val="placeholder"/>
        </w:category>
        <w:types>
          <w:type w:val="bbPlcHdr"/>
        </w:types>
        <w:behaviors>
          <w:behavior w:val="content"/>
        </w:behaviors>
        <w:guid w:val="{4222547D-8075-44EC-888F-18E764DFE978}"/>
      </w:docPartPr>
      <w:docPartBody>
        <w:p w:rsidR="001701D9" w:rsidRDefault="000F64D9" w:rsidP="000F64D9">
          <w:pPr>
            <w:pStyle w:val="B472D61BD6954F43B63E0E93587F63CB"/>
          </w:pPr>
          <w:r w:rsidRPr="00065FE3">
            <w:rPr>
              <w:rStyle w:val="Besedilooznabemesta"/>
              <w:rFonts w:cstheme="minorHAnsi"/>
            </w:rPr>
            <w:t>Vpišite besedilo.</w:t>
          </w:r>
        </w:p>
      </w:docPartBody>
    </w:docPart>
    <w:docPart>
      <w:docPartPr>
        <w:name w:val="95C9F47876AD49FC965EC2B1BFB388BC"/>
        <w:category>
          <w:name w:val="Splošno"/>
          <w:gallery w:val="placeholder"/>
        </w:category>
        <w:types>
          <w:type w:val="bbPlcHdr"/>
        </w:types>
        <w:behaviors>
          <w:behavior w:val="content"/>
        </w:behaviors>
        <w:guid w:val="{F19429F7-7489-4D36-A871-8A0E3BF70327}"/>
      </w:docPartPr>
      <w:docPartBody>
        <w:p w:rsidR="001701D9" w:rsidRDefault="000F64D9" w:rsidP="000F64D9">
          <w:pPr>
            <w:pStyle w:val="95C9F47876AD49FC965EC2B1BFB388BC"/>
          </w:pPr>
          <w:r w:rsidRPr="00065FE3">
            <w:rPr>
              <w:rStyle w:val="Besedilooznabemesta"/>
              <w:rFonts w:cstheme="minorHAnsi"/>
            </w:rPr>
            <w:t>Vpišite besedilo.</w:t>
          </w:r>
        </w:p>
      </w:docPartBody>
    </w:docPart>
    <w:docPart>
      <w:docPartPr>
        <w:name w:val="E6A87EA467B343BA85C3EA462D36C8E3"/>
        <w:category>
          <w:name w:val="Splošno"/>
          <w:gallery w:val="placeholder"/>
        </w:category>
        <w:types>
          <w:type w:val="bbPlcHdr"/>
        </w:types>
        <w:behaviors>
          <w:behavior w:val="content"/>
        </w:behaviors>
        <w:guid w:val="{1B5B78F1-16F9-4A7A-ADBC-2DD38E8A2241}"/>
      </w:docPartPr>
      <w:docPartBody>
        <w:p w:rsidR="001701D9" w:rsidRDefault="000F64D9" w:rsidP="000F64D9">
          <w:pPr>
            <w:pStyle w:val="E6A87EA467B343BA85C3EA462D36C8E3"/>
          </w:pPr>
          <w:r w:rsidRPr="00065FE3">
            <w:rPr>
              <w:rStyle w:val="Besedilooznabemesta"/>
              <w:rFonts w:cstheme="minorHAnsi"/>
            </w:rPr>
            <w:t>Vpišite besedilo.</w:t>
          </w:r>
        </w:p>
      </w:docPartBody>
    </w:docPart>
    <w:docPart>
      <w:docPartPr>
        <w:name w:val="C56EB58DB99C4154AA1BAF5A7F424E3C"/>
        <w:category>
          <w:name w:val="Splošno"/>
          <w:gallery w:val="placeholder"/>
        </w:category>
        <w:types>
          <w:type w:val="bbPlcHdr"/>
        </w:types>
        <w:behaviors>
          <w:behavior w:val="content"/>
        </w:behaviors>
        <w:guid w:val="{8373A839-23A5-4230-A531-0386BD928BD7}"/>
      </w:docPartPr>
      <w:docPartBody>
        <w:p w:rsidR="001701D9" w:rsidRDefault="000F64D9" w:rsidP="000F64D9">
          <w:pPr>
            <w:pStyle w:val="C56EB58DB99C4154AA1BAF5A7F424E3C"/>
          </w:pPr>
          <w:r w:rsidRPr="00065FE3">
            <w:rPr>
              <w:rStyle w:val="Besedilooznabemesta"/>
              <w:rFonts w:cstheme="minorHAnsi"/>
            </w:rPr>
            <w:t>Vpišite besedilo.</w:t>
          </w:r>
        </w:p>
      </w:docPartBody>
    </w:docPart>
    <w:docPart>
      <w:docPartPr>
        <w:name w:val="68141386174244CEB21EC45249DF5C3A"/>
        <w:category>
          <w:name w:val="Splošno"/>
          <w:gallery w:val="placeholder"/>
        </w:category>
        <w:types>
          <w:type w:val="bbPlcHdr"/>
        </w:types>
        <w:behaviors>
          <w:behavior w:val="content"/>
        </w:behaviors>
        <w:guid w:val="{8E63ACDA-3E90-43EF-ABD9-98CF7ACBC471}"/>
      </w:docPartPr>
      <w:docPartBody>
        <w:p w:rsidR="001701D9" w:rsidRDefault="000F64D9" w:rsidP="000F64D9">
          <w:pPr>
            <w:pStyle w:val="68141386174244CEB21EC45249DF5C3A"/>
          </w:pPr>
          <w:r w:rsidRPr="00065FE3">
            <w:rPr>
              <w:rStyle w:val="Besedilooznabemesta"/>
              <w:rFonts w:cstheme="minorHAnsi"/>
            </w:rPr>
            <w:t>Vpišite besedilo.</w:t>
          </w:r>
        </w:p>
      </w:docPartBody>
    </w:docPart>
    <w:docPart>
      <w:docPartPr>
        <w:name w:val="60DB30A02DEE4E7684AB3CE7E21B5943"/>
        <w:category>
          <w:name w:val="Splošno"/>
          <w:gallery w:val="placeholder"/>
        </w:category>
        <w:types>
          <w:type w:val="bbPlcHdr"/>
        </w:types>
        <w:behaviors>
          <w:behavior w:val="content"/>
        </w:behaviors>
        <w:guid w:val="{7FD1B423-F3B1-4DAD-96FC-4B5B37E3DE38}"/>
      </w:docPartPr>
      <w:docPartBody>
        <w:p w:rsidR="001701D9" w:rsidRDefault="000F64D9" w:rsidP="000F64D9">
          <w:pPr>
            <w:pStyle w:val="60DB30A02DEE4E7684AB3CE7E21B5943"/>
          </w:pPr>
          <w:r w:rsidRPr="00065FE3">
            <w:rPr>
              <w:rStyle w:val="Besedilooznabemesta"/>
              <w:rFonts w:cstheme="minorHAnsi"/>
            </w:rPr>
            <w:t>Vpišite besedilo.</w:t>
          </w:r>
        </w:p>
      </w:docPartBody>
    </w:docPart>
    <w:docPart>
      <w:docPartPr>
        <w:name w:val="B53123D708F74E5B8D1A1E1B3BCB2D19"/>
        <w:category>
          <w:name w:val="Splošno"/>
          <w:gallery w:val="placeholder"/>
        </w:category>
        <w:types>
          <w:type w:val="bbPlcHdr"/>
        </w:types>
        <w:behaviors>
          <w:behavior w:val="content"/>
        </w:behaviors>
        <w:guid w:val="{653664C4-F28E-4BAC-8B8F-4EB5722C97AC}"/>
      </w:docPartPr>
      <w:docPartBody>
        <w:p w:rsidR="001701D9" w:rsidRDefault="000F64D9" w:rsidP="000F64D9">
          <w:pPr>
            <w:pStyle w:val="B53123D708F74E5B8D1A1E1B3BCB2D19"/>
          </w:pPr>
          <w:r w:rsidRPr="00065FE3">
            <w:rPr>
              <w:rStyle w:val="Besedilooznabemesta"/>
              <w:rFonts w:cstheme="minorHAnsi"/>
            </w:rPr>
            <w:t>Vpišite besedilo.</w:t>
          </w:r>
        </w:p>
      </w:docPartBody>
    </w:docPart>
    <w:docPart>
      <w:docPartPr>
        <w:name w:val="BD6B465D84F8412E99E802E5519FA3F1"/>
        <w:category>
          <w:name w:val="Splošno"/>
          <w:gallery w:val="placeholder"/>
        </w:category>
        <w:types>
          <w:type w:val="bbPlcHdr"/>
        </w:types>
        <w:behaviors>
          <w:behavior w:val="content"/>
        </w:behaviors>
        <w:guid w:val="{390E50F8-9C9D-4E14-BFA3-D0FFD6083C80}"/>
      </w:docPartPr>
      <w:docPartBody>
        <w:p w:rsidR="001701D9" w:rsidRDefault="000F64D9" w:rsidP="000F64D9">
          <w:pPr>
            <w:pStyle w:val="BD6B465D84F8412E99E802E5519FA3F1"/>
          </w:pPr>
          <w:r w:rsidRPr="00065FE3">
            <w:rPr>
              <w:rStyle w:val="Besedilooznabemesta"/>
              <w:rFonts w:cstheme="minorHAnsi"/>
            </w:rPr>
            <w:t>Vpišite besedilo.</w:t>
          </w:r>
        </w:p>
      </w:docPartBody>
    </w:docPart>
    <w:docPart>
      <w:docPartPr>
        <w:name w:val="BF6997C64AE749C1A3E3056EB7EC7B54"/>
        <w:category>
          <w:name w:val="Splošno"/>
          <w:gallery w:val="placeholder"/>
        </w:category>
        <w:types>
          <w:type w:val="bbPlcHdr"/>
        </w:types>
        <w:behaviors>
          <w:behavior w:val="content"/>
        </w:behaviors>
        <w:guid w:val="{B723264C-7888-45F0-97AB-411F895DAC54}"/>
      </w:docPartPr>
      <w:docPartBody>
        <w:p w:rsidR="001701D9" w:rsidRDefault="000F64D9" w:rsidP="000F64D9">
          <w:pPr>
            <w:pStyle w:val="BF6997C64AE749C1A3E3056EB7EC7B54"/>
          </w:pPr>
          <w:r w:rsidRPr="00065FE3">
            <w:rPr>
              <w:rStyle w:val="Besedilooznabemesta"/>
              <w:rFonts w:cstheme="minorHAnsi"/>
            </w:rPr>
            <w:t>Vpišite besedilo.</w:t>
          </w:r>
        </w:p>
      </w:docPartBody>
    </w:docPart>
    <w:docPart>
      <w:docPartPr>
        <w:name w:val="C84D7F1C722E4C9B9ED1D5444236D060"/>
        <w:category>
          <w:name w:val="Splošno"/>
          <w:gallery w:val="placeholder"/>
        </w:category>
        <w:types>
          <w:type w:val="bbPlcHdr"/>
        </w:types>
        <w:behaviors>
          <w:behavior w:val="content"/>
        </w:behaviors>
        <w:guid w:val="{EB0B6C9B-7AF6-4BB7-B623-0CC140079311}"/>
      </w:docPartPr>
      <w:docPartBody>
        <w:p w:rsidR="001701D9" w:rsidRDefault="000F64D9" w:rsidP="000F64D9">
          <w:pPr>
            <w:pStyle w:val="C84D7F1C722E4C9B9ED1D5444236D060"/>
          </w:pPr>
          <w:r w:rsidRPr="00065FE3">
            <w:rPr>
              <w:rStyle w:val="Besedilooznabemesta"/>
              <w:rFonts w:cstheme="minorHAnsi"/>
            </w:rPr>
            <w:t>Vpišite besedilo.</w:t>
          </w:r>
        </w:p>
      </w:docPartBody>
    </w:docPart>
    <w:docPart>
      <w:docPartPr>
        <w:name w:val="7CFC0BCD5BDF4D718709B01DF3ACB534"/>
        <w:category>
          <w:name w:val="Splošno"/>
          <w:gallery w:val="placeholder"/>
        </w:category>
        <w:types>
          <w:type w:val="bbPlcHdr"/>
        </w:types>
        <w:behaviors>
          <w:behavior w:val="content"/>
        </w:behaviors>
        <w:guid w:val="{B18D06CA-CE49-4FFE-9211-5A3BE82FE9DE}"/>
      </w:docPartPr>
      <w:docPartBody>
        <w:p w:rsidR="001701D9" w:rsidRDefault="000F64D9" w:rsidP="000F64D9">
          <w:pPr>
            <w:pStyle w:val="7CFC0BCD5BDF4D718709B01DF3ACB534"/>
          </w:pPr>
          <w:r w:rsidRPr="00065FE3">
            <w:rPr>
              <w:rStyle w:val="Besedilooznabemesta"/>
              <w:rFonts w:cstheme="minorHAnsi"/>
            </w:rPr>
            <w:t>Vpišite besedilo.</w:t>
          </w:r>
        </w:p>
      </w:docPartBody>
    </w:docPart>
    <w:docPart>
      <w:docPartPr>
        <w:name w:val="0875DF7719A7469581CB8C2362FFB842"/>
        <w:category>
          <w:name w:val="Splošno"/>
          <w:gallery w:val="placeholder"/>
        </w:category>
        <w:types>
          <w:type w:val="bbPlcHdr"/>
        </w:types>
        <w:behaviors>
          <w:behavior w:val="content"/>
        </w:behaviors>
        <w:guid w:val="{B822F9F0-5ECB-4853-93D7-3BA69E57CED0}"/>
      </w:docPartPr>
      <w:docPartBody>
        <w:p w:rsidR="001701D9" w:rsidRDefault="000F64D9" w:rsidP="000F64D9">
          <w:pPr>
            <w:pStyle w:val="0875DF7719A7469581CB8C2362FFB842"/>
          </w:pPr>
          <w:r w:rsidRPr="00065FE3">
            <w:rPr>
              <w:rStyle w:val="Besedilooznabemesta"/>
              <w:rFonts w:cstheme="minorHAnsi"/>
            </w:rPr>
            <w:t>Vpišite besedilo.</w:t>
          </w:r>
        </w:p>
      </w:docPartBody>
    </w:docPart>
    <w:docPart>
      <w:docPartPr>
        <w:name w:val="A48F5FB306224B0491554C4B4480B4DB"/>
        <w:category>
          <w:name w:val="Splošno"/>
          <w:gallery w:val="placeholder"/>
        </w:category>
        <w:types>
          <w:type w:val="bbPlcHdr"/>
        </w:types>
        <w:behaviors>
          <w:behavior w:val="content"/>
        </w:behaviors>
        <w:guid w:val="{7047E176-22A6-4165-814F-ED0C9B39FB37}"/>
      </w:docPartPr>
      <w:docPartBody>
        <w:p w:rsidR="001701D9" w:rsidRDefault="000F64D9" w:rsidP="000F64D9">
          <w:pPr>
            <w:pStyle w:val="A48F5FB306224B0491554C4B4480B4DB"/>
          </w:pPr>
          <w:r w:rsidRPr="00065FE3">
            <w:rPr>
              <w:rStyle w:val="Besedilooznabemesta"/>
              <w:rFonts w:cstheme="minorHAnsi"/>
            </w:rPr>
            <w:t>Vpišite besedilo.</w:t>
          </w:r>
        </w:p>
      </w:docPartBody>
    </w:docPart>
    <w:docPart>
      <w:docPartPr>
        <w:name w:val="AD84E1802AAC4882B5DF6FE983817E7C"/>
        <w:category>
          <w:name w:val="Splošno"/>
          <w:gallery w:val="placeholder"/>
        </w:category>
        <w:types>
          <w:type w:val="bbPlcHdr"/>
        </w:types>
        <w:behaviors>
          <w:behavior w:val="content"/>
        </w:behaviors>
        <w:guid w:val="{090DB058-D280-4A67-8575-91523ACEFB32}"/>
      </w:docPartPr>
      <w:docPartBody>
        <w:p w:rsidR="001701D9" w:rsidRDefault="000F64D9" w:rsidP="000F64D9">
          <w:pPr>
            <w:pStyle w:val="AD84E1802AAC4882B5DF6FE983817E7C"/>
          </w:pPr>
          <w:r w:rsidRPr="00065FE3">
            <w:rPr>
              <w:rStyle w:val="Besedilooznabemesta"/>
              <w:rFonts w:cstheme="minorHAnsi"/>
            </w:rPr>
            <w:t>Vpišite besedilo.</w:t>
          </w:r>
        </w:p>
      </w:docPartBody>
    </w:docPart>
    <w:docPart>
      <w:docPartPr>
        <w:name w:val="F39E3400002A40559CEA1DB2E60391FB"/>
        <w:category>
          <w:name w:val="Splošno"/>
          <w:gallery w:val="placeholder"/>
        </w:category>
        <w:types>
          <w:type w:val="bbPlcHdr"/>
        </w:types>
        <w:behaviors>
          <w:behavior w:val="content"/>
        </w:behaviors>
        <w:guid w:val="{9BE7EFCC-3C1D-4804-B177-B955A2F51C46}"/>
      </w:docPartPr>
      <w:docPartBody>
        <w:p w:rsidR="001701D9" w:rsidRDefault="000F64D9" w:rsidP="000F64D9">
          <w:pPr>
            <w:pStyle w:val="F39E3400002A40559CEA1DB2E60391FB"/>
          </w:pPr>
          <w:r w:rsidRPr="00065FE3">
            <w:rPr>
              <w:rStyle w:val="Besedilooznabemesta"/>
              <w:rFonts w:cstheme="minorHAnsi"/>
            </w:rPr>
            <w:t>Vpišite besedilo.</w:t>
          </w:r>
        </w:p>
      </w:docPartBody>
    </w:docPart>
    <w:docPart>
      <w:docPartPr>
        <w:name w:val="9F8D0F63C2E24163843A56DDBF7E5B63"/>
        <w:category>
          <w:name w:val="Splošno"/>
          <w:gallery w:val="placeholder"/>
        </w:category>
        <w:types>
          <w:type w:val="bbPlcHdr"/>
        </w:types>
        <w:behaviors>
          <w:behavior w:val="content"/>
        </w:behaviors>
        <w:guid w:val="{15315221-E246-48D1-80D8-1AE0ABE0435F}"/>
      </w:docPartPr>
      <w:docPartBody>
        <w:p w:rsidR="001701D9" w:rsidRDefault="000F64D9" w:rsidP="000F64D9">
          <w:pPr>
            <w:pStyle w:val="9F8D0F63C2E24163843A56DDBF7E5B63"/>
          </w:pPr>
          <w:r w:rsidRPr="00065FE3">
            <w:rPr>
              <w:rStyle w:val="Besedilooznabemesta"/>
              <w:rFonts w:cstheme="minorHAnsi"/>
            </w:rPr>
            <w:t>Vpišite besedilo.</w:t>
          </w:r>
        </w:p>
      </w:docPartBody>
    </w:docPart>
    <w:docPart>
      <w:docPartPr>
        <w:name w:val="B7A0469C6E574C7CBBDBC8CBC5234466"/>
        <w:category>
          <w:name w:val="Splošno"/>
          <w:gallery w:val="placeholder"/>
        </w:category>
        <w:types>
          <w:type w:val="bbPlcHdr"/>
        </w:types>
        <w:behaviors>
          <w:behavior w:val="content"/>
        </w:behaviors>
        <w:guid w:val="{6689D9C4-A83D-47D5-BD21-53AB2BE5EEE6}"/>
      </w:docPartPr>
      <w:docPartBody>
        <w:p w:rsidR="001701D9" w:rsidRDefault="000F64D9" w:rsidP="000F64D9">
          <w:pPr>
            <w:pStyle w:val="B7A0469C6E574C7CBBDBC8CBC5234466"/>
          </w:pPr>
          <w:r w:rsidRPr="00065FE3">
            <w:rPr>
              <w:rStyle w:val="Besedilooznabemesta"/>
              <w:rFonts w:cstheme="minorHAnsi"/>
            </w:rPr>
            <w:t>Vpišite besedilo.</w:t>
          </w:r>
        </w:p>
      </w:docPartBody>
    </w:docPart>
    <w:docPart>
      <w:docPartPr>
        <w:name w:val="9B4CE7EFB2614C1EB21631FF1B553828"/>
        <w:category>
          <w:name w:val="Splošno"/>
          <w:gallery w:val="placeholder"/>
        </w:category>
        <w:types>
          <w:type w:val="bbPlcHdr"/>
        </w:types>
        <w:behaviors>
          <w:behavior w:val="content"/>
        </w:behaviors>
        <w:guid w:val="{C0E017AE-7782-4F8A-A4B0-66B907878342}"/>
      </w:docPartPr>
      <w:docPartBody>
        <w:p w:rsidR="001701D9" w:rsidRDefault="000F64D9" w:rsidP="000F64D9">
          <w:pPr>
            <w:pStyle w:val="9B4CE7EFB2614C1EB21631FF1B553828"/>
          </w:pPr>
          <w:r w:rsidRPr="00065FE3">
            <w:rPr>
              <w:rStyle w:val="Besedilooznabemesta"/>
              <w:rFonts w:cstheme="minorHAnsi"/>
            </w:rPr>
            <w:t>Vpišite besedilo.</w:t>
          </w:r>
        </w:p>
      </w:docPartBody>
    </w:docPart>
    <w:docPart>
      <w:docPartPr>
        <w:name w:val="8C05665715964D8883DEDD9E9BBAAB6C"/>
        <w:category>
          <w:name w:val="Splošno"/>
          <w:gallery w:val="placeholder"/>
        </w:category>
        <w:types>
          <w:type w:val="bbPlcHdr"/>
        </w:types>
        <w:behaviors>
          <w:behavior w:val="content"/>
        </w:behaviors>
        <w:guid w:val="{A25AA9E5-0EFA-48AD-B608-5844FD30F230}"/>
      </w:docPartPr>
      <w:docPartBody>
        <w:p w:rsidR="001701D9" w:rsidRDefault="000F64D9" w:rsidP="000F64D9">
          <w:pPr>
            <w:pStyle w:val="8C05665715964D8883DEDD9E9BBAAB6C"/>
          </w:pPr>
          <w:r w:rsidRPr="00065FE3">
            <w:rPr>
              <w:rStyle w:val="Besedilooznabemesta"/>
              <w:rFonts w:cstheme="minorHAnsi"/>
            </w:rPr>
            <w:t>Vpišite besedilo.</w:t>
          </w:r>
        </w:p>
      </w:docPartBody>
    </w:docPart>
    <w:docPart>
      <w:docPartPr>
        <w:name w:val="F0EB8F35248F49129AE23DC63DC22844"/>
        <w:category>
          <w:name w:val="Splošno"/>
          <w:gallery w:val="placeholder"/>
        </w:category>
        <w:types>
          <w:type w:val="bbPlcHdr"/>
        </w:types>
        <w:behaviors>
          <w:behavior w:val="content"/>
        </w:behaviors>
        <w:guid w:val="{1A2AA159-1E22-4147-9EC3-BE40AA7BC1EF}"/>
      </w:docPartPr>
      <w:docPartBody>
        <w:p w:rsidR="001701D9" w:rsidRDefault="000F64D9" w:rsidP="000F64D9">
          <w:pPr>
            <w:pStyle w:val="F0EB8F35248F49129AE23DC63DC22844"/>
          </w:pPr>
          <w:r w:rsidRPr="00065FE3">
            <w:rPr>
              <w:rStyle w:val="Besedilooznabemesta"/>
              <w:rFonts w:cstheme="minorHAnsi"/>
            </w:rPr>
            <w:t>Vpišite besedilo.</w:t>
          </w:r>
        </w:p>
      </w:docPartBody>
    </w:docPart>
    <w:docPart>
      <w:docPartPr>
        <w:name w:val="A8EE92E5AA5A4E82BDE0CC6971AC5168"/>
        <w:category>
          <w:name w:val="Splošno"/>
          <w:gallery w:val="placeholder"/>
        </w:category>
        <w:types>
          <w:type w:val="bbPlcHdr"/>
        </w:types>
        <w:behaviors>
          <w:behavior w:val="content"/>
        </w:behaviors>
        <w:guid w:val="{1D8113FE-61AB-4613-B403-FB16B590B56E}"/>
      </w:docPartPr>
      <w:docPartBody>
        <w:p w:rsidR="001701D9" w:rsidRDefault="000F64D9" w:rsidP="000F64D9">
          <w:pPr>
            <w:pStyle w:val="A8EE92E5AA5A4E82BDE0CC6971AC5168"/>
          </w:pPr>
          <w:r w:rsidRPr="00065FE3">
            <w:rPr>
              <w:rStyle w:val="Besedilooznabemesta"/>
              <w:rFonts w:cstheme="minorHAnsi"/>
            </w:rPr>
            <w:t>Vpišite besedilo.</w:t>
          </w:r>
        </w:p>
      </w:docPartBody>
    </w:docPart>
    <w:docPart>
      <w:docPartPr>
        <w:name w:val="6A8A30F33B7B438A93E992E242380BDA"/>
        <w:category>
          <w:name w:val="Splošno"/>
          <w:gallery w:val="placeholder"/>
        </w:category>
        <w:types>
          <w:type w:val="bbPlcHdr"/>
        </w:types>
        <w:behaviors>
          <w:behavior w:val="content"/>
        </w:behaviors>
        <w:guid w:val="{0ABDB0EA-14EF-40BE-BD21-80FADD198747}"/>
      </w:docPartPr>
      <w:docPartBody>
        <w:p w:rsidR="001701D9" w:rsidRDefault="000F64D9" w:rsidP="000F64D9">
          <w:pPr>
            <w:pStyle w:val="6A8A30F33B7B438A93E992E242380BDA"/>
          </w:pPr>
          <w:r w:rsidRPr="00065FE3">
            <w:rPr>
              <w:rStyle w:val="Besedilooznabemesta"/>
              <w:rFonts w:cstheme="minorHAnsi"/>
            </w:rPr>
            <w:t>Vpišite besedilo.</w:t>
          </w:r>
        </w:p>
      </w:docPartBody>
    </w:docPart>
    <w:docPart>
      <w:docPartPr>
        <w:name w:val="B9FDB6A087BE471FA2B5DF7BC4A6EA28"/>
        <w:category>
          <w:name w:val="Splošno"/>
          <w:gallery w:val="placeholder"/>
        </w:category>
        <w:types>
          <w:type w:val="bbPlcHdr"/>
        </w:types>
        <w:behaviors>
          <w:behavior w:val="content"/>
        </w:behaviors>
        <w:guid w:val="{144B213D-966F-45AC-9583-CD336692302A}"/>
      </w:docPartPr>
      <w:docPartBody>
        <w:p w:rsidR="001701D9" w:rsidRDefault="000F64D9" w:rsidP="000F64D9">
          <w:pPr>
            <w:pStyle w:val="B9FDB6A087BE471FA2B5DF7BC4A6EA28"/>
          </w:pPr>
          <w:r w:rsidRPr="00065FE3">
            <w:rPr>
              <w:rStyle w:val="Besedilooznabemesta"/>
              <w:rFonts w:cstheme="minorHAnsi"/>
            </w:rPr>
            <w:t>Vpišite besedilo.</w:t>
          </w:r>
        </w:p>
      </w:docPartBody>
    </w:docPart>
    <w:docPart>
      <w:docPartPr>
        <w:name w:val="6E054D5974544F8988A230EB55E1EDAE"/>
        <w:category>
          <w:name w:val="Splošno"/>
          <w:gallery w:val="placeholder"/>
        </w:category>
        <w:types>
          <w:type w:val="bbPlcHdr"/>
        </w:types>
        <w:behaviors>
          <w:behavior w:val="content"/>
        </w:behaviors>
        <w:guid w:val="{A9B98B10-3928-4E24-8ED7-B4085FBCDE83}"/>
      </w:docPartPr>
      <w:docPartBody>
        <w:p w:rsidR="001701D9" w:rsidRDefault="000F64D9" w:rsidP="000F64D9">
          <w:pPr>
            <w:pStyle w:val="6E054D5974544F8988A230EB55E1EDAE"/>
          </w:pPr>
          <w:r w:rsidRPr="00065FE3">
            <w:rPr>
              <w:rStyle w:val="Besedilooznabemesta"/>
              <w:rFonts w:cstheme="minorHAnsi"/>
            </w:rPr>
            <w:t>Vpišite besedilo.</w:t>
          </w:r>
        </w:p>
      </w:docPartBody>
    </w:docPart>
    <w:docPart>
      <w:docPartPr>
        <w:name w:val="A06A52F5F9FB4EB9812086E32A8EF224"/>
        <w:category>
          <w:name w:val="Splošno"/>
          <w:gallery w:val="placeholder"/>
        </w:category>
        <w:types>
          <w:type w:val="bbPlcHdr"/>
        </w:types>
        <w:behaviors>
          <w:behavior w:val="content"/>
        </w:behaviors>
        <w:guid w:val="{BCEE81FD-8849-4430-9C4C-799EF5BF469D}"/>
      </w:docPartPr>
      <w:docPartBody>
        <w:p w:rsidR="001701D9" w:rsidRDefault="000F64D9" w:rsidP="000F64D9">
          <w:pPr>
            <w:pStyle w:val="A06A52F5F9FB4EB9812086E32A8EF224"/>
          </w:pPr>
          <w:r w:rsidRPr="00065FE3">
            <w:rPr>
              <w:rStyle w:val="Besedilooznabemesta"/>
              <w:rFonts w:cstheme="minorHAnsi"/>
            </w:rPr>
            <w:t>Vpišite besedilo.</w:t>
          </w:r>
        </w:p>
      </w:docPartBody>
    </w:docPart>
    <w:docPart>
      <w:docPartPr>
        <w:name w:val="184FDC4AECE640758AA65CE4312B88F1"/>
        <w:category>
          <w:name w:val="Splošno"/>
          <w:gallery w:val="placeholder"/>
        </w:category>
        <w:types>
          <w:type w:val="bbPlcHdr"/>
        </w:types>
        <w:behaviors>
          <w:behavior w:val="content"/>
        </w:behaviors>
        <w:guid w:val="{79728AB6-0E43-44F5-82D3-1640345DBF4B}"/>
      </w:docPartPr>
      <w:docPartBody>
        <w:p w:rsidR="001701D9" w:rsidRDefault="000F64D9" w:rsidP="000F64D9">
          <w:pPr>
            <w:pStyle w:val="184FDC4AECE640758AA65CE4312B88F1"/>
          </w:pPr>
          <w:r w:rsidRPr="00065FE3">
            <w:rPr>
              <w:rStyle w:val="Besedilooznabemesta"/>
              <w:rFonts w:cstheme="minorHAnsi"/>
            </w:rPr>
            <w:t>Vpišite besedilo.</w:t>
          </w:r>
        </w:p>
      </w:docPartBody>
    </w:docPart>
    <w:docPart>
      <w:docPartPr>
        <w:name w:val="0ACE512ACB0E4E6789773FD88D06778E"/>
        <w:category>
          <w:name w:val="Splošno"/>
          <w:gallery w:val="placeholder"/>
        </w:category>
        <w:types>
          <w:type w:val="bbPlcHdr"/>
        </w:types>
        <w:behaviors>
          <w:behavior w:val="content"/>
        </w:behaviors>
        <w:guid w:val="{4BB522C2-455D-4970-B6D9-61143CD56F41}"/>
      </w:docPartPr>
      <w:docPartBody>
        <w:p w:rsidR="001701D9" w:rsidRDefault="000F64D9" w:rsidP="000F64D9">
          <w:pPr>
            <w:pStyle w:val="0ACE512ACB0E4E6789773FD88D06778E"/>
          </w:pPr>
          <w:r w:rsidRPr="00065FE3">
            <w:rPr>
              <w:rStyle w:val="Besedilooznabemesta"/>
              <w:rFonts w:cstheme="minorHAnsi"/>
            </w:rPr>
            <w:t>Vpišite besedilo.</w:t>
          </w:r>
        </w:p>
      </w:docPartBody>
    </w:docPart>
    <w:docPart>
      <w:docPartPr>
        <w:name w:val="3809A4EB82EF4C8CBD6CED42835C5231"/>
        <w:category>
          <w:name w:val="Splošno"/>
          <w:gallery w:val="placeholder"/>
        </w:category>
        <w:types>
          <w:type w:val="bbPlcHdr"/>
        </w:types>
        <w:behaviors>
          <w:behavior w:val="content"/>
        </w:behaviors>
        <w:guid w:val="{4688E08A-6F19-4C1F-ACD7-FDD5C068B6AD}"/>
      </w:docPartPr>
      <w:docPartBody>
        <w:p w:rsidR="001701D9" w:rsidRDefault="000F64D9" w:rsidP="000F64D9">
          <w:pPr>
            <w:pStyle w:val="3809A4EB82EF4C8CBD6CED42835C5231"/>
          </w:pPr>
          <w:r w:rsidRPr="00065FE3">
            <w:rPr>
              <w:rStyle w:val="Besedilooznabemesta"/>
              <w:rFonts w:cstheme="minorHAnsi"/>
            </w:rPr>
            <w:t>Vpišite besedilo.</w:t>
          </w:r>
        </w:p>
      </w:docPartBody>
    </w:docPart>
    <w:docPart>
      <w:docPartPr>
        <w:name w:val="12B4CBDA71F34B229599544F5BFE399E"/>
        <w:category>
          <w:name w:val="Splošno"/>
          <w:gallery w:val="placeholder"/>
        </w:category>
        <w:types>
          <w:type w:val="bbPlcHdr"/>
        </w:types>
        <w:behaviors>
          <w:behavior w:val="content"/>
        </w:behaviors>
        <w:guid w:val="{DDBB23EB-8F08-4A42-A3C7-A8C314851CA1}"/>
      </w:docPartPr>
      <w:docPartBody>
        <w:p w:rsidR="001701D9" w:rsidRDefault="000F64D9" w:rsidP="000F64D9">
          <w:pPr>
            <w:pStyle w:val="12B4CBDA71F34B229599544F5BFE399E"/>
          </w:pPr>
          <w:r w:rsidRPr="00065FE3">
            <w:rPr>
              <w:rStyle w:val="Besedilooznabemesta"/>
              <w:rFonts w:cstheme="minorHAnsi"/>
            </w:rPr>
            <w:t>Vpišite besedilo.</w:t>
          </w:r>
        </w:p>
      </w:docPartBody>
    </w:docPart>
    <w:docPart>
      <w:docPartPr>
        <w:name w:val="E7248842841F47F6B510397C18FD9F7B"/>
        <w:category>
          <w:name w:val="Splošno"/>
          <w:gallery w:val="placeholder"/>
        </w:category>
        <w:types>
          <w:type w:val="bbPlcHdr"/>
        </w:types>
        <w:behaviors>
          <w:behavior w:val="content"/>
        </w:behaviors>
        <w:guid w:val="{6F6E9EAB-DA24-40FF-ACB5-720EF5F2024E}"/>
      </w:docPartPr>
      <w:docPartBody>
        <w:p w:rsidR="001701D9" w:rsidRDefault="000F64D9" w:rsidP="000F64D9">
          <w:pPr>
            <w:pStyle w:val="E7248842841F47F6B510397C18FD9F7B"/>
          </w:pPr>
          <w:r w:rsidRPr="00065FE3">
            <w:rPr>
              <w:rStyle w:val="Besedilooznabemesta"/>
              <w:rFonts w:cstheme="minorHAnsi"/>
            </w:rPr>
            <w:t>Vpišite besedilo.</w:t>
          </w:r>
        </w:p>
      </w:docPartBody>
    </w:docPart>
    <w:docPart>
      <w:docPartPr>
        <w:name w:val="B58E452DEA8F479FA12E041D7433B5B7"/>
        <w:category>
          <w:name w:val="Splošno"/>
          <w:gallery w:val="placeholder"/>
        </w:category>
        <w:types>
          <w:type w:val="bbPlcHdr"/>
        </w:types>
        <w:behaviors>
          <w:behavior w:val="content"/>
        </w:behaviors>
        <w:guid w:val="{2B47E61F-8A20-4228-83A9-AF1E77919428}"/>
      </w:docPartPr>
      <w:docPartBody>
        <w:p w:rsidR="001701D9" w:rsidRDefault="000F64D9" w:rsidP="000F64D9">
          <w:pPr>
            <w:pStyle w:val="B58E452DEA8F479FA12E041D7433B5B7"/>
          </w:pPr>
          <w:r w:rsidRPr="00065FE3">
            <w:rPr>
              <w:rStyle w:val="Besedilooznabemesta"/>
              <w:rFonts w:cstheme="minorHAnsi"/>
            </w:rPr>
            <w:t>Vpišite besedilo.</w:t>
          </w:r>
        </w:p>
      </w:docPartBody>
    </w:docPart>
    <w:docPart>
      <w:docPartPr>
        <w:name w:val="F240F17B1D2B4849A4AB2CD131770D7B"/>
        <w:category>
          <w:name w:val="Splošno"/>
          <w:gallery w:val="placeholder"/>
        </w:category>
        <w:types>
          <w:type w:val="bbPlcHdr"/>
        </w:types>
        <w:behaviors>
          <w:behavior w:val="content"/>
        </w:behaviors>
        <w:guid w:val="{5B1E945B-330B-4A00-805E-83DF884B9CA2}"/>
      </w:docPartPr>
      <w:docPartBody>
        <w:p w:rsidR="001701D9" w:rsidRDefault="000F64D9" w:rsidP="000F64D9">
          <w:pPr>
            <w:pStyle w:val="F240F17B1D2B4849A4AB2CD131770D7B"/>
          </w:pPr>
          <w:r w:rsidRPr="00065FE3">
            <w:rPr>
              <w:rStyle w:val="Besedilooznabemesta"/>
              <w:rFonts w:cstheme="minorHAnsi"/>
            </w:rPr>
            <w:t>Vpišite besedilo.</w:t>
          </w:r>
        </w:p>
      </w:docPartBody>
    </w:docPart>
    <w:docPart>
      <w:docPartPr>
        <w:name w:val="CCA04F1639B04D7AB82477C526E53EDB"/>
        <w:category>
          <w:name w:val="Splošno"/>
          <w:gallery w:val="placeholder"/>
        </w:category>
        <w:types>
          <w:type w:val="bbPlcHdr"/>
        </w:types>
        <w:behaviors>
          <w:behavior w:val="content"/>
        </w:behaviors>
        <w:guid w:val="{214EB0BC-3352-4CAA-B931-40ACF03BF937}"/>
      </w:docPartPr>
      <w:docPartBody>
        <w:p w:rsidR="001701D9" w:rsidRDefault="000F64D9" w:rsidP="000F64D9">
          <w:pPr>
            <w:pStyle w:val="CCA04F1639B04D7AB82477C526E53EDB"/>
          </w:pPr>
          <w:r w:rsidRPr="00065FE3">
            <w:rPr>
              <w:rStyle w:val="Besedilooznabemesta"/>
              <w:rFonts w:cstheme="minorHAnsi"/>
            </w:rPr>
            <w:t>Vpišite besedilo.</w:t>
          </w:r>
        </w:p>
      </w:docPartBody>
    </w:docPart>
    <w:docPart>
      <w:docPartPr>
        <w:name w:val="83783DCFD87D415DB03D119CFFD4D18C"/>
        <w:category>
          <w:name w:val="Splošno"/>
          <w:gallery w:val="placeholder"/>
        </w:category>
        <w:types>
          <w:type w:val="bbPlcHdr"/>
        </w:types>
        <w:behaviors>
          <w:behavior w:val="content"/>
        </w:behaviors>
        <w:guid w:val="{8EF4E553-2B75-479A-A75E-307CDD89484C}"/>
      </w:docPartPr>
      <w:docPartBody>
        <w:p w:rsidR="001701D9" w:rsidRDefault="000F64D9" w:rsidP="000F64D9">
          <w:pPr>
            <w:pStyle w:val="83783DCFD87D415DB03D119CFFD4D18C"/>
          </w:pPr>
          <w:r w:rsidRPr="00065FE3">
            <w:rPr>
              <w:rStyle w:val="Besedilooznabemesta"/>
              <w:rFonts w:cstheme="minorHAnsi"/>
            </w:rPr>
            <w:t>Vpišite besedilo.</w:t>
          </w:r>
        </w:p>
      </w:docPartBody>
    </w:docPart>
    <w:docPart>
      <w:docPartPr>
        <w:name w:val="DDAF90627B6F4FFEBBA258C793F51255"/>
        <w:category>
          <w:name w:val="Splošno"/>
          <w:gallery w:val="placeholder"/>
        </w:category>
        <w:types>
          <w:type w:val="bbPlcHdr"/>
        </w:types>
        <w:behaviors>
          <w:behavior w:val="content"/>
        </w:behaviors>
        <w:guid w:val="{3EC4941C-303A-4914-B878-9246BD6423E5}"/>
      </w:docPartPr>
      <w:docPartBody>
        <w:p w:rsidR="001701D9" w:rsidRDefault="000F64D9" w:rsidP="000F64D9">
          <w:pPr>
            <w:pStyle w:val="DDAF90627B6F4FFEBBA258C793F51255"/>
          </w:pPr>
          <w:r w:rsidRPr="00065FE3">
            <w:rPr>
              <w:rStyle w:val="Besedilooznabemesta"/>
              <w:rFonts w:cstheme="minorHAnsi"/>
            </w:rPr>
            <w:t>Vpišite besedilo.</w:t>
          </w:r>
        </w:p>
      </w:docPartBody>
    </w:docPart>
    <w:docPart>
      <w:docPartPr>
        <w:name w:val="A717865571734C5296C9A3A371E15EDA"/>
        <w:category>
          <w:name w:val="Splošno"/>
          <w:gallery w:val="placeholder"/>
        </w:category>
        <w:types>
          <w:type w:val="bbPlcHdr"/>
        </w:types>
        <w:behaviors>
          <w:behavior w:val="content"/>
        </w:behaviors>
        <w:guid w:val="{0A13F198-9C66-46FC-B108-4537F375D062}"/>
      </w:docPartPr>
      <w:docPartBody>
        <w:p w:rsidR="001701D9" w:rsidRDefault="000F64D9" w:rsidP="000F64D9">
          <w:pPr>
            <w:pStyle w:val="A717865571734C5296C9A3A371E15EDA"/>
          </w:pPr>
          <w:r w:rsidRPr="00065FE3">
            <w:rPr>
              <w:rStyle w:val="Besedilooznabemesta"/>
              <w:rFonts w:cstheme="minorHAnsi"/>
            </w:rPr>
            <w:t>Vpišite besedilo.</w:t>
          </w:r>
        </w:p>
      </w:docPartBody>
    </w:docPart>
    <w:docPart>
      <w:docPartPr>
        <w:name w:val="ABB06F970DC743229F2685815E0B448E"/>
        <w:category>
          <w:name w:val="Splošno"/>
          <w:gallery w:val="placeholder"/>
        </w:category>
        <w:types>
          <w:type w:val="bbPlcHdr"/>
        </w:types>
        <w:behaviors>
          <w:behavior w:val="content"/>
        </w:behaviors>
        <w:guid w:val="{5BF41FD0-942D-4D24-9444-E797353BE230}"/>
      </w:docPartPr>
      <w:docPartBody>
        <w:p w:rsidR="001701D9" w:rsidRDefault="000F64D9" w:rsidP="000F64D9">
          <w:pPr>
            <w:pStyle w:val="ABB06F970DC743229F2685815E0B448E"/>
          </w:pPr>
          <w:r w:rsidRPr="00065FE3">
            <w:rPr>
              <w:rStyle w:val="Besedilooznabemesta"/>
              <w:rFonts w:cstheme="minorHAnsi"/>
            </w:rPr>
            <w:t>Vpišite besedilo.</w:t>
          </w:r>
        </w:p>
      </w:docPartBody>
    </w:docPart>
    <w:docPart>
      <w:docPartPr>
        <w:name w:val="A43CE1582A95498DAEA7FC2452E1264C"/>
        <w:category>
          <w:name w:val="Splošno"/>
          <w:gallery w:val="placeholder"/>
        </w:category>
        <w:types>
          <w:type w:val="bbPlcHdr"/>
        </w:types>
        <w:behaviors>
          <w:behavior w:val="content"/>
        </w:behaviors>
        <w:guid w:val="{D7BECCC5-3684-42F5-9A51-E3D784E23724}"/>
      </w:docPartPr>
      <w:docPartBody>
        <w:p w:rsidR="001701D9" w:rsidRDefault="000F64D9" w:rsidP="000F64D9">
          <w:pPr>
            <w:pStyle w:val="A43CE1582A95498DAEA7FC2452E1264C"/>
          </w:pPr>
          <w:r w:rsidRPr="00065FE3">
            <w:rPr>
              <w:rStyle w:val="Besedilooznabemesta"/>
              <w:rFonts w:cstheme="minorHAnsi"/>
            </w:rPr>
            <w:t>Vpišite besedilo.</w:t>
          </w:r>
        </w:p>
      </w:docPartBody>
    </w:docPart>
    <w:docPart>
      <w:docPartPr>
        <w:name w:val="80257DB1CC254454AC1994E0A2EECD56"/>
        <w:category>
          <w:name w:val="Splošno"/>
          <w:gallery w:val="placeholder"/>
        </w:category>
        <w:types>
          <w:type w:val="bbPlcHdr"/>
        </w:types>
        <w:behaviors>
          <w:behavior w:val="content"/>
        </w:behaviors>
        <w:guid w:val="{0D21E436-F314-406F-9EE1-ED05B9EB7056}"/>
      </w:docPartPr>
      <w:docPartBody>
        <w:p w:rsidR="001701D9" w:rsidRDefault="000F64D9" w:rsidP="000F64D9">
          <w:pPr>
            <w:pStyle w:val="80257DB1CC254454AC1994E0A2EECD56"/>
          </w:pPr>
          <w:r w:rsidRPr="00065FE3">
            <w:rPr>
              <w:rStyle w:val="Besedilooznabemesta"/>
              <w:rFonts w:cstheme="minorHAnsi"/>
            </w:rPr>
            <w:t>Vpišite besedilo.</w:t>
          </w:r>
        </w:p>
      </w:docPartBody>
    </w:docPart>
    <w:docPart>
      <w:docPartPr>
        <w:name w:val="0DF6CF84C5084F4ABBE13F678A5EA61C"/>
        <w:category>
          <w:name w:val="Splošno"/>
          <w:gallery w:val="placeholder"/>
        </w:category>
        <w:types>
          <w:type w:val="bbPlcHdr"/>
        </w:types>
        <w:behaviors>
          <w:behavior w:val="content"/>
        </w:behaviors>
        <w:guid w:val="{0F58384E-D331-4BCC-B65B-D3F6EA23673E}"/>
      </w:docPartPr>
      <w:docPartBody>
        <w:p w:rsidR="001701D9" w:rsidRDefault="000F64D9" w:rsidP="000F64D9">
          <w:pPr>
            <w:pStyle w:val="0DF6CF84C5084F4ABBE13F678A5EA61C"/>
          </w:pPr>
          <w:r w:rsidRPr="00065FE3">
            <w:rPr>
              <w:rStyle w:val="Besedilooznabemesta"/>
              <w:rFonts w:cstheme="minorHAnsi"/>
            </w:rPr>
            <w:t>Vpišite besedilo.</w:t>
          </w:r>
        </w:p>
      </w:docPartBody>
    </w:docPart>
    <w:docPart>
      <w:docPartPr>
        <w:name w:val="EBB791D3DD6141F6ADDD3219087BC551"/>
        <w:category>
          <w:name w:val="Splošno"/>
          <w:gallery w:val="placeholder"/>
        </w:category>
        <w:types>
          <w:type w:val="bbPlcHdr"/>
        </w:types>
        <w:behaviors>
          <w:behavior w:val="content"/>
        </w:behaviors>
        <w:guid w:val="{A0E445BF-CF66-41E9-882C-49A7CC411AF1}"/>
      </w:docPartPr>
      <w:docPartBody>
        <w:p w:rsidR="001701D9" w:rsidRDefault="000F64D9" w:rsidP="000F64D9">
          <w:pPr>
            <w:pStyle w:val="EBB791D3DD6141F6ADDD3219087BC551"/>
          </w:pPr>
          <w:r w:rsidRPr="00065FE3">
            <w:rPr>
              <w:rStyle w:val="Besedilooznabemesta"/>
              <w:rFonts w:cstheme="minorHAnsi"/>
            </w:rPr>
            <w:t>Vpišite besedilo.</w:t>
          </w:r>
        </w:p>
      </w:docPartBody>
    </w:docPart>
    <w:docPart>
      <w:docPartPr>
        <w:name w:val="2928EDA6AFE94A1D995E451ACE03B781"/>
        <w:category>
          <w:name w:val="Splošno"/>
          <w:gallery w:val="placeholder"/>
        </w:category>
        <w:types>
          <w:type w:val="bbPlcHdr"/>
        </w:types>
        <w:behaviors>
          <w:behavior w:val="content"/>
        </w:behaviors>
        <w:guid w:val="{BFC23C8C-3482-4BF7-882A-A4D5EFF75F13}"/>
      </w:docPartPr>
      <w:docPartBody>
        <w:p w:rsidR="001701D9" w:rsidRDefault="000F64D9" w:rsidP="000F64D9">
          <w:pPr>
            <w:pStyle w:val="2928EDA6AFE94A1D995E451ACE03B781"/>
          </w:pPr>
          <w:r w:rsidRPr="00065FE3">
            <w:rPr>
              <w:rStyle w:val="Besedilooznabemesta"/>
              <w:rFonts w:cstheme="minorHAnsi"/>
            </w:rPr>
            <w:t>Vpišite besedilo.</w:t>
          </w:r>
        </w:p>
      </w:docPartBody>
    </w:docPart>
    <w:docPart>
      <w:docPartPr>
        <w:name w:val="D0D4E60D80DA4DB0AD68F855D99C7EE1"/>
        <w:category>
          <w:name w:val="Splošno"/>
          <w:gallery w:val="placeholder"/>
        </w:category>
        <w:types>
          <w:type w:val="bbPlcHdr"/>
        </w:types>
        <w:behaviors>
          <w:behavior w:val="content"/>
        </w:behaviors>
        <w:guid w:val="{F398DF32-0F57-4925-A904-A5E99BCB01D1}"/>
      </w:docPartPr>
      <w:docPartBody>
        <w:p w:rsidR="001701D9" w:rsidRDefault="000F64D9" w:rsidP="000F64D9">
          <w:pPr>
            <w:pStyle w:val="D0D4E60D80DA4DB0AD68F855D99C7EE1"/>
          </w:pPr>
          <w:r w:rsidRPr="00065FE3">
            <w:rPr>
              <w:rStyle w:val="Besedilooznabemesta"/>
              <w:rFonts w:cstheme="minorHAnsi"/>
            </w:rPr>
            <w:t>Vpišite besedilo.</w:t>
          </w:r>
        </w:p>
      </w:docPartBody>
    </w:docPart>
    <w:docPart>
      <w:docPartPr>
        <w:name w:val="86A684BB5DD64A5C9F0BC64FD3FE7F1B"/>
        <w:category>
          <w:name w:val="Splošno"/>
          <w:gallery w:val="placeholder"/>
        </w:category>
        <w:types>
          <w:type w:val="bbPlcHdr"/>
        </w:types>
        <w:behaviors>
          <w:behavior w:val="content"/>
        </w:behaviors>
        <w:guid w:val="{5E175912-2A6F-4CEE-8A00-B7241A5D9965}"/>
      </w:docPartPr>
      <w:docPartBody>
        <w:p w:rsidR="001701D9" w:rsidRDefault="000F64D9" w:rsidP="000F64D9">
          <w:pPr>
            <w:pStyle w:val="86A684BB5DD64A5C9F0BC64FD3FE7F1B"/>
          </w:pPr>
          <w:r w:rsidRPr="00065FE3">
            <w:rPr>
              <w:rStyle w:val="Besedilooznabemesta"/>
              <w:rFonts w:cstheme="minorHAnsi"/>
            </w:rPr>
            <w:t>Vpišite besedilo.</w:t>
          </w:r>
        </w:p>
      </w:docPartBody>
    </w:docPart>
    <w:docPart>
      <w:docPartPr>
        <w:name w:val="CFF98BFD6E3B4246AE1B0242006A3A6A"/>
        <w:category>
          <w:name w:val="Splošno"/>
          <w:gallery w:val="placeholder"/>
        </w:category>
        <w:types>
          <w:type w:val="bbPlcHdr"/>
        </w:types>
        <w:behaviors>
          <w:behavior w:val="content"/>
        </w:behaviors>
        <w:guid w:val="{D15E9758-8855-4729-A735-32C342CA2505}"/>
      </w:docPartPr>
      <w:docPartBody>
        <w:p w:rsidR="001701D9" w:rsidRDefault="000F64D9" w:rsidP="000F64D9">
          <w:pPr>
            <w:pStyle w:val="CFF98BFD6E3B4246AE1B0242006A3A6A"/>
          </w:pPr>
          <w:r w:rsidRPr="00065FE3">
            <w:rPr>
              <w:rStyle w:val="Besedilooznabemesta"/>
              <w:rFonts w:cstheme="minorHAnsi"/>
            </w:rPr>
            <w:t>Vpišite besedilo.</w:t>
          </w:r>
        </w:p>
      </w:docPartBody>
    </w:docPart>
    <w:docPart>
      <w:docPartPr>
        <w:name w:val="9E5ACCC9054C425B99C71968C1F9D968"/>
        <w:category>
          <w:name w:val="Splošno"/>
          <w:gallery w:val="placeholder"/>
        </w:category>
        <w:types>
          <w:type w:val="bbPlcHdr"/>
        </w:types>
        <w:behaviors>
          <w:behavior w:val="content"/>
        </w:behaviors>
        <w:guid w:val="{88397BD4-5D6D-482F-BF13-211319B2DB16}"/>
      </w:docPartPr>
      <w:docPartBody>
        <w:p w:rsidR="001701D9" w:rsidRDefault="000F64D9" w:rsidP="000F64D9">
          <w:pPr>
            <w:pStyle w:val="9E5ACCC9054C425B99C71968C1F9D968"/>
          </w:pPr>
          <w:r w:rsidRPr="00065FE3">
            <w:rPr>
              <w:rStyle w:val="Besedilooznabemesta"/>
              <w:rFonts w:cstheme="minorHAnsi"/>
            </w:rPr>
            <w:t>Vpišite besedilo.</w:t>
          </w:r>
        </w:p>
      </w:docPartBody>
    </w:docPart>
    <w:docPart>
      <w:docPartPr>
        <w:name w:val="8CD5CE621CF943FFB53C18510BEC5A6E"/>
        <w:category>
          <w:name w:val="Splošno"/>
          <w:gallery w:val="placeholder"/>
        </w:category>
        <w:types>
          <w:type w:val="bbPlcHdr"/>
        </w:types>
        <w:behaviors>
          <w:behavior w:val="content"/>
        </w:behaviors>
        <w:guid w:val="{746F5095-21B8-46DD-B093-9CF4FBB438D0}"/>
      </w:docPartPr>
      <w:docPartBody>
        <w:p w:rsidR="001701D9" w:rsidRDefault="000F64D9" w:rsidP="000F64D9">
          <w:pPr>
            <w:pStyle w:val="8CD5CE621CF943FFB53C18510BEC5A6E"/>
          </w:pPr>
          <w:r w:rsidRPr="00065FE3">
            <w:rPr>
              <w:rStyle w:val="Besedilooznabemesta"/>
              <w:rFonts w:cstheme="minorHAnsi"/>
            </w:rPr>
            <w:t>Vpišite besedilo.</w:t>
          </w:r>
        </w:p>
      </w:docPartBody>
    </w:docPart>
    <w:docPart>
      <w:docPartPr>
        <w:name w:val="1F3A735E3BCE4A85B9FEE72B94434EE7"/>
        <w:category>
          <w:name w:val="Splošno"/>
          <w:gallery w:val="placeholder"/>
        </w:category>
        <w:types>
          <w:type w:val="bbPlcHdr"/>
        </w:types>
        <w:behaviors>
          <w:behavior w:val="content"/>
        </w:behaviors>
        <w:guid w:val="{0E75088C-310F-4397-9445-8DE9A27FACAC}"/>
      </w:docPartPr>
      <w:docPartBody>
        <w:p w:rsidR="001701D9" w:rsidRDefault="000F64D9" w:rsidP="000F64D9">
          <w:pPr>
            <w:pStyle w:val="1F3A735E3BCE4A85B9FEE72B94434EE7"/>
          </w:pPr>
          <w:r w:rsidRPr="00065FE3">
            <w:rPr>
              <w:rStyle w:val="Besedilooznabemesta"/>
              <w:rFonts w:cstheme="minorHAnsi"/>
            </w:rPr>
            <w:t>Vpišite besedilo.</w:t>
          </w:r>
        </w:p>
      </w:docPartBody>
    </w:docPart>
    <w:docPart>
      <w:docPartPr>
        <w:name w:val="CD603351FC234362AD6247892E9E103E"/>
        <w:category>
          <w:name w:val="Splošno"/>
          <w:gallery w:val="placeholder"/>
        </w:category>
        <w:types>
          <w:type w:val="bbPlcHdr"/>
        </w:types>
        <w:behaviors>
          <w:behavior w:val="content"/>
        </w:behaviors>
        <w:guid w:val="{10B9E991-62C3-4E30-A32E-F861337FCE48}"/>
      </w:docPartPr>
      <w:docPartBody>
        <w:p w:rsidR="001701D9" w:rsidRDefault="000F64D9" w:rsidP="000F64D9">
          <w:pPr>
            <w:pStyle w:val="CD603351FC234362AD6247892E9E103E"/>
          </w:pPr>
          <w:r w:rsidRPr="00065FE3">
            <w:rPr>
              <w:rStyle w:val="Besedilooznabemesta"/>
              <w:rFonts w:cstheme="minorHAnsi"/>
            </w:rPr>
            <w:t>Vpišite besedilo.</w:t>
          </w:r>
        </w:p>
      </w:docPartBody>
    </w:docPart>
    <w:docPart>
      <w:docPartPr>
        <w:name w:val="C0DDC971856847CD9FE2DA408CFBD76A"/>
        <w:category>
          <w:name w:val="Splošno"/>
          <w:gallery w:val="placeholder"/>
        </w:category>
        <w:types>
          <w:type w:val="bbPlcHdr"/>
        </w:types>
        <w:behaviors>
          <w:behavior w:val="content"/>
        </w:behaviors>
        <w:guid w:val="{68C3325F-DE2B-4C42-9AF3-7AE746D63EF6}"/>
      </w:docPartPr>
      <w:docPartBody>
        <w:p w:rsidR="001701D9" w:rsidRDefault="000F64D9" w:rsidP="000F64D9">
          <w:pPr>
            <w:pStyle w:val="C0DDC971856847CD9FE2DA408CFBD76A"/>
          </w:pPr>
          <w:r w:rsidRPr="00065FE3">
            <w:rPr>
              <w:rStyle w:val="Besedilooznabemesta"/>
              <w:rFonts w:cstheme="minorHAnsi"/>
            </w:rPr>
            <w:t>Vpišite besedilo.</w:t>
          </w:r>
        </w:p>
      </w:docPartBody>
    </w:docPart>
    <w:docPart>
      <w:docPartPr>
        <w:name w:val="2EF3405B89D44574B1A481020F31961A"/>
        <w:category>
          <w:name w:val="Splošno"/>
          <w:gallery w:val="placeholder"/>
        </w:category>
        <w:types>
          <w:type w:val="bbPlcHdr"/>
        </w:types>
        <w:behaviors>
          <w:behavior w:val="content"/>
        </w:behaviors>
        <w:guid w:val="{B851D019-B343-44A6-8EA4-6E0D62516EA0}"/>
      </w:docPartPr>
      <w:docPartBody>
        <w:p w:rsidR="001701D9" w:rsidRDefault="000F64D9" w:rsidP="000F64D9">
          <w:pPr>
            <w:pStyle w:val="2EF3405B89D44574B1A481020F31961A"/>
          </w:pPr>
          <w:r w:rsidRPr="00065FE3">
            <w:rPr>
              <w:rStyle w:val="Besedilooznabemesta"/>
              <w:rFonts w:cstheme="minorHAnsi"/>
            </w:rPr>
            <w:t>Vpišite besedilo.</w:t>
          </w:r>
        </w:p>
      </w:docPartBody>
    </w:docPart>
    <w:docPart>
      <w:docPartPr>
        <w:name w:val="653930DEEF484FF3AA756A6E0719849C"/>
        <w:category>
          <w:name w:val="Splošno"/>
          <w:gallery w:val="placeholder"/>
        </w:category>
        <w:types>
          <w:type w:val="bbPlcHdr"/>
        </w:types>
        <w:behaviors>
          <w:behavior w:val="content"/>
        </w:behaviors>
        <w:guid w:val="{59ED7D4C-7479-4FB6-8483-EF453D10C27E}"/>
      </w:docPartPr>
      <w:docPartBody>
        <w:p w:rsidR="001701D9" w:rsidRDefault="000F64D9" w:rsidP="000F64D9">
          <w:pPr>
            <w:pStyle w:val="653930DEEF484FF3AA756A6E0719849C"/>
          </w:pPr>
          <w:r w:rsidRPr="00065FE3">
            <w:rPr>
              <w:rStyle w:val="Besedilooznabemesta"/>
              <w:rFonts w:cstheme="minorHAnsi"/>
            </w:rPr>
            <w:t>Vpišite besedilo.</w:t>
          </w:r>
        </w:p>
      </w:docPartBody>
    </w:docPart>
    <w:docPart>
      <w:docPartPr>
        <w:name w:val="B5F8ACF2E47D426D9FFA1EE3BFE2D2B0"/>
        <w:category>
          <w:name w:val="Splošno"/>
          <w:gallery w:val="placeholder"/>
        </w:category>
        <w:types>
          <w:type w:val="bbPlcHdr"/>
        </w:types>
        <w:behaviors>
          <w:behavior w:val="content"/>
        </w:behaviors>
        <w:guid w:val="{8D9F59BC-FBE9-4CD8-974C-57F61BCA51FD}"/>
      </w:docPartPr>
      <w:docPartBody>
        <w:p w:rsidR="001701D9" w:rsidRDefault="000F64D9" w:rsidP="000F64D9">
          <w:pPr>
            <w:pStyle w:val="B5F8ACF2E47D426D9FFA1EE3BFE2D2B0"/>
          </w:pPr>
          <w:r w:rsidRPr="00065FE3">
            <w:rPr>
              <w:rStyle w:val="Besedilooznabemesta"/>
              <w:rFonts w:cstheme="minorHAnsi"/>
            </w:rPr>
            <w:t>Vpišite besedilo.</w:t>
          </w:r>
        </w:p>
      </w:docPartBody>
    </w:docPart>
    <w:docPart>
      <w:docPartPr>
        <w:name w:val="50167BFFF2AE4F7697F51127E144C58D"/>
        <w:category>
          <w:name w:val="Splošno"/>
          <w:gallery w:val="placeholder"/>
        </w:category>
        <w:types>
          <w:type w:val="bbPlcHdr"/>
        </w:types>
        <w:behaviors>
          <w:behavior w:val="content"/>
        </w:behaviors>
        <w:guid w:val="{C8F64CD2-3E7E-4EFC-A57F-89B314B873D3}"/>
      </w:docPartPr>
      <w:docPartBody>
        <w:p w:rsidR="001701D9" w:rsidRDefault="000F64D9" w:rsidP="000F64D9">
          <w:pPr>
            <w:pStyle w:val="50167BFFF2AE4F7697F51127E144C58D"/>
          </w:pPr>
          <w:r w:rsidRPr="00065FE3">
            <w:rPr>
              <w:rStyle w:val="Besedilooznabemesta"/>
              <w:rFonts w:cstheme="minorHAnsi"/>
            </w:rPr>
            <w:t>Vpišite besedilo.</w:t>
          </w:r>
        </w:p>
      </w:docPartBody>
    </w:docPart>
    <w:docPart>
      <w:docPartPr>
        <w:name w:val="31D939890FA340CB94BD0822A284A57A"/>
        <w:category>
          <w:name w:val="Splošno"/>
          <w:gallery w:val="placeholder"/>
        </w:category>
        <w:types>
          <w:type w:val="bbPlcHdr"/>
        </w:types>
        <w:behaviors>
          <w:behavior w:val="content"/>
        </w:behaviors>
        <w:guid w:val="{B39F9950-ABF1-41AF-9440-A57F605C7A3F}"/>
      </w:docPartPr>
      <w:docPartBody>
        <w:p w:rsidR="001701D9" w:rsidRDefault="000F64D9" w:rsidP="000F64D9">
          <w:pPr>
            <w:pStyle w:val="31D939890FA340CB94BD0822A284A57A"/>
          </w:pPr>
          <w:r w:rsidRPr="00065FE3">
            <w:rPr>
              <w:rStyle w:val="Besedilooznabemesta"/>
              <w:rFonts w:cstheme="minorHAnsi"/>
            </w:rPr>
            <w:t>Vpišite besedilo.</w:t>
          </w:r>
        </w:p>
      </w:docPartBody>
    </w:docPart>
    <w:docPart>
      <w:docPartPr>
        <w:name w:val="B70A9AC6C996406FA36D771E789EDB68"/>
        <w:category>
          <w:name w:val="Splošno"/>
          <w:gallery w:val="placeholder"/>
        </w:category>
        <w:types>
          <w:type w:val="bbPlcHdr"/>
        </w:types>
        <w:behaviors>
          <w:behavior w:val="content"/>
        </w:behaviors>
        <w:guid w:val="{C48A09C3-D901-4182-8D24-CEBC8776310A}"/>
      </w:docPartPr>
      <w:docPartBody>
        <w:p w:rsidR="001701D9" w:rsidRDefault="000F64D9" w:rsidP="000F64D9">
          <w:pPr>
            <w:pStyle w:val="B70A9AC6C996406FA36D771E789EDB68"/>
          </w:pPr>
          <w:r w:rsidRPr="00065FE3">
            <w:rPr>
              <w:rStyle w:val="Besedilooznabemesta"/>
              <w:rFonts w:cstheme="minorHAnsi"/>
            </w:rPr>
            <w:t>Vpišite besedilo.</w:t>
          </w:r>
        </w:p>
      </w:docPartBody>
    </w:docPart>
    <w:docPart>
      <w:docPartPr>
        <w:name w:val="C2B8CF2822664E05B7F00346557D8815"/>
        <w:category>
          <w:name w:val="Splošno"/>
          <w:gallery w:val="placeholder"/>
        </w:category>
        <w:types>
          <w:type w:val="bbPlcHdr"/>
        </w:types>
        <w:behaviors>
          <w:behavior w:val="content"/>
        </w:behaviors>
        <w:guid w:val="{CE5B768D-FBDC-46BC-A1A6-E604E7C5B6D0}"/>
      </w:docPartPr>
      <w:docPartBody>
        <w:p w:rsidR="001701D9" w:rsidRDefault="000F64D9" w:rsidP="000F64D9">
          <w:pPr>
            <w:pStyle w:val="C2B8CF2822664E05B7F00346557D8815"/>
          </w:pPr>
          <w:r w:rsidRPr="00065FE3">
            <w:rPr>
              <w:rStyle w:val="Besedilooznabemesta"/>
              <w:rFonts w:cstheme="minorHAnsi"/>
            </w:rPr>
            <w:t>Vpišite besedilo.</w:t>
          </w:r>
        </w:p>
      </w:docPartBody>
    </w:docPart>
    <w:docPart>
      <w:docPartPr>
        <w:name w:val="0007E314EEDE49ABA431617302DFF2EC"/>
        <w:category>
          <w:name w:val="Splošno"/>
          <w:gallery w:val="placeholder"/>
        </w:category>
        <w:types>
          <w:type w:val="bbPlcHdr"/>
        </w:types>
        <w:behaviors>
          <w:behavior w:val="content"/>
        </w:behaviors>
        <w:guid w:val="{64532F28-0EE4-451D-BD77-585E2950DDEC}"/>
      </w:docPartPr>
      <w:docPartBody>
        <w:p w:rsidR="001701D9" w:rsidRDefault="000F64D9" w:rsidP="000F64D9">
          <w:pPr>
            <w:pStyle w:val="0007E314EEDE49ABA431617302DFF2EC"/>
          </w:pPr>
          <w:r w:rsidRPr="00065FE3">
            <w:rPr>
              <w:rStyle w:val="Besedilooznabemesta"/>
              <w:rFonts w:cstheme="minorHAnsi"/>
            </w:rPr>
            <w:t>Vpišite besedilo.</w:t>
          </w:r>
        </w:p>
      </w:docPartBody>
    </w:docPart>
    <w:docPart>
      <w:docPartPr>
        <w:name w:val="CD486D98F8BF4EC7AA59C624599C16A8"/>
        <w:category>
          <w:name w:val="Splošno"/>
          <w:gallery w:val="placeholder"/>
        </w:category>
        <w:types>
          <w:type w:val="bbPlcHdr"/>
        </w:types>
        <w:behaviors>
          <w:behavior w:val="content"/>
        </w:behaviors>
        <w:guid w:val="{4247F784-1596-4AE9-A0DA-DEA7AB6A6268}"/>
      </w:docPartPr>
      <w:docPartBody>
        <w:p w:rsidR="001701D9" w:rsidRDefault="000F64D9" w:rsidP="000F64D9">
          <w:pPr>
            <w:pStyle w:val="CD486D98F8BF4EC7AA59C624599C16A8"/>
          </w:pPr>
          <w:r w:rsidRPr="00065FE3">
            <w:rPr>
              <w:rStyle w:val="Besedilooznabemesta"/>
              <w:rFonts w:cstheme="minorHAnsi"/>
            </w:rPr>
            <w:t>Vpišite besedilo.</w:t>
          </w:r>
        </w:p>
      </w:docPartBody>
    </w:docPart>
    <w:docPart>
      <w:docPartPr>
        <w:name w:val="A6DA90E42A1843EAAC59635BD23C5D30"/>
        <w:category>
          <w:name w:val="Splošno"/>
          <w:gallery w:val="placeholder"/>
        </w:category>
        <w:types>
          <w:type w:val="bbPlcHdr"/>
        </w:types>
        <w:behaviors>
          <w:behavior w:val="content"/>
        </w:behaviors>
        <w:guid w:val="{21AEDDFC-7295-4A5B-9CBE-A3021B7923A8}"/>
      </w:docPartPr>
      <w:docPartBody>
        <w:p w:rsidR="001701D9" w:rsidRDefault="000F64D9" w:rsidP="000F64D9">
          <w:pPr>
            <w:pStyle w:val="A6DA90E42A1843EAAC59635BD23C5D30"/>
          </w:pPr>
          <w:r w:rsidRPr="00065FE3">
            <w:rPr>
              <w:rStyle w:val="Besedilooznabemesta"/>
              <w:rFonts w:cstheme="minorHAnsi"/>
            </w:rPr>
            <w:t>Vpišite besedilo.</w:t>
          </w:r>
        </w:p>
      </w:docPartBody>
    </w:docPart>
    <w:docPart>
      <w:docPartPr>
        <w:name w:val="3558ED83E05F479E94F48B3525A7E396"/>
        <w:category>
          <w:name w:val="Splošno"/>
          <w:gallery w:val="placeholder"/>
        </w:category>
        <w:types>
          <w:type w:val="bbPlcHdr"/>
        </w:types>
        <w:behaviors>
          <w:behavior w:val="content"/>
        </w:behaviors>
        <w:guid w:val="{F27AAC51-23EE-4059-BA64-BE0973A83BB0}"/>
      </w:docPartPr>
      <w:docPartBody>
        <w:p w:rsidR="001701D9" w:rsidRDefault="000F64D9" w:rsidP="000F64D9">
          <w:pPr>
            <w:pStyle w:val="3558ED83E05F479E94F48B3525A7E396"/>
          </w:pPr>
          <w:r w:rsidRPr="00065FE3">
            <w:rPr>
              <w:rStyle w:val="Besedilooznabemesta"/>
              <w:rFonts w:cstheme="minorHAnsi"/>
            </w:rPr>
            <w:t>Vpišite besedilo.</w:t>
          </w:r>
        </w:p>
      </w:docPartBody>
    </w:docPart>
    <w:docPart>
      <w:docPartPr>
        <w:name w:val="E6539A060D814AD59EF07BF6BC9E6AEA"/>
        <w:category>
          <w:name w:val="Splošno"/>
          <w:gallery w:val="placeholder"/>
        </w:category>
        <w:types>
          <w:type w:val="bbPlcHdr"/>
        </w:types>
        <w:behaviors>
          <w:behavior w:val="content"/>
        </w:behaviors>
        <w:guid w:val="{42EB8907-7BC1-4605-A3BB-81846D0D7054}"/>
      </w:docPartPr>
      <w:docPartBody>
        <w:p w:rsidR="001701D9" w:rsidRDefault="000F64D9" w:rsidP="000F64D9">
          <w:pPr>
            <w:pStyle w:val="E6539A060D814AD59EF07BF6BC9E6AEA"/>
          </w:pPr>
          <w:r w:rsidRPr="00065FE3">
            <w:rPr>
              <w:rStyle w:val="Besedilooznabemesta"/>
              <w:rFonts w:cstheme="minorHAnsi"/>
            </w:rPr>
            <w:t>Vpišite besedilo.</w:t>
          </w:r>
        </w:p>
      </w:docPartBody>
    </w:docPart>
    <w:docPart>
      <w:docPartPr>
        <w:name w:val="50F79713FA7845B689174447D082D1D3"/>
        <w:category>
          <w:name w:val="Splošno"/>
          <w:gallery w:val="placeholder"/>
        </w:category>
        <w:types>
          <w:type w:val="bbPlcHdr"/>
        </w:types>
        <w:behaviors>
          <w:behavior w:val="content"/>
        </w:behaviors>
        <w:guid w:val="{5B5A5702-895A-4A93-AC5F-C3FD30441D87}"/>
      </w:docPartPr>
      <w:docPartBody>
        <w:p w:rsidR="001701D9" w:rsidRDefault="000F64D9" w:rsidP="000F64D9">
          <w:pPr>
            <w:pStyle w:val="50F79713FA7845B689174447D082D1D3"/>
          </w:pPr>
          <w:r w:rsidRPr="00065FE3">
            <w:rPr>
              <w:rStyle w:val="Besedilooznabemesta"/>
              <w:rFonts w:cstheme="minorHAnsi"/>
            </w:rPr>
            <w:t>Vpišite besedilo.</w:t>
          </w:r>
        </w:p>
      </w:docPartBody>
    </w:docPart>
    <w:docPart>
      <w:docPartPr>
        <w:name w:val="782F53B59AD84FAD9AA511ED0D68E42B"/>
        <w:category>
          <w:name w:val="Splošno"/>
          <w:gallery w:val="placeholder"/>
        </w:category>
        <w:types>
          <w:type w:val="bbPlcHdr"/>
        </w:types>
        <w:behaviors>
          <w:behavior w:val="content"/>
        </w:behaviors>
        <w:guid w:val="{86B2D3FA-7C77-4EF4-9097-4856E2E28F48}"/>
      </w:docPartPr>
      <w:docPartBody>
        <w:p w:rsidR="001701D9" w:rsidRDefault="000F64D9" w:rsidP="000F64D9">
          <w:pPr>
            <w:pStyle w:val="782F53B59AD84FAD9AA511ED0D68E42B"/>
          </w:pPr>
          <w:r w:rsidRPr="00065FE3">
            <w:rPr>
              <w:rStyle w:val="Besedilooznabemesta"/>
              <w:rFonts w:cstheme="minorHAnsi"/>
            </w:rPr>
            <w:t>Vpišite besedilo.</w:t>
          </w:r>
        </w:p>
      </w:docPartBody>
    </w:docPart>
    <w:docPart>
      <w:docPartPr>
        <w:name w:val="F9929E8EE76A485698605334B25A87BC"/>
        <w:category>
          <w:name w:val="Splošno"/>
          <w:gallery w:val="placeholder"/>
        </w:category>
        <w:types>
          <w:type w:val="bbPlcHdr"/>
        </w:types>
        <w:behaviors>
          <w:behavior w:val="content"/>
        </w:behaviors>
        <w:guid w:val="{4C9949BE-9A83-4BA8-A21A-FBE6E1477098}"/>
      </w:docPartPr>
      <w:docPartBody>
        <w:p w:rsidR="001701D9" w:rsidRDefault="000F64D9" w:rsidP="000F64D9">
          <w:pPr>
            <w:pStyle w:val="F9929E8EE76A485698605334B25A87BC"/>
          </w:pPr>
          <w:r w:rsidRPr="00065FE3">
            <w:rPr>
              <w:rStyle w:val="Besedilooznabemesta"/>
              <w:rFonts w:cstheme="minorHAnsi"/>
            </w:rPr>
            <w:t>Vpišite besedilo.</w:t>
          </w:r>
        </w:p>
      </w:docPartBody>
    </w:docPart>
    <w:docPart>
      <w:docPartPr>
        <w:name w:val="156F6DBBB07F4D6AB9265A370550E70A"/>
        <w:category>
          <w:name w:val="Splošno"/>
          <w:gallery w:val="placeholder"/>
        </w:category>
        <w:types>
          <w:type w:val="bbPlcHdr"/>
        </w:types>
        <w:behaviors>
          <w:behavior w:val="content"/>
        </w:behaviors>
        <w:guid w:val="{0F5FDF70-D7A2-47E5-9C0C-BD619C6C23C3}"/>
      </w:docPartPr>
      <w:docPartBody>
        <w:p w:rsidR="001701D9" w:rsidRDefault="000F64D9" w:rsidP="000F64D9">
          <w:pPr>
            <w:pStyle w:val="156F6DBBB07F4D6AB9265A370550E70A"/>
          </w:pPr>
          <w:r w:rsidRPr="00065FE3">
            <w:rPr>
              <w:rStyle w:val="Besedilooznabemesta"/>
              <w:rFonts w:cstheme="minorHAnsi"/>
            </w:rPr>
            <w:t>Vpišite besedilo.</w:t>
          </w:r>
        </w:p>
      </w:docPartBody>
    </w:docPart>
    <w:docPart>
      <w:docPartPr>
        <w:name w:val="D67A16C46DD84D418DF4C2354E60F9F9"/>
        <w:category>
          <w:name w:val="Splošno"/>
          <w:gallery w:val="placeholder"/>
        </w:category>
        <w:types>
          <w:type w:val="bbPlcHdr"/>
        </w:types>
        <w:behaviors>
          <w:behavior w:val="content"/>
        </w:behaviors>
        <w:guid w:val="{0B4BA134-3525-4C25-9700-A3645F798CAD}"/>
      </w:docPartPr>
      <w:docPartBody>
        <w:p w:rsidR="001701D9" w:rsidRDefault="000F64D9" w:rsidP="000F64D9">
          <w:pPr>
            <w:pStyle w:val="D67A16C46DD84D418DF4C2354E60F9F9"/>
          </w:pPr>
          <w:r w:rsidRPr="00065FE3">
            <w:rPr>
              <w:rStyle w:val="Besedilooznabemesta"/>
              <w:rFonts w:cstheme="minorHAnsi"/>
            </w:rPr>
            <w:t>Vpišite besedilo.</w:t>
          </w:r>
        </w:p>
      </w:docPartBody>
    </w:docPart>
    <w:docPart>
      <w:docPartPr>
        <w:name w:val="3D7669278D46498C9F17D276F03333C1"/>
        <w:category>
          <w:name w:val="Splošno"/>
          <w:gallery w:val="placeholder"/>
        </w:category>
        <w:types>
          <w:type w:val="bbPlcHdr"/>
        </w:types>
        <w:behaviors>
          <w:behavior w:val="content"/>
        </w:behaviors>
        <w:guid w:val="{EA7C1D7D-0DC4-436C-B73D-6E4687484A56}"/>
      </w:docPartPr>
      <w:docPartBody>
        <w:p w:rsidR="001701D9" w:rsidRDefault="000F64D9" w:rsidP="000F64D9">
          <w:pPr>
            <w:pStyle w:val="3D7669278D46498C9F17D276F03333C1"/>
          </w:pPr>
          <w:r w:rsidRPr="00065FE3">
            <w:rPr>
              <w:rStyle w:val="Besedilooznabemesta"/>
              <w:rFonts w:cstheme="minorHAnsi"/>
            </w:rPr>
            <w:t>Vpišite besedilo.</w:t>
          </w:r>
        </w:p>
      </w:docPartBody>
    </w:docPart>
    <w:docPart>
      <w:docPartPr>
        <w:name w:val="E3AA7D3F2F2D4FDD99715555B871B4AB"/>
        <w:category>
          <w:name w:val="Splošno"/>
          <w:gallery w:val="placeholder"/>
        </w:category>
        <w:types>
          <w:type w:val="bbPlcHdr"/>
        </w:types>
        <w:behaviors>
          <w:behavior w:val="content"/>
        </w:behaviors>
        <w:guid w:val="{D5928AAA-BB6F-4E71-996F-3DAE1D622846}"/>
      </w:docPartPr>
      <w:docPartBody>
        <w:p w:rsidR="001701D9" w:rsidRDefault="000F64D9" w:rsidP="000F64D9">
          <w:pPr>
            <w:pStyle w:val="E3AA7D3F2F2D4FDD99715555B871B4AB"/>
          </w:pPr>
          <w:r w:rsidRPr="00065FE3">
            <w:rPr>
              <w:rStyle w:val="Besedilooznabemesta"/>
              <w:rFonts w:cstheme="minorHAnsi"/>
            </w:rPr>
            <w:t>Vpišite besedilo.</w:t>
          </w:r>
        </w:p>
      </w:docPartBody>
    </w:docPart>
    <w:docPart>
      <w:docPartPr>
        <w:name w:val="358476A931054638B8B07875DE9908F5"/>
        <w:category>
          <w:name w:val="Splošno"/>
          <w:gallery w:val="placeholder"/>
        </w:category>
        <w:types>
          <w:type w:val="bbPlcHdr"/>
        </w:types>
        <w:behaviors>
          <w:behavior w:val="content"/>
        </w:behaviors>
        <w:guid w:val="{1050C456-630B-42CC-AA18-929D122324FF}"/>
      </w:docPartPr>
      <w:docPartBody>
        <w:p w:rsidR="001701D9" w:rsidRDefault="000F64D9" w:rsidP="000F64D9">
          <w:pPr>
            <w:pStyle w:val="358476A931054638B8B07875DE9908F5"/>
          </w:pPr>
          <w:r w:rsidRPr="00065FE3">
            <w:rPr>
              <w:rStyle w:val="Besedilooznabemesta"/>
              <w:rFonts w:cstheme="minorHAnsi"/>
            </w:rPr>
            <w:t>Vpišite besedilo.</w:t>
          </w:r>
        </w:p>
      </w:docPartBody>
    </w:docPart>
    <w:docPart>
      <w:docPartPr>
        <w:name w:val="9545F761B5494CD99DB19DC4E5588807"/>
        <w:category>
          <w:name w:val="Splošno"/>
          <w:gallery w:val="placeholder"/>
        </w:category>
        <w:types>
          <w:type w:val="bbPlcHdr"/>
        </w:types>
        <w:behaviors>
          <w:behavior w:val="content"/>
        </w:behaviors>
        <w:guid w:val="{7172CFB4-55CF-4534-93D6-F7054AC3C1CE}"/>
      </w:docPartPr>
      <w:docPartBody>
        <w:p w:rsidR="001701D9" w:rsidRDefault="000F64D9" w:rsidP="000F64D9">
          <w:pPr>
            <w:pStyle w:val="9545F761B5494CD99DB19DC4E5588807"/>
          </w:pPr>
          <w:r w:rsidRPr="00065FE3">
            <w:rPr>
              <w:rStyle w:val="Besedilooznabemesta"/>
              <w:rFonts w:cstheme="minorHAnsi"/>
            </w:rPr>
            <w:t>Vpišite besedilo.</w:t>
          </w:r>
        </w:p>
      </w:docPartBody>
    </w:docPart>
    <w:docPart>
      <w:docPartPr>
        <w:name w:val="790BC2F54B754C48963B645276A38EFF"/>
        <w:category>
          <w:name w:val="Splošno"/>
          <w:gallery w:val="placeholder"/>
        </w:category>
        <w:types>
          <w:type w:val="bbPlcHdr"/>
        </w:types>
        <w:behaviors>
          <w:behavior w:val="content"/>
        </w:behaviors>
        <w:guid w:val="{E69EDD21-9B60-4E84-8109-0038E058DA2A}"/>
      </w:docPartPr>
      <w:docPartBody>
        <w:p w:rsidR="001701D9" w:rsidRDefault="000F64D9" w:rsidP="000F64D9">
          <w:pPr>
            <w:pStyle w:val="790BC2F54B754C48963B645276A38EFF"/>
          </w:pPr>
          <w:r w:rsidRPr="00065FE3">
            <w:rPr>
              <w:rStyle w:val="Besedilooznabemesta"/>
              <w:rFonts w:cstheme="minorHAnsi"/>
            </w:rPr>
            <w:t>Vpišite besedilo.</w:t>
          </w:r>
        </w:p>
      </w:docPartBody>
    </w:docPart>
    <w:docPart>
      <w:docPartPr>
        <w:name w:val="D05897FC681C4AFD8AEA8B68E4BD2102"/>
        <w:category>
          <w:name w:val="Splošno"/>
          <w:gallery w:val="placeholder"/>
        </w:category>
        <w:types>
          <w:type w:val="bbPlcHdr"/>
        </w:types>
        <w:behaviors>
          <w:behavior w:val="content"/>
        </w:behaviors>
        <w:guid w:val="{96D61B57-476A-474A-9CA0-F496F214263B}"/>
      </w:docPartPr>
      <w:docPartBody>
        <w:p w:rsidR="001701D9" w:rsidRDefault="000F64D9" w:rsidP="000F64D9">
          <w:pPr>
            <w:pStyle w:val="D05897FC681C4AFD8AEA8B68E4BD2102"/>
          </w:pPr>
          <w:r w:rsidRPr="00065FE3">
            <w:rPr>
              <w:rStyle w:val="Besedilooznabemesta"/>
              <w:rFonts w:cstheme="minorHAnsi"/>
            </w:rPr>
            <w:t>Vpišite besedilo.</w:t>
          </w:r>
        </w:p>
      </w:docPartBody>
    </w:docPart>
    <w:docPart>
      <w:docPartPr>
        <w:name w:val="5C6EE4F4054E4B139BDB54331AC25EC6"/>
        <w:category>
          <w:name w:val="Splošno"/>
          <w:gallery w:val="placeholder"/>
        </w:category>
        <w:types>
          <w:type w:val="bbPlcHdr"/>
        </w:types>
        <w:behaviors>
          <w:behavior w:val="content"/>
        </w:behaviors>
        <w:guid w:val="{7084E79A-35E0-41AB-BE46-7AB284352591}"/>
      </w:docPartPr>
      <w:docPartBody>
        <w:p w:rsidR="001701D9" w:rsidRDefault="000F64D9" w:rsidP="000F64D9">
          <w:pPr>
            <w:pStyle w:val="5C6EE4F4054E4B139BDB54331AC25EC6"/>
          </w:pPr>
          <w:r w:rsidRPr="00065FE3">
            <w:rPr>
              <w:rStyle w:val="Besedilooznabemesta"/>
              <w:rFonts w:cstheme="minorHAnsi"/>
            </w:rPr>
            <w:t>Vpišite besedilo.</w:t>
          </w:r>
        </w:p>
      </w:docPartBody>
    </w:docPart>
    <w:docPart>
      <w:docPartPr>
        <w:name w:val="7361FF60D89B4F1BB581024F8263551A"/>
        <w:category>
          <w:name w:val="Splošno"/>
          <w:gallery w:val="placeholder"/>
        </w:category>
        <w:types>
          <w:type w:val="bbPlcHdr"/>
        </w:types>
        <w:behaviors>
          <w:behavior w:val="content"/>
        </w:behaviors>
        <w:guid w:val="{10D65179-9050-4656-AE86-7966AC5DB941}"/>
      </w:docPartPr>
      <w:docPartBody>
        <w:p w:rsidR="001701D9" w:rsidRDefault="000F64D9" w:rsidP="000F64D9">
          <w:pPr>
            <w:pStyle w:val="7361FF60D89B4F1BB581024F8263551A"/>
          </w:pPr>
          <w:r w:rsidRPr="00065FE3">
            <w:rPr>
              <w:rStyle w:val="Besedilooznabemesta"/>
              <w:rFonts w:cstheme="minorHAnsi"/>
            </w:rPr>
            <w:t>Vpišite besedilo.</w:t>
          </w:r>
        </w:p>
      </w:docPartBody>
    </w:docPart>
    <w:docPart>
      <w:docPartPr>
        <w:name w:val="767304F608704499ADD44150917EEFE0"/>
        <w:category>
          <w:name w:val="Splošno"/>
          <w:gallery w:val="placeholder"/>
        </w:category>
        <w:types>
          <w:type w:val="bbPlcHdr"/>
        </w:types>
        <w:behaviors>
          <w:behavior w:val="content"/>
        </w:behaviors>
        <w:guid w:val="{7F9546BB-5F41-4E8C-9F4B-EC1F10404A14}"/>
      </w:docPartPr>
      <w:docPartBody>
        <w:p w:rsidR="001701D9" w:rsidRDefault="000F64D9" w:rsidP="000F64D9">
          <w:pPr>
            <w:pStyle w:val="767304F608704499ADD44150917EEFE0"/>
          </w:pPr>
          <w:r w:rsidRPr="00065FE3">
            <w:rPr>
              <w:rStyle w:val="Besedilooznabemesta"/>
              <w:rFonts w:cstheme="minorHAnsi"/>
            </w:rPr>
            <w:t>Vpišite besedilo.</w:t>
          </w:r>
        </w:p>
      </w:docPartBody>
    </w:docPart>
    <w:docPart>
      <w:docPartPr>
        <w:name w:val="6AA76B7822F94435AA1286F947633DF0"/>
        <w:category>
          <w:name w:val="Splošno"/>
          <w:gallery w:val="placeholder"/>
        </w:category>
        <w:types>
          <w:type w:val="bbPlcHdr"/>
        </w:types>
        <w:behaviors>
          <w:behavior w:val="content"/>
        </w:behaviors>
        <w:guid w:val="{D49D4184-3F5B-4B9E-9283-5E41930B78E0}"/>
      </w:docPartPr>
      <w:docPartBody>
        <w:p w:rsidR="001701D9" w:rsidRDefault="000F64D9" w:rsidP="000F64D9">
          <w:pPr>
            <w:pStyle w:val="6AA76B7822F94435AA1286F947633DF0"/>
          </w:pPr>
          <w:r w:rsidRPr="00065FE3">
            <w:rPr>
              <w:rStyle w:val="Besedilooznabemesta"/>
              <w:rFonts w:cstheme="minorHAnsi"/>
            </w:rPr>
            <w:t>Vpišite besedilo.</w:t>
          </w:r>
        </w:p>
      </w:docPartBody>
    </w:docPart>
    <w:docPart>
      <w:docPartPr>
        <w:name w:val="67C55A15DE0A43DA98EDAB38763FDAE7"/>
        <w:category>
          <w:name w:val="Splošno"/>
          <w:gallery w:val="placeholder"/>
        </w:category>
        <w:types>
          <w:type w:val="bbPlcHdr"/>
        </w:types>
        <w:behaviors>
          <w:behavior w:val="content"/>
        </w:behaviors>
        <w:guid w:val="{BF1DC4E4-4A64-41F9-90FE-4981DB6F449D}"/>
      </w:docPartPr>
      <w:docPartBody>
        <w:p w:rsidR="001701D9" w:rsidRDefault="000F64D9" w:rsidP="000F64D9">
          <w:pPr>
            <w:pStyle w:val="67C55A15DE0A43DA98EDAB38763FDAE7"/>
          </w:pPr>
          <w:r w:rsidRPr="00065FE3">
            <w:rPr>
              <w:rStyle w:val="Besedilooznabemesta"/>
              <w:rFonts w:cstheme="minorHAnsi"/>
            </w:rPr>
            <w:t>Vpišite besedilo.</w:t>
          </w:r>
        </w:p>
      </w:docPartBody>
    </w:docPart>
    <w:docPart>
      <w:docPartPr>
        <w:name w:val="EE0BD9EDABFC4A3784F0D1042A6E4BC3"/>
        <w:category>
          <w:name w:val="Splošno"/>
          <w:gallery w:val="placeholder"/>
        </w:category>
        <w:types>
          <w:type w:val="bbPlcHdr"/>
        </w:types>
        <w:behaviors>
          <w:behavior w:val="content"/>
        </w:behaviors>
        <w:guid w:val="{10D427BC-C23C-4BF5-B004-75AD30AF07C1}"/>
      </w:docPartPr>
      <w:docPartBody>
        <w:p w:rsidR="001701D9" w:rsidRDefault="000F64D9" w:rsidP="000F64D9">
          <w:pPr>
            <w:pStyle w:val="EE0BD9EDABFC4A3784F0D1042A6E4BC3"/>
          </w:pPr>
          <w:r w:rsidRPr="00065FE3">
            <w:rPr>
              <w:rStyle w:val="Besedilooznabemesta"/>
              <w:rFonts w:cstheme="minorHAnsi"/>
            </w:rPr>
            <w:t>Vpišite besedilo.</w:t>
          </w:r>
        </w:p>
      </w:docPartBody>
    </w:docPart>
    <w:docPart>
      <w:docPartPr>
        <w:name w:val="CD16367E668D4A819223DEB36BE8A5D1"/>
        <w:category>
          <w:name w:val="Splošno"/>
          <w:gallery w:val="placeholder"/>
        </w:category>
        <w:types>
          <w:type w:val="bbPlcHdr"/>
        </w:types>
        <w:behaviors>
          <w:behavior w:val="content"/>
        </w:behaviors>
        <w:guid w:val="{DE0AE9F8-B3F7-4345-8A04-CA1BC2D73126}"/>
      </w:docPartPr>
      <w:docPartBody>
        <w:p w:rsidR="001701D9" w:rsidRDefault="000F64D9" w:rsidP="000F64D9">
          <w:pPr>
            <w:pStyle w:val="CD16367E668D4A819223DEB36BE8A5D1"/>
          </w:pPr>
          <w:r w:rsidRPr="00065FE3">
            <w:rPr>
              <w:rStyle w:val="Besedilooznabemesta"/>
              <w:rFonts w:cstheme="minorHAnsi"/>
            </w:rPr>
            <w:t>Vpišite besedilo.</w:t>
          </w:r>
        </w:p>
      </w:docPartBody>
    </w:docPart>
    <w:docPart>
      <w:docPartPr>
        <w:name w:val="96FD5967F09A41A2AC9B41B8600ADE85"/>
        <w:category>
          <w:name w:val="Splošno"/>
          <w:gallery w:val="placeholder"/>
        </w:category>
        <w:types>
          <w:type w:val="bbPlcHdr"/>
        </w:types>
        <w:behaviors>
          <w:behavior w:val="content"/>
        </w:behaviors>
        <w:guid w:val="{C0FEA671-D40E-4345-844D-E2AEAAF87976}"/>
      </w:docPartPr>
      <w:docPartBody>
        <w:p w:rsidR="001701D9" w:rsidRDefault="000F64D9" w:rsidP="000F64D9">
          <w:pPr>
            <w:pStyle w:val="96FD5967F09A41A2AC9B41B8600ADE85"/>
          </w:pPr>
          <w:r w:rsidRPr="00065FE3">
            <w:rPr>
              <w:rStyle w:val="Besedilooznabemesta"/>
              <w:rFonts w:cstheme="minorHAnsi"/>
            </w:rPr>
            <w:t>Vpišite besedilo.</w:t>
          </w:r>
        </w:p>
      </w:docPartBody>
    </w:docPart>
    <w:docPart>
      <w:docPartPr>
        <w:name w:val="136305741A514F1F87C2DAE67F10CBA6"/>
        <w:category>
          <w:name w:val="Splošno"/>
          <w:gallery w:val="placeholder"/>
        </w:category>
        <w:types>
          <w:type w:val="bbPlcHdr"/>
        </w:types>
        <w:behaviors>
          <w:behavior w:val="content"/>
        </w:behaviors>
        <w:guid w:val="{7C72A605-FE5B-4E50-A1E1-A45B3810FB96}"/>
      </w:docPartPr>
      <w:docPartBody>
        <w:p w:rsidR="001701D9" w:rsidRDefault="000F64D9" w:rsidP="000F64D9">
          <w:pPr>
            <w:pStyle w:val="136305741A514F1F87C2DAE67F10CBA6"/>
          </w:pPr>
          <w:r w:rsidRPr="00065FE3">
            <w:rPr>
              <w:rStyle w:val="Besedilooznabemesta"/>
              <w:rFonts w:cstheme="minorHAnsi"/>
            </w:rPr>
            <w:t>Vpišite besedilo.</w:t>
          </w:r>
        </w:p>
      </w:docPartBody>
    </w:docPart>
    <w:docPart>
      <w:docPartPr>
        <w:name w:val="E2FD468C4224407FA11FA8A60011C78E"/>
        <w:category>
          <w:name w:val="Splošno"/>
          <w:gallery w:val="placeholder"/>
        </w:category>
        <w:types>
          <w:type w:val="bbPlcHdr"/>
        </w:types>
        <w:behaviors>
          <w:behavior w:val="content"/>
        </w:behaviors>
        <w:guid w:val="{31835CC3-36CF-4611-8E26-DB45ABE91EA6}"/>
      </w:docPartPr>
      <w:docPartBody>
        <w:p w:rsidR="001701D9" w:rsidRDefault="000F64D9" w:rsidP="000F64D9">
          <w:pPr>
            <w:pStyle w:val="E2FD468C4224407FA11FA8A60011C78E"/>
          </w:pPr>
          <w:r w:rsidRPr="00065FE3">
            <w:rPr>
              <w:rStyle w:val="Besedilooznabemesta"/>
              <w:rFonts w:cstheme="minorHAnsi"/>
            </w:rPr>
            <w:t>Vpišite besedilo.</w:t>
          </w:r>
        </w:p>
      </w:docPartBody>
    </w:docPart>
    <w:docPart>
      <w:docPartPr>
        <w:name w:val="0BB419C53C4542B89D703DDE24148118"/>
        <w:category>
          <w:name w:val="Splošno"/>
          <w:gallery w:val="placeholder"/>
        </w:category>
        <w:types>
          <w:type w:val="bbPlcHdr"/>
        </w:types>
        <w:behaviors>
          <w:behavior w:val="content"/>
        </w:behaviors>
        <w:guid w:val="{B718C1EF-C838-4B20-A63C-C3644C230F86}"/>
      </w:docPartPr>
      <w:docPartBody>
        <w:p w:rsidR="001701D9" w:rsidRDefault="000F64D9" w:rsidP="000F64D9">
          <w:pPr>
            <w:pStyle w:val="0BB419C53C4542B89D703DDE24148118"/>
          </w:pPr>
          <w:r w:rsidRPr="00065FE3">
            <w:rPr>
              <w:rStyle w:val="Besedilooznabemesta"/>
              <w:rFonts w:cstheme="minorHAnsi"/>
            </w:rPr>
            <w:t>Vpišite besedilo.</w:t>
          </w:r>
        </w:p>
      </w:docPartBody>
    </w:docPart>
    <w:docPart>
      <w:docPartPr>
        <w:name w:val="0DE0D859AB3948BBB4BA9A977B999561"/>
        <w:category>
          <w:name w:val="Splošno"/>
          <w:gallery w:val="placeholder"/>
        </w:category>
        <w:types>
          <w:type w:val="bbPlcHdr"/>
        </w:types>
        <w:behaviors>
          <w:behavior w:val="content"/>
        </w:behaviors>
        <w:guid w:val="{8E9A8763-E96C-4909-B182-8CF75333B1D8}"/>
      </w:docPartPr>
      <w:docPartBody>
        <w:p w:rsidR="001701D9" w:rsidRDefault="000F64D9" w:rsidP="000F64D9">
          <w:pPr>
            <w:pStyle w:val="0DE0D859AB3948BBB4BA9A977B999561"/>
          </w:pPr>
          <w:r w:rsidRPr="00065FE3">
            <w:rPr>
              <w:rStyle w:val="Besedilooznabemesta"/>
              <w:rFonts w:cstheme="minorHAnsi"/>
            </w:rPr>
            <w:t>Vpišite besedilo.</w:t>
          </w:r>
        </w:p>
      </w:docPartBody>
    </w:docPart>
    <w:docPart>
      <w:docPartPr>
        <w:name w:val="7087FDC40CED4AD880A3C80ADDA2D3A0"/>
        <w:category>
          <w:name w:val="Splošno"/>
          <w:gallery w:val="placeholder"/>
        </w:category>
        <w:types>
          <w:type w:val="bbPlcHdr"/>
        </w:types>
        <w:behaviors>
          <w:behavior w:val="content"/>
        </w:behaviors>
        <w:guid w:val="{3D908F3A-F0D7-4DE5-A777-14755539C74A}"/>
      </w:docPartPr>
      <w:docPartBody>
        <w:p w:rsidR="001701D9" w:rsidRDefault="000F64D9" w:rsidP="000F64D9">
          <w:pPr>
            <w:pStyle w:val="7087FDC40CED4AD880A3C80ADDA2D3A0"/>
          </w:pPr>
          <w:r w:rsidRPr="00065FE3">
            <w:rPr>
              <w:rStyle w:val="Besedilooznabemesta"/>
              <w:rFonts w:cstheme="minorHAnsi"/>
            </w:rPr>
            <w:t>Vpišite besedilo.</w:t>
          </w:r>
        </w:p>
      </w:docPartBody>
    </w:docPart>
    <w:docPart>
      <w:docPartPr>
        <w:name w:val="CEAD62791A1F4C8C864B3065C09C68BB"/>
        <w:category>
          <w:name w:val="Splošno"/>
          <w:gallery w:val="placeholder"/>
        </w:category>
        <w:types>
          <w:type w:val="bbPlcHdr"/>
        </w:types>
        <w:behaviors>
          <w:behavior w:val="content"/>
        </w:behaviors>
        <w:guid w:val="{9A8EB3A4-0D92-49F8-8E96-D9BCA3EAA352}"/>
      </w:docPartPr>
      <w:docPartBody>
        <w:p w:rsidR="001701D9" w:rsidRDefault="000F64D9" w:rsidP="000F64D9">
          <w:pPr>
            <w:pStyle w:val="CEAD62791A1F4C8C864B3065C09C68BB"/>
          </w:pPr>
          <w:r w:rsidRPr="00065FE3">
            <w:rPr>
              <w:rStyle w:val="Besedilooznabemesta"/>
              <w:rFonts w:cstheme="minorHAnsi"/>
            </w:rPr>
            <w:t>Vpišite besedilo.</w:t>
          </w:r>
        </w:p>
      </w:docPartBody>
    </w:docPart>
    <w:docPart>
      <w:docPartPr>
        <w:name w:val="B45977F84A22430E89C6E984896D41D7"/>
        <w:category>
          <w:name w:val="Splošno"/>
          <w:gallery w:val="placeholder"/>
        </w:category>
        <w:types>
          <w:type w:val="bbPlcHdr"/>
        </w:types>
        <w:behaviors>
          <w:behavior w:val="content"/>
        </w:behaviors>
        <w:guid w:val="{C7DC697C-C23A-43D3-B417-15346FB17B35}"/>
      </w:docPartPr>
      <w:docPartBody>
        <w:p w:rsidR="001701D9" w:rsidRDefault="000F64D9" w:rsidP="000F64D9">
          <w:pPr>
            <w:pStyle w:val="B45977F84A22430E89C6E984896D41D7"/>
          </w:pPr>
          <w:r w:rsidRPr="00065FE3">
            <w:rPr>
              <w:rStyle w:val="Besedilooznabemesta"/>
              <w:rFonts w:cstheme="minorHAnsi"/>
            </w:rPr>
            <w:t>Vpišite besedilo.</w:t>
          </w:r>
        </w:p>
      </w:docPartBody>
    </w:docPart>
    <w:docPart>
      <w:docPartPr>
        <w:name w:val="0DD0E9CEF180449E9686B9D9AD05C3F3"/>
        <w:category>
          <w:name w:val="Splošno"/>
          <w:gallery w:val="placeholder"/>
        </w:category>
        <w:types>
          <w:type w:val="bbPlcHdr"/>
        </w:types>
        <w:behaviors>
          <w:behavior w:val="content"/>
        </w:behaviors>
        <w:guid w:val="{A9E7B5C5-215D-4661-A00D-073205EC0DAC}"/>
      </w:docPartPr>
      <w:docPartBody>
        <w:p w:rsidR="001701D9" w:rsidRDefault="000F64D9" w:rsidP="000F64D9">
          <w:pPr>
            <w:pStyle w:val="0DD0E9CEF180449E9686B9D9AD05C3F3"/>
          </w:pPr>
          <w:r w:rsidRPr="00065FE3">
            <w:rPr>
              <w:rStyle w:val="Besedilooznabemesta"/>
              <w:rFonts w:cstheme="minorHAnsi"/>
            </w:rPr>
            <w:t>Vpišite besedilo.</w:t>
          </w:r>
        </w:p>
      </w:docPartBody>
    </w:docPart>
    <w:docPart>
      <w:docPartPr>
        <w:name w:val="4095FEDC46DE41B493FA19FD81E96A64"/>
        <w:category>
          <w:name w:val="Splošno"/>
          <w:gallery w:val="placeholder"/>
        </w:category>
        <w:types>
          <w:type w:val="bbPlcHdr"/>
        </w:types>
        <w:behaviors>
          <w:behavior w:val="content"/>
        </w:behaviors>
        <w:guid w:val="{12BF4EEC-347A-4085-97BE-00805DCDF95C}"/>
      </w:docPartPr>
      <w:docPartBody>
        <w:p w:rsidR="001701D9" w:rsidRDefault="000F64D9" w:rsidP="000F64D9">
          <w:pPr>
            <w:pStyle w:val="4095FEDC46DE41B493FA19FD81E96A64"/>
          </w:pPr>
          <w:r w:rsidRPr="00065FE3">
            <w:rPr>
              <w:rStyle w:val="Besedilooznabemesta"/>
              <w:rFonts w:cstheme="minorHAnsi"/>
            </w:rPr>
            <w:t>Vpišite besedilo.</w:t>
          </w:r>
        </w:p>
      </w:docPartBody>
    </w:docPart>
    <w:docPart>
      <w:docPartPr>
        <w:name w:val="A35101A9868A4EACAA15B1E1F3C7D8A2"/>
        <w:category>
          <w:name w:val="Splošno"/>
          <w:gallery w:val="placeholder"/>
        </w:category>
        <w:types>
          <w:type w:val="bbPlcHdr"/>
        </w:types>
        <w:behaviors>
          <w:behavior w:val="content"/>
        </w:behaviors>
        <w:guid w:val="{0F68BC6C-EA3C-440F-8AE8-AAA916FCCE63}"/>
      </w:docPartPr>
      <w:docPartBody>
        <w:p w:rsidR="001701D9" w:rsidRDefault="000F64D9" w:rsidP="000F64D9">
          <w:pPr>
            <w:pStyle w:val="A35101A9868A4EACAA15B1E1F3C7D8A2"/>
          </w:pPr>
          <w:r w:rsidRPr="00065FE3">
            <w:rPr>
              <w:rStyle w:val="Besedilooznabemesta"/>
              <w:rFonts w:cstheme="minorHAnsi"/>
            </w:rPr>
            <w:t>Vpišite besedilo.</w:t>
          </w:r>
        </w:p>
      </w:docPartBody>
    </w:docPart>
    <w:docPart>
      <w:docPartPr>
        <w:name w:val="7A6FC8C3DCC747B192219401A6993D17"/>
        <w:category>
          <w:name w:val="Splošno"/>
          <w:gallery w:val="placeholder"/>
        </w:category>
        <w:types>
          <w:type w:val="bbPlcHdr"/>
        </w:types>
        <w:behaviors>
          <w:behavior w:val="content"/>
        </w:behaviors>
        <w:guid w:val="{2B87331D-4928-40DA-B280-994D9FDDA403}"/>
      </w:docPartPr>
      <w:docPartBody>
        <w:p w:rsidR="001701D9" w:rsidRDefault="000F64D9" w:rsidP="000F64D9">
          <w:pPr>
            <w:pStyle w:val="7A6FC8C3DCC747B192219401A6993D17"/>
          </w:pPr>
          <w:r w:rsidRPr="00065FE3">
            <w:rPr>
              <w:rStyle w:val="Besedilooznabemesta"/>
              <w:rFonts w:cstheme="minorHAnsi"/>
            </w:rPr>
            <w:t>Vpišite besedilo.</w:t>
          </w:r>
        </w:p>
      </w:docPartBody>
    </w:docPart>
    <w:docPart>
      <w:docPartPr>
        <w:name w:val="7ED729461385454AB586532B57A2363F"/>
        <w:category>
          <w:name w:val="Splošno"/>
          <w:gallery w:val="placeholder"/>
        </w:category>
        <w:types>
          <w:type w:val="bbPlcHdr"/>
        </w:types>
        <w:behaviors>
          <w:behavior w:val="content"/>
        </w:behaviors>
        <w:guid w:val="{D3F89151-C73E-43F6-ADD0-9EABF531969E}"/>
      </w:docPartPr>
      <w:docPartBody>
        <w:p w:rsidR="001701D9" w:rsidRDefault="000F64D9" w:rsidP="000F64D9">
          <w:pPr>
            <w:pStyle w:val="7ED729461385454AB586532B57A2363F"/>
          </w:pPr>
          <w:r w:rsidRPr="00065FE3">
            <w:rPr>
              <w:rStyle w:val="Besedilooznabemesta"/>
              <w:rFonts w:cstheme="minorHAnsi"/>
            </w:rPr>
            <w:t>Vpišite besedilo.</w:t>
          </w:r>
        </w:p>
      </w:docPartBody>
    </w:docPart>
    <w:docPart>
      <w:docPartPr>
        <w:name w:val="1ADC47A4999D447EA58066DA94CFFACE"/>
        <w:category>
          <w:name w:val="Splošno"/>
          <w:gallery w:val="placeholder"/>
        </w:category>
        <w:types>
          <w:type w:val="bbPlcHdr"/>
        </w:types>
        <w:behaviors>
          <w:behavior w:val="content"/>
        </w:behaviors>
        <w:guid w:val="{4F05AC60-75B8-430D-BF05-62A75DDFC598}"/>
      </w:docPartPr>
      <w:docPartBody>
        <w:p w:rsidR="001701D9" w:rsidRDefault="000F64D9" w:rsidP="000F64D9">
          <w:pPr>
            <w:pStyle w:val="1ADC47A4999D447EA58066DA94CFFACE"/>
          </w:pPr>
          <w:r w:rsidRPr="00065FE3">
            <w:rPr>
              <w:rStyle w:val="Besedilooznabemesta"/>
              <w:rFonts w:cstheme="minorHAnsi"/>
            </w:rPr>
            <w:t>Vpišite besedilo.</w:t>
          </w:r>
        </w:p>
      </w:docPartBody>
    </w:docPart>
    <w:docPart>
      <w:docPartPr>
        <w:name w:val="742F89A570664E69835134558C272A64"/>
        <w:category>
          <w:name w:val="Splošno"/>
          <w:gallery w:val="placeholder"/>
        </w:category>
        <w:types>
          <w:type w:val="bbPlcHdr"/>
        </w:types>
        <w:behaviors>
          <w:behavior w:val="content"/>
        </w:behaviors>
        <w:guid w:val="{DCAE3D48-DEE0-4D1B-A94A-0BC427DEE1B9}"/>
      </w:docPartPr>
      <w:docPartBody>
        <w:p w:rsidR="001701D9" w:rsidRDefault="000F64D9" w:rsidP="000F64D9">
          <w:pPr>
            <w:pStyle w:val="742F89A570664E69835134558C272A64"/>
          </w:pPr>
          <w:r w:rsidRPr="00065FE3">
            <w:rPr>
              <w:rStyle w:val="Besedilooznabemesta"/>
              <w:rFonts w:cstheme="minorHAnsi"/>
            </w:rPr>
            <w:t>Vpišite besedilo.</w:t>
          </w:r>
        </w:p>
      </w:docPartBody>
    </w:docPart>
    <w:docPart>
      <w:docPartPr>
        <w:name w:val="B8A98F418E834FC0815CE048D23757B5"/>
        <w:category>
          <w:name w:val="Splošno"/>
          <w:gallery w:val="placeholder"/>
        </w:category>
        <w:types>
          <w:type w:val="bbPlcHdr"/>
        </w:types>
        <w:behaviors>
          <w:behavior w:val="content"/>
        </w:behaviors>
        <w:guid w:val="{0FDF8090-26E9-445B-B196-1AF5CF1B1802}"/>
      </w:docPartPr>
      <w:docPartBody>
        <w:p w:rsidR="001701D9" w:rsidRDefault="000F64D9" w:rsidP="000F64D9">
          <w:pPr>
            <w:pStyle w:val="B8A98F418E834FC0815CE048D23757B5"/>
          </w:pPr>
          <w:r w:rsidRPr="00065FE3">
            <w:rPr>
              <w:rStyle w:val="Besedilooznabemesta"/>
              <w:rFonts w:cstheme="minorHAnsi"/>
            </w:rPr>
            <w:t>Vpišite besedilo.</w:t>
          </w:r>
        </w:p>
      </w:docPartBody>
    </w:docPart>
    <w:docPart>
      <w:docPartPr>
        <w:name w:val="15C5B36F72FC46D89EFA6BD6A6793D6C"/>
        <w:category>
          <w:name w:val="Splošno"/>
          <w:gallery w:val="placeholder"/>
        </w:category>
        <w:types>
          <w:type w:val="bbPlcHdr"/>
        </w:types>
        <w:behaviors>
          <w:behavior w:val="content"/>
        </w:behaviors>
        <w:guid w:val="{38E16D91-F401-42DD-9BB9-F2C1A28DCAF0}"/>
      </w:docPartPr>
      <w:docPartBody>
        <w:p w:rsidR="001701D9" w:rsidRDefault="000F64D9" w:rsidP="000F64D9">
          <w:pPr>
            <w:pStyle w:val="15C5B36F72FC46D89EFA6BD6A6793D6C"/>
          </w:pPr>
          <w:r w:rsidRPr="00065FE3">
            <w:rPr>
              <w:rStyle w:val="Besedilooznabemesta"/>
              <w:rFonts w:cstheme="minorHAnsi"/>
            </w:rPr>
            <w:t>Vpišite besedilo.</w:t>
          </w:r>
        </w:p>
      </w:docPartBody>
    </w:docPart>
    <w:docPart>
      <w:docPartPr>
        <w:name w:val="C9D0C413909E4CDCBA28EEE0FEDCCDE6"/>
        <w:category>
          <w:name w:val="Splošno"/>
          <w:gallery w:val="placeholder"/>
        </w:category>
        <w:types>
          <w:type w:val="bbPlcHdr"/>
        </w:types>
        <w:behaviors>
          <w:behavior w:val="content"/>
        </w:behaviors>
        <w:guid w:val="{200FC3F3-DF34-408B-A217-401EA3429BDE}"/>
      </w:docPartPr>
      <w:docPartBody>
        <w:p w:rsidR="001701D9" w:rsidRDefault="000F64D9" w:rsidP="000F64D9">
          <w:pPr>
            <w:pStyle w:val="C9D0C413909E4CDCBA28EEE0FEDCCDE6"/>
          </w:pPr>
          <w:r w:rsidRPr="00065FE3">
            <w:rPr>
              <w:rStyle w:val="Besedilooznabemesta"/>
              <w:rFonts w:cstheme="minorHAnsi"/>
            </w:rPr>
            <w:t>Vpišite besedilo.</w:t>
          </w:r>
        </w:p>
      </w:docPartBody>
    </w:docPart>
    <w:docPart>
      <w:docPartPr>
        <w:name w:val="35F909898349448CA25935D5C0130A13"/>
        <w:category>
          <w:name w:val="Splošno"/>
          <w:gallery w:val="placeholder"/>
        </w:category>
        <w:types>
          <w:type w:val="bbPlcHdr"/>
        </w:types>
        <w:behaviors>
          <w:behavior w:val="content"/>
        </w:behaviors>
        <w:guid w:val="{5EA2BD6D-B3BD-44A6-9E5E-E5D7CCFC37E4}"/>
      </w:docPartPr>
      <w:docPartBody>
        <w:p w:rsidR="001701D9" w:rsidRDefault="000F64D9" w:rsidP="000F64D9">
          <w:pPr>
            <w:pStyle w:val="35F909898349448CA25935D5C0130A13"/>
          </w:pPr>
          <w:r w:rsidRPr="00065FE3">
            <w:rPr>
              <w:rStyle w:val="Besedilooznabemesta"/>
              <w:rFonts w:cstheme="minorHAnsi"/>
            </w:rPr>
            <w:t>Vpišite besedilo.</w:t>
          </w:r>
        </w:p>
      </w:docPartBody>
    </w:docPart>
    <w:docPart>
      <w:docPartPr>
        <w:name w:val="2EBC0DD2853E4AD9955AC6BF9DEE9295"/>
        <w:category>
          <w:name w:val="Splošno"/>
          <w:gallery w:val="placeholder"/>
        </w:category>
        <w:types>
          <w:type w:val="bbPlcHdr"/>
        </w:types>
        <w:behaviors>
          <w:behavior w:val="content"/>
        </w:behaviors>
        <w:guid w:val="{3CED5A44-CBF1-41C9-A59E-1B2652696E94}"/>
      </w:docPartPr>
      <w:docPartBody>
        <w:p w:rsidR="001701D9" w:rsidRDefault="000F64D9" w:rsidP="000F64D9">
          <w:pPr>
            <w:pStyle w:val="2EBC0DD2853E4AD9955AC6BF9DEE9295"/>
          </w:pPr>
          <w:r w:rsidRPr="00065FE3">
            <w:rPr>
              <w:rStyle w:val="Besedilooznabemesta"/>
              <w:rFonts w:cstheme="minorHAnsi"/>
            </w:rPr>
            <w:t>Vpišite besedilo.</w:t>
          </w:r>
        </w:p>
      </w:docPartBody>
    </w:docPart>
    <w:docPart>
      <w:docPartPr>
        <w:name w:val="532B31ECF6474171AD60C7AABB9BC493"/>
        <w:category>
          <w:name w:val="Splošno"/>
          <w:gallery w:val="placeholder"/>
        </w:category>
        <w:types>
          <w:type w:val="bbPlcHdr"/>
        </w:types>
        <w:behaviors>
          <w:behavior w:val="content"/>
        </w:behaviors>
        <w:guid w:val="{DAD181F9-4D66-4EF8-AE30-B3534B0F1BC1}"/>
      </w:docPartPr>
      <w:docPartBody>
        <w:p w:rsidR="001701D9" w:rsidRDefault="000F64D9" w:rsidP="000F64D9">
          <w:pPr>
            <w:pStyle w:val="532B31ECF6474171AD60C7AABB9BC493"/>
          </w:pPr>
          <w:r w:rsidRPr="00065FE3">
            <w:rPr>
              <w:rStyle w:val="Besedilooznabemesta"/>
              <w:rFonts w:cstheme="minorHAnsi"/>
            </w:rPr>
            <w:t>Vpišite besedilo.</w:t>
          </w:r>
        </w:p>
      </w:docPartBody>
    </w:docPart>
    <w:docPart>
      <w:docPartPr>
        <w:name w:val="B59DCC94667C472B9851E2DDC589B204"/>
        <w:category>
          <w:name w:val="Splošno"/>
          <w:gallery w:val="placeholder"/>
        </w:category>
        <w:types>
          <w:type w:val="bbPlcHdr"/>
        </w:types>
        <w:behaviors>
          <w:behavior w:val="content"/>
        </w:behaviors>
        <w:guid w:val="{0641E63B-C9F1-41C6-858F-7AF0DD3F2FA3}"/>
      </w:docPartPr>
      <w:docPartBody>
        <w:p w:rsidR="001701D9" w:rsidRDefault="000F64D9" w:rsidP="000F64D9">
          <w:pPr>
            <w:pStyle w:val="B59DCC94667C472B9851E2DDC589B204"/>
          </w:pPr>
          <w:r w:rsidRPr="00065FE3">
            <w:rPr>
              <w:rStyle w:val="Besedilooznabemesta"/>
              <w:rFonts w:cstheme="minorHAnsi"/>
            </w:rPr>
            <w:t>Vpišite besedilo.</w:t>
          </w:r>
        </w:p>
      </w:docPartBody>
    </w:docPart>
    <w:docPart>
      <w:docPartPr>
        <w:name w:val="C575A45590604E5EA70D36B19A00CEFA"/>
        <w:category>
          <w:name w:val="Splošno"/>
          <w:gallery w:val="placeholder"/>
        </w:category>
        <w:types>
          <w:type w:val="bbPlcHdr"/>
        </w:types>
        <w:behaviors>
          <w:behavior w:val="content"/>
        </w:behaviors>
        <w:guid w:val="{89EE27A8-D3F4-471C-8FB2-DBC26A9CA806}"/>
      </w:docPartPr>
      <w:docPartBody>
        <w:p w:rsidR="001701D9" w:rsidRDefault="000F64D9" w:rsidP="000F64D9">
          <w:pPr>
            <w:pStyle w:val="C575A45590604E5EA70D36B19A00CEFA"/>
          </w:pPr>
          <w:r w:rsidRPr="00065FE3">
            <w:rPr>
              <w:rStyle w:val="Besedilooznabemesta"/>
              <w:rFonts w:cstheme="minorHAnsi"/>
            </w:rPr>
            <w:t>Vpišite besedilo.</w:t>
          </w:r>
        </w:p>
      </w:docPartBody>
    </w:docPart>
    <w:docPart>
      <w:docPartPr>
        <w:name w:val="11C6C57814F147DCBEDD4910572348FC"/>
        <w:category>
          <w:name w:val="Splošno"/>
          <w:gallery w:val="placeholder"/>
        </w:category>
        <w:types>
          <w:type w:val="bbPlcHdr"/>
        </w:types>
        <w:behaviors>
          <w:behavior w:val="content"/>
        </w:behaviors>
        <w:guid w:val="{B6AC5E31-C5CC-4B73-B4AA-76383597D37C}"/>
      </w:docPartPr>
      <w:docPartBody>
        <w:p w:rsidR="001701D9" w:rsidRDefault="000F64D9" w:rsidP="000F64D9">
          <w:pPr>
            <w:pStyle w:val="11C6C57814F147DCBEDD4910572348FC"/>
          </w:pPr>
          <w:r w:rsidRPr="00065FE3">
            <w:rPr>
              <w:rStyle w:val="Besedilooznabemesta"/>
              <w:rFonts w:cstheme="minorHAnsi"/>
            </w:rPr>
            <w:t>Vpišite besedilo.</w:t>
          </w:r>
        </w:p>
      </w:docPartBody>
    </w:docPart>
    <w:docPart>
      <w:docPartPr>
        <w:name w:val="C3AE380198A943CE9205D19703F31EDD"/>
        <w:category>
          <w:name w:val="Splošno"/>
          <w:gallery w:val="placeholder"/>
        </w:category>
        <w:types>
          <w:type w:val="bbPlcHdr"/>
        </w:types>
        <w:behaviors>
          <w:behavior w:val="content"/>
        </w:behaviors>
        <w:guid w:val="{5AFDE918-C9A0-477F-9F23-455AA4EBDF57}"/>
      </w:docPartPr>
      <w:docPartBody>
        <w:p w:rsidR="001701D9" w:rsidRDefault="000F64D9" w:rsidP="000F64D9">
          <w:pPr>
            <w:pStyle w:val="C3AE380198A943CE9205D19703F31EDD"/>
          </w:pPr>
          <w:r w:rsidRPr="00065FE3">
            <w:rPr>
              <w:rStyle w:val="Besedilooznabemesta"/>
              <w:rFonts w:cstheme="minorHAnsi"/>
            </w:rPr>
            <w:t>Vpišite besedilo.</w:t>
          </w:r>
        </w:p>
      </w:docPartBody>
    </w:docPart>
    <w:docPart>
      <w:docPartPr>
        <w:name w:val="6BB4B985BEB9460E827315103CF2C9CB"/>
        <w:category>
          <w:name w:val="Splošno"/>
          <w:gallery w:val="placeholder"/>
        </w:category>
        <w:types>
          <w:type w:val="bbPlcHdr"/>
        </w:types>
        <w:behaviors>
          <w:behavior w:val="content"/>
        </w:behaviors>
        <w:guid w:val="{1939A4C0-FD15-4BCD-8068-0F4B44F594F1}"/>
      </w:docPartPr>
      <w:docPartBody>
        <w:p w:rsidR="001701D9" w:rsidRDefault="000F64D9" w:rsidP="000F64D9">
          <w:pPr>
            <w:pStyle w:val="6BB4B985BEB9460E827315103CF2C9CB"/>
          </w:pPr>
          <w:r w:rsidRPr="00065FE3">
            <w:rPr>
              <w:rStyle w:val="Besedilooznabemesta"/>
              <w:rFonts w:cstheme="minorHAnsi"/>
            </w:rPr>
            <w:t>Vpišite besedilo.</w:t>
          </w:r>
        </w:p>
      </w:docPartBody>
    </w:docPart>
    <w:docPart>
      <w:docPartPr>
        <w:name w:val="81A1113214254C33892384F0ADCE191D"/>
        <w:category>
          <w:name w:val="Splošno"/>
          <w:gallery w:val="placeholder"/>
        </w:category>
        <w:types>
          <w:type w:val="bbPlcHdr"/>
        </w:types>
        <w:behaviors>
          <w:behavior w:val="content"/>
        </w:behaviors>
        <w:guid w:val="{EFBD7241-9D21-4A14-B9E1-F35C6F521B1A}"/>
      </w:docPartPr>
      <w:docPartBody>
        <w:p w:rsidR="001701D9" w:rsidRDefault="000F64D9" w:rsidP="000F64D9">
          <w:pPr>
            <w:pStyle w:val="81A1113214254C33892384F0ADCE191D"/>
          </w:pPr>
          <w:r w:rsidRPr="00065FE3">
            <w:rPr>
              <w:rStyle w:val="Besedilooznabemesta"/>
              <w:rFonts w:cstheme="minorHAnsi"/>
            </w:rPr>
            <w:t>Vpišite besedilo.</w:t>
          </w:r>
        </w:p>
      </w:docPartBody>
    </w:docPart>
    <w:docPart>
      <w:docPartPr>
        <w:name w:val="89F7DEC76D87437CBF8FBDE12641BCF7"/>
        <w:category>
          <w:name w:val="Splošno"/>
          <w:gallery w:val="placeholder"/>
        </w:category>
        <w:types>
          <w:type w:val="bbPlcHdr"/>
        </w:types>
        <w:behaviors>
          <w:behavior w:val="content"/>
        </w:behaviors>
        <w:guid w:val="{D6DFDC58-AF1B-4248-BD36-3547218AF8C6}"/>
      </w:docPartPr>
      <w:docPartBody>
        <w:p w:rsidR="001701D9" w:rsidRDefault="000F64D9" w:rsidP="000F64D9">
          <w:pPr>
            <w:pStyle w:val="89F7DEC76D87437CBF8FBDE12641BCF7"/>
          </w:pPr>
          <w:r w:rsidRPr="00065FE3">
            <w:rPr>
              <w:rStyle w:val="Besedilooznabemesta"/>
              <w:rFonts w:cstheme="minorHAnsi"/>
            </w:rPr>
            <w:t>Vpišite besedilo.</w:t>
          </w:r>
        </w:p>
      </w:docPartBody>
    </w:docPart>
    <w:docPart>
      <w:docPartPr>
        <w:name w:val="91F378CAEC534895A804D8184E016655"/>
        <w:category>
          <w:name w:val="Splošno"/>
          <w:gallery w:val="placeholder"/>
        </w:category>
        <w:types>
          <w:type w:val="bbPlcHdr"/>
        </w:types>
        <w:behaviors>
          <w:behavior w:val="content"/>
        </w:behaviors>
        <w:guid w:val="{476BC90C-2482-439A-9004-E87F5ED13186}"/>
      </w:docPartPr>
      <w:docPartBody>
        <w:p w:rsidR="001701D9" w:rsidRDefault="000F64D9" w:rsidP="000F64D9">
          <w:pPr>
            <w:pStyle w:val="91F378CAEC534895A804D8184E016655"/>
          </w:pPr>
          <w:r w:rsidRPr="00065FE3">
            <w:rPr>
              <w:rStyle w:val="Besedilooznabemesta"/>
              <w:rFonts w:cstheme="minorHAnsi"/>
            </w:rPr>
            <w:t>Vpišite besedilo.</w:t>
          </w:r>
        </w:p>
      </w:docPartBody>
    </w:docPart>
    <w:docPart>
      <w:docPartPr>
        <w:name w:val="5F42E5B17B0B451D84B898F9C508ACE4"/>
        <w:category>
          <w:name w:val="Splošno"/>
          <w:gallery w:val="placeholder"/>
        </w:category>
        <w:types>
          <w:type w:val="bbPlcHdr"/>
        </w:types>
        <w:behaviors>
          <w:behavior w:val="content"/>
        </w:behaviors>
        <w:guid w:val="{213D6962-5B19-4649-880F-17D815C16582}"/>
      </w:docPartPr>
      <w:docPartBody>
        <w:p w:rsidR="001701D9" w:rsidRDefault="000F64D9" w:rsidP="000F64D9">
          <w:pPr>
            <w:pStyle w:val="5F42E5B17B0B451D84B898F9C508ACE4"/>
          </w:pPr>
          <w:r w:rsidRPr="00065FE3">
            <w:rPr>
              <w:rStyle w:val="Besedilooznabemesta"/>
              <w:rFonts w:cstheme="minorHAnsi"/>
            </w:rPr>
            <w:t>Vpišite besedilo.</w:t>
          </w:r>
        </w:p>
      </w:docPartBody>
    </w:docPart>
    <w:docPart>
      <w:docPartPr>
        <w:name w:val="002F30ADB49147FBA277BCD07DB44EE8"/>
        <w:category>
          <w:name w:val="Splošno"/>
          <w:gallery w:val="placeholder"/>
        </w:category>
        <w:types>
          <w:type w:val="bbPlcHdr"/>
        </w:types>
        <w:behaviors>
          <w:behavior w:val="content"/>
        </w:behaviors>
        <w:guid w:val="{ABD3B82A-07AF-4DFC-B9AC-C1C78F70CD8F}"/>
      </w:docPartPr>
      <w:docPartBody>
        <w:p w:rsidR="001701D9" w:rsidRDefault="000F64D9" w:rsidP="000F64D9">
          <w:pPr>
            <w:pStyle w:val="002F30ADB49147FBA277BCD07DB44EE8"/>
          </w:pPr>
          <w:r w:rsidRPr="00065FE3">
            <w:rPr>
              <w:rStyle w:val="Besedilooznabemesta"/>
              <w:rFonts w:cstheme="minorHAnsi"/>
            </w:rPr>
            <w:t>Vpišite besedilo.</w:t>
          </w:r>
        </w:p>
      </w:docPartBody>
    </w:docPart>
    <w:docPart>
      <w:docPartPr>
        <w:name w:val="F7DB34C46CD34986A5E4813FF7C3A204"/>
        <w:category>
          <w:name w:val="Splošno"/>
          <w:gallery w:val="placeholder"/>
        </w:category>
        <w:types>
          <w:type w:val="bbPlcHdr"/>
        </w:types>
        <w:behaviors>
          <w:behavior w:val="content"/>
        </w:behaviors>
        <w:guid w:val="{4F32DCCD-C9F2-4912-844B-29380D707CFC}"/>
      </w:docPartPr>
      <w:docPartBody>
        <w:p w:rsidR="001701D9" w:rsidRDefault="000F64D9" w:rsidP="000F64D9">
          <w:pPr>
            <w:pStyle w:val="F7DB34C46CD34986A5E4813FF7C3A204"/>
          </w:pPr>
          <w:r w:rsidRPr="00065FE3">
            <w:rPr>
              <w:rStyle w:val="Besedilooznabemesta"/>
              <w:rFonts w:cstheme="minorHAnsi"/>
            </w:rPr>
            <w:t>Vpišite besedilo.</w:t>
          </w:r>
        </w:p>
      </w:docPartBody>
    </w:docPart>
    <w:docPart>
      <w:docPartPr>
        <w:name w:val="2A8721DEEEE04A07908F98B3394A37F8"/>
        <w:category>
          <w:name w:val="Splošno"/>
          <w:gallery w:val="placeholder"/>
        </w:category>
        <w:types>
          <w:type w:val="bbPlcHdr"/>
        </w:types>
        <w:behaviors>
          <w:behavior w:val="content"/>
        </w:behaviors>
        <w:guid w:val="{5F8199F3-1E64-464B-9DA3-85E779F76FDF}"/>
      </w:docPartPr>
      <w:docPartBody>
        <w:p w:rsidR="001701D9" w:rsidRDefault="000F64D9" w:rsidP="000F64D9">
          <w:pPr>
            <w:pStyle w:val="2A8721DEEEE04A07908F98B3394A37F8"/>
          </w:pPr>
          <w:r w:rsidRPr="00065FE3">
            <w:rPr>
              <w:rStyle w:val="Besedilooznabemesta"/>
              <w:rFonts w:cstheme="minorHAnsi"/>
            </w:rPr>
            <w:t>Vpišite besedilo.</w:t>
          </w:r>
        </w:p>
      </w:docPartBody>
    </w:docPart>
    <w:docPart>
      <w:docPartPr>
        <w:name w:val="AC58C35856664B4AB1AC2E15AF295A2C"/>
        <w:category>
          <w:name w:val="Splošno"/>
          <w:gallery w:val="placeholder"/>
        </w:category>
        <w:types>
          <w:type w:val="bbPlcHdr"/>
        </w:types>
        <w:behaviors>
          <w:behavior w:val="content"/>
        </w:behaviors>
        <w:guid w:val="{60EBC39B-4E54-4A61-8C8B-83FBCDBC5F7B}"/>
      </w:docPartPr>
      <w:docPartBody>
        <w:p w:rsidR="001701D9" w:rsidRDefault="000F64D9" w:rsidP="000F64D9">
          <w:pPr>
            <w:pStyle w:val="AC58C35856664B4AB1AC2E15AF295A2C"/>
          </w:pPr>
          <w:r w:rsidRPr="00065FE3">
            <w:rPr>
              <w:rStyle w:val="Besedilooznabemesta"/>
              <w:rFonts w:cstheme="minorHAnsi"/>
            </w:rPr>
            <w:t>Vpišite besedilo.</w:t>
          </w:r>
        </w:p>
      </w:docPartBody>
    </w:docPart>
    <w:docPart>
      <w:docPartPr>
        <w:name w:val="8901B049ACE443CDB901767A70BD96F4"/>
        <w:category>
          <w:name w:val="Splošno"/>
          <w:gallery w:val="placeholder"/>
        </w:category>
        <w:types>
          <w:type w:val="bbPlcHdr"/>
        </w:types>
        <w:behaviors>
          <w:behavior w:val="content"/>
        </w:behaviors>
        <w:guid w:val="{AD41999D-85D3-42AA-B7AA-CC4DE9E052F9}"/>
      </w:docPartPr>
      <w:docPartBody>
        <w:p w:rsidR="001701D9" w:rsidRDefault="000F64D9" w:rsidP="000F64D9">
          <w:pPr>
            <w:pStyle w:val="8901B049ACE443CDB901767A70BD96F4"/>
          </w:pPr>
          <w:r w:rsidRPr="00065FE3">
            <w:rPr>
              <w:rStyle w:val="Besedilooznabemesta"/>
              <w:rFonts w:cstheme="minorHAnsi"/>
            </w:rPr>
            <w:t>Vpišite besedilo.</w:t>
          </w:r>
        </w:p>
      </w:docPartBody>
    </w:docPart>
    <w:docPart>
      <w:docPartPr>
        <w:name w:val="55698E60DD5D4DCA8CF5324F64F0FEA3"/>
        <w:category>
          <w:name w:val="Splošno"/>
          <w:gallery w:val="placeholder"/>
        </w:category>
        <w:types>
          <w:type w:val="bbPlcHdr"/>
        </w:types>
        <w:behaviors>
          <w:behavior w:val="content"/>
        </w:behaviors>
        <w:guid w:val="{C5D30ED0-96DD-4C3D-8606-8C4EBB3FDF97}"/>
      </w:docPartPr>
      <w:docPartBody>
        <w:p w:rsidR="001701D9" w:rsidRDefault="000F64D9" w:rsidP="000F64D9">
          <w:pPr>
            <w:pStyle w:val="55698E60DD5D4DCA8CF5324F64F0FEA3"/>
          </w:pPr>
          <w:r w:rsidRPr="00065FE3">
            <w:rPr>
              <w:rStyle w:val="Besedilooznabemesta"/>
              <w:rFonts w:cstheme="minorHAnsi"/>
            </w:rPr>
            <w:t>Vpišite besedilo.</w:t>
          </w:r>
        </w:p>
      </w:docPartBody>
    </w:docPart>
    <w:docPart>
      <w:docPartPr>
        <w:name w:val="D3045FB1FB67448DBBA0F0C221D84282"/>
        <w:category>
          <w:name w:val="Splošno"/>
          <w:gallery w:val="placeholder"/>
        </w:category>
        <w:types>
          <w:type w:val="bbPlcHdr"/>
        </w:types>
        <w:behaviors>
          <w:behavior w:val="content"/>
        </w:behaviors>
        <w:guid w:val="{431135CB-E460-4440-AEB2-1A35467D49E5}"/>
      </w:docPartPr>
      <w:docPartBody>
        <w:p w:rsidR="001701D9" w:rsidRDefault="000F64D9" w:rsidP="000F64D9">
          <w:pPr>
            <w:pStyle w:val="D3045FB1FB67448DBBA0F0C221D84282"/>
          </w:pPr>
          <w:r w:rsidRPr="00065FE3">
            <w:rPr>
              <w:rStyle w:val="Besedilooznabemesta"/>
              <w:rFonts w:cstheme="minorHAnsi"/>
            </w:rPr>
            <w:t>Vpišite besedilo.</w:t>
          </w:r>
        </w:p>
      </w:docPartBody>
    </w:docPart>
    <w:docPart>
      <w:docPartPr>
        <w:name w:val="CE06644356864735BB95919361C36918"/>
        <w:category>
          <w:name w:val="Splošno"/>
          <w:gallery w:val="placeholder"/>
        </w:category>
        <w:types>
          <w:type w:val="bbPlcHdr"/>
        </w:types>
        <w:behaviors>
          <w:behavior w:val="content"/>
        </w:behaviors>
        <w:guid w:val="{328549D9-E64B-4DA0-BEC5-43D2A54E8BF6}"/>
      </w:docPartPr>
      <w:docPartBody>
        <w:p w:rsidR="001701D9" w:rsidRDefault="000F64D9" w:rsidP="000F64D9">
          <w:pPr>
            <w:pStyle w:val="CE06644356864735BB95919361C36918"/>
          </w:pPr>
          <w:r w:rsidRPr="00065FE3">
            <w:rPr>
              <w:rStyle w:val="Besedilooznabemesta"/>
              <w:rFonts w:cstheme="minorHAnsi"/>
            </w:rPr>
            <w:t>Vpišite besedilo.</w:t>
          </w:r>
        </w:p>
      </w:docPartBody>
    </w:docPart>
    <w:docPart>
      <w:docPartPr>
        <w:name w:val="E57C654878604C748D7256F6C811D88F"/>
        <w:category>
          <w:name w:val="Splošno"/>
          <w:gallery w:val="placeholder"/>
        </w:category>
        <w:types>
          <w:type w:val="bbPlcHdr"/>
        </w:types>
        <w:behaviors>
          <w:behavior w:val="content"/>
        </w:behaviors>
        <w:guid w:val="{13DD9E73-DCBA-41F1-A060-A7F0A89FE398}"/>
      </w:docPartPr>
      <w:docPartBody>
        <w:p w:rsidR="001701D9" w:rsidRDefault="000F64D9" w:rsidP="000F64D9">
          <w:pPr>
            <w:pStyle w:val="E57C654878604C748D7256F6C811D88F"/>
          </w:pPr>
          <w:r w:rsidRPr="00065FE3">
            <w:rPr>
              <w:rStyle w:val="Besedilooznabemesta"/>
              <w:rFonts w:cstheme="minorHAnsi"/>
            </w:rPr>
            <w:t>Vpišite besedilo.</w:t>
          </w:r>
        </w:p>
      </w:docPartBody>
    </w:docPart>
    <w:docPart>
      <w:docPartPr>
        <w:name w:val="AA1C0EB2E74F405AB4E7FB95422129EF"/>
        <w:category>
          <w:name w:val="Splošno"/>
          <w:gallery w:val="placeholder"/>
        </w:category>
        <w:types>
          <w:type w:val="bbPlcHdr"/>
        </w:types>
        <w:behaviors>
          <w:behavior w:val="content"/>
        </w:behaviors>
        <w:guid w:val="{619F8EBD-57B9-4404-8B74-8EB334EE705E}"/>
      </w:docPartPr>
      <w:docPartBody>
        <w:p w:rsidR="001701D9" w:rsidRDefault="000F64D9" w:rsidP="000F64D9">
          <w:pPr>
            <w:pStyle w:val="AA1C0EB2E74F405AB4E7FB95422129EF"/>
          </w:pPr>
          <w:r w:rsidRPr="00065FE3">
            <w:rPr>
              <w:rStyle w:val="Besedilooznabemesta"/>
              <w:rFonts w:cstheme="minorHAnsi"/>
            </w:rPr>
            <w:t>Vpišite besedilo.</w:t>
          </w:r>
        </w:p>
      </w:docPartBody>
    </w:docPart>
    <w:docPart>
      <w:docPartPr>
        <w:name w:val="FC033D4820DD496EA50143B17A5272B9"/>
        <w:category>
          <w:name w:val="Splošno"/>
          <w:gallery w:val="placeholder"/>
        </w:category>
        <w:types>
          <w:type w:val="bbPlcHdr"/>
        </w:types>
        <w:behaviors>
          <w:behavior w:val="content"/>
        </w:behaviors>
        <w:guid w:val="{4F888780-50B4-41B8-A628-149E0FF3D992}"/>
      </w:docPartPr>
      <w:docPartBody>
        <w:p w:rsidR="001701D9" w:rsidRDefault="000F64D9" w:rsidP="000F64D9">
          <w:pPr>
            <w:pStyle w:val="FC033D4820DD496EA50143B17A5272B9"/>
          </w:pPr>
          <w:r w:rsidRPr="00065FE3">
            <w:rPr>
              <w:rStyle w:val="Besedilooznabemesta"/>
              <w:rFonts w:cstheme="minorHAnsi"/>
            </w:rPr>
            <w:t>Vpišite besedilo.</w:t>
          </w:r>
        </w:p>
      </w:docPartBody>
    </w:docPart>
    <w:docPart>
      <w:docPartPr>
        <w:name w:val="269DBBD4E5834ACDB6E1FFB0F8BB76F5"/>
        <w:category>
          <w:name w:val="Splošno"/>
          <w:gallery w:val="placeholder"/>
        </w:category>
        <w:types>
          <w:type w:val="bbPlcHdr"/>
        </w:types>
        <w:behaviors>
          <w:behavior w:val="content"/>
        </w:behaviors>
        <w:guid w:val="{9432A4CB-94B7-488D-AE95-2A4823017695}"/>
      </w:docPartPr>
      <w:docPartBody>
        <w:p w:rsidR="001701D9" w:rsidRDefault="000F64D9" w:rsidP="000F64D9">
          <w:pPr>
            <w:pStyle w:val="269DBBD4E5834ACDB6E1FFB0F8BB76F5"/>
          </w:pPr>
          <w:r w:rsidRPr="00065FE3">
            <w:rPr>
              <w:rStyle w:val="Besedilooznabemesta"/>
              <w:rFonts w:cstheme="minorHAnsi"/>
            </w:rPr>
            <w:t>Vpišite besedilo.</w:t>
          </w:r>
        </w:p>
      </w:docPartBody>
    </w:docPart>
    <w:docPart>
      <w:docPartPr>
        <w:name w:val="A15C9D8412EF4DA2A7FAC09387EE0586"/>
        <w:category>
          <w:name w:val="Splošno"/>
          <w:gallery w:val="placeholder"/>
        </w:category>
        <w:types>
          <w:type w:val="bbPlcHdr"/>
        </w:types>
        <w:behaviors>
          <w:behavior w:val="content"/>
        </w:behaviors>
        <w:guid w:val="{0D194870-9FB0-4D82-9906-E3ECC0D0C2DF}"/>
      </w:docPartPr>
      <w:docPartBody>
        <w:p w:rsidR="001701D9" w:rsidRDefault="000F64D9" w:rsidP="000F64D9">
          <w:pPr>
            <w:pStyle w:val="A15C9D8412EF4DA2A7FAC09387EE0586"/>
          </w:pPr>
          <w:r w:rsidRPr="00065FE3">
            <w:rPr>
              <w:rStyle w:val="Besedilooznabemesta"/>
              <w:rFonts w:cstheme="minorHAnsi"/>
            </w:rPr>
            <w:t>Vpišite besedilo.</w:t>
          </w:r>
        </w:p>
      </w:docPartBody>
    </w:docPart>
    <w:docPart>
      <w:docPartPr>
        <w:name w:val="E46E1194D9144FEAAD4D4B5791C44F53"/>
        <w:category>
          <w:name w:val="Splošno"/>
          <w:gallery w:val="placeholder"/>
        </w:category>
        <w:types>
          <w:type w:val="bbPlcHdr"/>
        </w:types>
        <w:behaviors>
          <w:behavior w:val="content"/>
        </w:behaviors>
        <w:guid w:val="{647C7A05-C253-455E-9703-65412B2D89A3}"/>
      </w:docPartPr>
      <w:docPartBody>
        <w:p w:rsidR="001701D9" w:rsidRDefault="000F64D9" w:rsidP="000F64D9">
          <w:pPr>
            <w:pStyle w:val="E46E1194D9144FEAAD4D4B5791C44F53"/>
          </w:pPr>
          <w:r w:rsidRPr="00065FE3">
            <w:rPr>
              <w:rStyle w:val="Besedilooznabemesta"/>
              <w:rFonts w:cstheme="minorHAnsi"/>
            </w:rPr>
            <w:t>Vpišite besedilo.</w:t>
          </w:r>
        </w:p>
      </w:docPartBody>
    </w:docPart>
    <w:docPart>
      <w:docPartPr>
        <w:name w:val="8C67FC93568A41B3AF861A3F91CE555E"/>
        <w:category>
          <w:name w:val="Splošno"/>
          <w:gallery w:val="placeholder"/>
        </w:category>
        <w:types>
          <w:type w:val="bbPlcHdr"/>
        </w:types>
        <w:behaviors>
          <w:behavior w:val="content"/>
        </w:behaviors>
        <w:guid w:val="{F18C9EA7-30C6-43CF-93D3-312377679C75}"/>
      </w:docPartPr>
      <w:docPartBody>
        <w:p w:rsidR="001701D9" w:rsidRDefault="000F64D9" w:rsidP="000F64D9">
          <w:pPr>
            <w:pStyle w:val="8C67FC93568A41B3AF861A3F91CE555E"/>
          </w:pPr>
          <w:r w:rsidRPr="00065FE3">
            <w:rPr>
              <w:rStyle w:val="Besedilooznabemesta"/>
              <w:rFonts w:cstheme="minorHAnsi"/>
            </w:rPr>
            <w:t>Vpišite besedilo.</w:t>
          </w:r>
        </w:p>
      </w:docPartBody>
    </w:docPart>
    <w:docPart>
      <w:docPartPr>
        <w:name w:val="F29F31EA43A147FA97779AF70B72C913"/>
        <w:category>
          <w:name w:val="Splošno"/>
          <w:gallery w:val="placeholder"/>
        </w:category>
        <w:types>
          <w:type w:val="bbPlcHdr"/>
        </w:types>
        <w:behaviors>
          <w:behavior w:val="content"/>
        </w:behaviors>
        <w:guid w:val="{EA3BFBFC-74FC-4B69-A5CC-F8D02D388695}"/>
      </w:docPartPr>
      <w:docPartBody>
        <w:p w:rsidR="001701D9" w:rsidRDefault="000F64D9" w:rsidP="000F64D9">
          <w:pPr>
            <w:pStyle w:val="F29F31EA43A147FA97779AF70B72C913"/>
          </w:pPr>
          <w:r w:rsidRPr="00065FE3">
            <w:rPr>
              <w:rStyle w:val="Besedilooznabemesta"/>
              <w:rFonts w:cstheme="minorHAnsi"/>
            </w:rPr>
            <w:t>Vpišite besedilo.</w:t>
          </w:r>
        </w:p>
      </w:docPartBody>
    </w:docPart>
    <w:docPart>
      <w:docPartPr>
        <w:name w:val="D431BD7E92AA47BC8FC73A4BDD6D368F"/>
        <w:category>
          <w:name w:val="Splošno"/>
          <w:gallery w:val="placeholder"/>
        </w:category>
        <w:types>
          <w:type w:val="bbPlcHdr"/>
        </w:types>
        <w:behaviors>
          <w:behavior w:val="content"/>
        </w:behaviors>
        <w:guid w:val="{761875C9-E650-4127-9120-1EBF79F2A266}"/>
      </w:docPartPr>
      <w:docPartBody>
        <w:p w:rsidR="001701D9" w:rsidRDefault="000F64D9" w:rsidP="000F64D9">
          <w:pPr>
            <w:pStyle w:val="D431BD7E92AA47BC8FC73A4BDD6D368F"/>
          </w:pPr>
          <w:r w:rsidRPr="00065FE3">
            <w:rPr>
              <w:rStyle w:val="Besedilooznabemesta"/>
              <w:rFonts w:cstheme="minorHAnsi"/>
            </w:rPr>
            <w:t>Vpišite besedilo.</w:t>
          </w:r>
        </w:p>
      </w:docPartBody>
    </w:docPart>
    <w:docPart>
      <w:docPartPr>
        <w:name w:val="333EB39BABF149A5BF98EE7AFBAC0173"/>
        <w:category>
          <w:name w:val="Splošno"/>
          <w:gallery w:val="placeholder"/>
        </w:category>
        <w:types>
          <w:type w:val="bbPlcHdr"/>
        </w:types>
        <w:behaviors>
          <w:behavior w:val="content"/>
        </w:behaviors>
        <w:guid w:val="{342E6566-1016-4A7C-B3E7-512E8EED9EFE}"/>
      </w:docPartPr>
      <w:docPartBody>
        <w:p w:rsidR="001701D9" w:rsidRDefault="000F64D9" w:rsidP="000F64D9">
          <w:pPr>
            <w:pStyle w:val="333EB39BABF149A5BF98EE7AFBAC0173"/>
          </w:pPr>
          <w:r w:rsidRPr="00065FE3">
            <w:rPr>
              <w:rStyle w:val="Besedilooznabemesta"/>
              <w:rFonts w:cstheme="minorHAnsi"/>
            </w:rPr>
            <w:t>Vpišite besedilo.</w:t>
          </w:r>
        </w:p>
      </w:docPartBody>
    </w:docPart>
    <w:docPart>
      <w:docPartPr>
        <w:name w:val="7128F152E6D2464EA2F8AA10FEEA11E3"/>
        <w:category>
          <w:name w:val="Splošno"/>
          <w:gallery w:val="placeholder"/>
        </w:category>
        <w:types>
          <w:type w:val="bbPlcHdr"/>
        </w:types>
        <w:behaviors>
          <w:behavior w:val="content"/>
        </w:behaviors>
        <w:guid w:val="{09EB4560-61A6-439A-BC0D-811E3B76252F}"/>
      </w:docPartPr>
      <w:docPartBody>
        <w:p w:rsidR="001701D9" w:rsidRDefault="000F64D9" w:rsidP="000F64D9">
          <w:pPr>
            <w:pStyle w:val="7128F152E6D2464EA2F8AA10FEEA11E3"/>
          </w:pPr>
          <w:r w:rsidRPr="00065FE3">
            <w:rPr>
              <w:rStyle w:val="Besedilooznabemesta"/>
              <w:rFonts w:cstheme="minorHAnsi"/>
            </w:rPr>
            <w:t>Vpišite besedilo.</w:t>
          </w:r>
        </w:p>
      </w:docPartBody>
    </w:docPart>
    <w:docPart>
      <w:docPartPr>
        <w:name w:val="DE1B15F9B676418F960B3D22D24EE0A6"/>
        <w:category>
          <w:name w:val="Splošno"/>
          <w:gallery w:val="placeholder"/>
        </w:category>
        <w:types>
          <w:type w:val="bbPlcHdr"/>
        </w:types>
        <w:behaviors>
          <w:behavior w:val="content"/>
        </w:behaviors>
        <w:guid w:val="{C8170A34-681B-48A6-9139-E949F7EAF10B}"/>
      </w:docPartPr>
      <w:docPartBody>
        <w:p w:rsidR="001701D9" w:rsidRDefault="000F64D9" w:rsidP="000F64D9">
          <w:pPr>
            <w:pStyle w:val="DE1B15F9B676418F960B3D22D24EE0A6"/>
          </w:pPr>
          <w:r w:rsidRPr="00065FE3">
            <w:rPr>
              <w:rStyle w:val="Besedilooznabemesta"/>
              <w:rFonts w:cstheme="minorHAnsi"/>
            </w:rPr>
            <w:t>Vpišite besedilo.</w:t>
          </w:r>
        </w:p>
      </w:docPartBody>
    </w:docPart>
    <w:docPart>
      <w:docPartPr>
        <w:name w:val="435DE8B1B3C24BDA9C0C8FED53EA0D94"/>
        <w:category>
          <w:name w:val="Splošno"/>
          <w:gallery w:val="placeholder"/>
        </w:category>
        <w:types>
          <w:type w:val="bbPlcHdr"/>
        </w:types>
        <w:behaviors>
          <w:behavior w:val="content"/>
        </w:behaviors>
        <w:guid w:val="{93F9F223-FA8A-4312-A8D3-6DAAC5378E51}"/>
      </w:docPartPr>
      <w:docPartBody>
        <w:p w:rsidR="001701D9" w:rsidRDefault="000F64D9" w:rsidP="000F64D9">
          <w:pPr>
            <w:pStyle w:val="435DE8B1B3C24BDA9C0C8FED53EA0D94"/>
          </w:pPr>
          <w:r w:rsidRPr="00065FE3">
            <w:rPr>
              <w:rStyle w:val="Besedilooznabemesta"/>
              <w:rFonts w:cstheme="minorHAnsi"/>
            </w:rPr>
            <w:t>Vpišite besedilo.</w:t>
          </w:r>
        </w:p>
      </w:docPartBody>
    </w:docPart>
    <w:docPart>
      <w:docPartPr>
        <w:name w:val="425B0421A8A94BB6A39E62793469DA8C"/>
        <w:category>
          <w:name w:val="Splošno"/>
          <w:gallery w:val="placeholder"/>
        </w:category>
        <w:types>
          <w:type w:val="bbPlcHdr"/>
        </w:types>
        <w:behaviors>
          <w:behavior w:val="content"/>
        </w:behaviors>
        <w:guid w:val="{9AE7AED9-E4CD-40B6-91D6-B1FC284006BA}"/>
      </w:docPartPr>
      <w:docPartBody>
        <w:p w:rsidR="001701D9" w:rsidRDefault="000F64D9" w:rsidP="000F64D9">
          <w:pPr>
            <w:pStyle w:val="425B0421A8A94BB6A39E62793469DA8C"/>
          </w:pPr>
          <w:r w:rsidRPr="00065FE3">
            <w:rPr>
              <w:rStyle w:val="Besedilooznabemesta"/>
              <w:rFonts w:cstheme="minorHAnsi"/>
            </w:rPr>
            <w:t>Vpišite besedilo.</w:t>
          </w:r>
        </w:p>
      </w:docPartBody>
    </w:docPart>
    <w:docPart>
      <w:docPartPr>
        <w:name w:val="DA47E044468743F3BC4EB7287538371B"/>
        <w:category>
          <w:name w:val="Splošno"/>
          <w:gallery w:val="placeholder"/>
        </w:category>
        <w:types>
          <w:type w:val="bbPlcHdr"/>
        </w:types>
        <w:behaviors>
          <w:behavior w:val="content"/>
        </w:behaviors>
        <w:guid w:val="{5839962A-8FE9-4BF1-B45D-53F83899C647}"/>
      </w:docPartPr>
      <w:docPartBody>
        <w:p w:rsidR="001701D9" w:rsidRDefault="000F64D9" w:rsidP="000F64D9">
          <w:pPr>
            <w:pStyle w:val="DA47E044468743F3BC4EB7287538371B"/>
          </w:pPr>
          <w:r w:rsidRPr="00065FE3">
            <w:rPr>
              <w:rStyle w:val="Besedilooznabemesta"/>
              <w:rFonts w:cstheme="minorHAnsi"/>
            </w:rPr>
            <w:t>Vpišite besedilo.</w:t>
          </w:r>
        </w:p>
      </w:docPartBody>
    </w:docPart>
    <w:docPart>
      <w:docPartPr>
        <w:name w:val="9B1C795A1487437A9B12BDC864510D24"/>
        <w:category>
          <w:name w:val="Splošno"/>
          <w:gallery w:val="placeholder"/>
        </w:category>
        <w:types>
          <w:type w:val="bbPlcHdr"/>
        </w:types>
        <w:behaviors>
          <w:behavior w:val="content"/>
        </w:behaviors>
        <w:guid w:val="{4F9E9DD6-4214-4B46-83A3-989039D656D0}"/>
      </w:docPartPr>
      <w:docPartBody>
        <w:p w:rsidR="001701D9" w:rsidRDefault="000F64D9" w:rsidP="000F64D9">
          <w:pPr>
            <w:pStyle w:val="9B1C795A1487437A9B12BDC864510D24"/>
          </w:pPr>
          <w:r w:rsidRPr="00065FE3">
            <w:rPr>
              <w:rStyle w:val="Besedilooznabemesta"/>
              <w:rFonts w:cstheme="minorHAnsi"/>
            </w:rPr>
            <w:t>Vpišite besedilo.</w:t>
          </w:r>
        </w:p>
      </w:docPartBody>
    </w:docPart>
    <w:docPart>
      <w:docPartPr>
        <w:name w:val="1B66B8B9FCC64D859B7C8ED9BD2C9097"/>
        <w:category>
          <w:name w:val="Splošno"/>
          <w:gallery w:val="placeholder"/>
        </w:category>
        <w:types>
          <w:type w:val="bbPlcHdr"/>
        </w:types>
        <w:behaviors>
          <w:behavior w:val="content"/>
        </w:behaviors>
        <w:guid w:val="{B3792189-B031-4251-8341-89B14D7A2E26}"/>
      </w:docPartPr>
      <w:docPartBody>
        <w:p w:rsidR="001701D9" w:rsidRDefault="000F64D9" w:rsidP="000F64D9">
          <w:pPr>
            <w:pStyle w:val="1B66B8B9FCC64D859B7C8ED9BD2C9097"/>
          </w:pPr>
          <w:r w:rsidRPr="00065FE3">
            <w:rPr>
              <w:rStyle w:val="Besedilooznabemesta"/>
              <w:rFonts w:cstheme="minorHAnsi"/>
            </w:rPr>
            <w:t>Vpišite besedilo.</w:t>
          </w:r>
        </w:p>
      </w:docPartBody>
    </w:docPart>
    <w:docPart>
      <w:docPartPr>
        <w:name w:val="DC3FC0CCC5254A5E8393B4AC8180C026"/>
        <w:category>
          <w:name w:val="Splošno"/>
          <w:gallery w:val="placeholder"/>
        </w:category>
        <w:types>
          <w:type w:val="bbPlcHdr"/>
        </w:types>
        <w:behaviors>
          <w:behavior w:val="content"/>
        </w:behaviors>
        <w:guid w:val="{19E5CEE4-3796-4748-B300-D12AC0E98230}"/>
      </w:docPartPr>
      <w:docPartBody>
        <w:p w:rsidR="001701D9" w:rsidRDefault="000F64D9" w:rsidP="000F64D9">
          <w:pPr>
            <w:pStyle w:val="DC3FC0CCC5254A5E8393B4AC8180C026"/>
          </w:pPr>
          <w:r w:rsidRPr="00065FE3">
            <w:rPr>
              <w:rStyle w:val="Besedilooznabemesta"/>
              <w:rFonts w:cstheme="minorHAnsi"/>
            </w:rPr>
            <w:t>Vpišite besedilo.</w:t>
          </w:r>
        </w:p>
      </w:docPartBody>
    </w:docPart>
    <w:docPart>
      <w:docPartPr>
        <w:name w:val="73EACE394CF1406CBD42CBB23E4FA9D1"/>
        <w:category>
          <w:name w:val="Splošno"/>
          <w:gallery w:val="placeholder"/>
        </w:category>
        <w:types>
          <w:type w:val="bbPlcHdr"/>
        </w:types>
        <w:behaviors>
          <w:behavior w:val="content"/>
        </w:behaviors>
        <w:guid w:val="{5B0AFBBF-C0D4-44DA-8437-982026A29E0A}"/>
      </w:docPartPr>
      <w:docPartBody>
        <w:p w:rsidR="001701D9" w:rsidRDefault="000F64D9" w:rsidP="000F64D9">
          <w:pPr>
            <w:pStyle w:val="73EACE394CF1406CBD42CBB23E4FA9D1"/>
          </w:pPr>
          <w:r w:rsidRPr="00065FE3">
            <w:rPr>
              <w:rStyle w:val="Besedilooznabemesta"/>
              <w:rFonts w:cstheme="minorHAnsi"/>
            </w:rPr>
            <w:t>Vpišite besedilo.</w:t>
          </w:r>
        </w:p>
      </w:docPartBody>
    </w:docPart>
    <w:docPart>
      <w:docPartPr>
        <w:name w:val="7281BE5393434E94B7FA013BC75F9290"/>
        <w:category>
          <w:name w:val="Splošno"/>
          <w:gallery w:val="placeholder"/>
        </w:category>
        <w:types>
          <w:type w:val="bbPlcHdr"/>
        </w:types>
        <w:behaviors>
          <w:behavior w:val="content"/>
        </w:behaviors>
        <w:guid w:val="{524705E1-33DA-407C-814A-C9EFE14C284C}"/>
      </w:docPartPr>
      <w:docPartBody>
        <w:p w:rsidR="001701D9" w:rsidRDefault="000F64D9" w:rsidP="000F64D9">
          <w:pPr>
            <w:pStyle w:val="7281BE5393434E94B7FA013BC75F9290"/>
          </w:pPr>
          <w:r w:rsidRPr="00065FE3">
            <w:rPr>
              <w:rStyle w:val="Besedilooznabemesta"/>
              <w:rFonts w:cstheme="minorHAnsi"/>
            </w:rPr>
            <w:t>Vpišite besedilo.</w:t>
          </w:r>
        </w:p>
      </w:docPartBody>
    </w:docPart>
    <w:docPart>
      <w:docPartPr>
        <w:name w:val="187B2725668F47A89968F51D3DCBB65D"/>
        <w:category>
          <w:name w:val="Splošno"/>
          <w:gallery w:val="placeholder"/>
        </w:category>
        <w:types>
          <w:type w:val="bbPlcHdr"/>
        </w:types>
        <w:behaviors>
          <w:behavior w:val="content"/>
        </w:behaviors>
        <w:guid w:val="{B7FFEA75-3733-480C-952F-2F7FC52935E4}"/>
      </w:docPartPr>
      <w:docPartBody>
        <w:p w:rsidR="001701D9" w:rsidRDefault="000F64D9" w:rsidP="000F64D9">
          <w:pPr>
            <w:pStyle w:val="187B2725668F47A89968F51D3DCBB65D"/>
          </w:pPr>
          <w:r w:rsidRPr="00065FE3">
            <w:rPr>
              <w:rStyle w:val="Besedilooznabemesta"/>
              <w:rFonts w:cstheme="minorHAnsi"/>
            </w:rPr>
            <w:t>Vpišite besedilo.</w:t>
          </w:r>
        </w:p>
      </w:docPartBody>
    </w:docPart>
    <w:docPart>
      <w:docPartPr>
        <w:name w:val="F78B799C42014EC78005B21CA2910F44"/>
        <w:category>
          <w:name w:val="Splošno"/>
          <w:gallery w:val="placeholder"/>
        </w:category>
        <w:types>
          <w:type w:val="bbPlcHdr"/>
        </w:types>
        <w:behaviors>
          <w:behavior w:val="content"/>
        </w:behaviors>
        <w:guid w:val="{026A52D4-724D-40B1-A438-F77E5D39128C}"/>
      </w:docPartPr>
      <w:docPartBody>
        <w:p w:rsidR="001701D9" w:rsidRDefault="000F64D9" w:rsidP="000F64D9">
          <w:pPr>
            <w:pStyle w:val="F78B799C42014EC78005B21CA2910F44"/>
          </w:pPr>
          <w:r w:rsidRPr="00065FE3">
            <w:rPr>
              <w:rStyle w:val="Besedilooznabemesta"/>
              <w:rFonts w:cstheme="minorHAnsi"/>
            </w:rPr>
            <w:t>Vpišite besedilo.</w:t>
          </w:r>
        </w:p>
      </w:docPartBody>
    </w:docPart>
    <w:docPart>
      <w:docPartPr>
        <w:name w:val="3030EAEF39464F6F812C1A2A4FFBABF2"/>
        <w:category>
          <w:name w:val="Splošno"/>
          <w:gallery w:val="placeholder"/>
        </w:category>
        <w:types>
          <w:type w:val="bbPlcHdr"/>
        </w:types>
        <w:behaviors>
          <w:behavior w:val="content"/>
        </w:behaviors>
        <w:guid w:val="{0AB31466-0F62-40E4-AB0A-34C22D089D69}"/>
      </w:docPartPr>
      <w:docPartBody>
        <w:p w:rsidR="001701D9" w:rsidRDefault="000F64D9" w:rsidP="000F64D9">
          <w:pPr>
            <w:pStyle w:val="3030EAEF39464F6F812C1A2A4FFBABF2"/>
          </w:pPr>
          <w:r w:rsidRPr="00065FE3">
            <w:rPr>
              <w:rStyle w:val="Besedilooznabemesta"/>
              <w:rFonts w:cstheme="minorHAnsi"/>
            </w:rPr>
            <w:t>Vpišite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0A504F"/>
    <w:rsid w:val="000A598B"/>
    <w:rsid w:val="000F64D9"/>
    <w:rsid w:val="0012019C"/>
    <w:rsid w:val="001701D9"/>
    <w:rsid w:val="00193811"/>
    <w:rsid w:val="001B25E9"/>
    <w:rsid w:val="002252E4"/>
    <w:rsid w:val="00225FB9"/>
    <w:rsid w:val="00282D1B"/>
    <w:rsid w:val="002921C3"/>
    <w:rsid w:val="002D32FE"/>
    <w:rsid w:val="00383EF5"/>
    <w:rsid w:val="00395A08"/>
    <w:rsid w:val="003A7B89"/>
    <w:rsid w:val="0047018E"/>
    <w:rsid w:val="004A39CF"/>
    <w:rsid w:val="004C1766"/>
    <w:rsid w:val="004C2E4A"/>
    <w:rsid w:val="005C61CD"/>
    <w:rsid w:val="005F3FFD"/>
    <w:rsid w:val="00607E1E"/>
    <w:rsid w:val="00610516"/>
    <w:rsid w:val="0061054A"/>
    <w:rsid w:val="0062522D"/>
    <w:rsid w:val="00631CAA"/>
    <w:rsid w:val="00665F86"/>
    <w:rsid w:val="00690F71"/>
    <w:rsid w:val="006C6AC8"/>
    <w:rsid w:val="00706BEB"/>
    <w:rsid w:val="0070780F"/>
    <w:rsid w:val="00726BE5"/>
    <w:rsid w:val="00740FC3"/>
    <w:rsid w:val="00781D17"/>
    <w:rsid w:val="007A1D99"/>
    <w:rsid w:val="007D4AA0"/>
    <w:rsid w:val="007F2815"/>
    <w:rsid w:val="00874A76"/>
    <w:rsid w:val="00892446"/>
    <w:rsid w:val="008E60E9"/>
    <w:rsid w:val="008F2FBA"/>
    <w:rsid w:val="009043E2"/>
    <w:rsid w:val="00920EA5"/>
    <w:rsid w:val="00983F3A"/>
    <w:rsid w:val="009B6E4D"/>
    <w:rsid w:val="009E23DC"/>
    <w:rsid w:val="00A16ABA"/>
    <w:rsid w:val="00A35919"/>
    <w:rsid w:val="00A723D9"/>
    <w:rsid w:val="00AB0344"/>
    <w:rsid w:val="00AD01EF"/>
    <w:rsid w:val="00B16CEB"/>
    <w:rsid w:val="00B71F92"/>
    <w:rsid w:val="00C3131A"/>
    <w:rsid w:val="00C637ED"/>
    <w:rsid w:val="00C95345"/>
    <w:rsid w:val="00CE5ECF"/>
    <w:rsid w:val="00D36B91"/>
    <w:rsid w:val="00D80EE7"/>
    <w:rsid w:val="00D927AA"/>
    <w:rsid w:val="00DF013D"/>
    <w:rsid w:val="00E3226B"/>
    <w:rsid w:val="00E47E4E"/>
    <w:rsid w:val="00E723D5"/>
    <w:rsid w:val="00EB44FE"/>
    <w:rsid w:val="00EC5E2F"/>
    <w:rsid w:val="00ED3404"/>
    <w:rsid w:val="00ED5327"/>
    <w:rsid w:val="00F158DE"/>
    <w:rsid w:val="00F45FD0"/>
    <w:rsid w:val="00FD5E55"/>
    <w:rsid w:val="00FF3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0F64D9"/>
    <w:rPr>
      <w:color w:val="808080"/>
    </w:rPr>
  </w:style>
  <w:style w:type="paragraph" w:customStyle="1" w:styleId="1CF56A2E5173492CAFB8CCAFAB6D679C">
    <w:name w:val="1CF56A2E5173492CAFB8CCAFAB6D679C"/>
    <w:rsid w:val="00383EF5"/>
    <w:pPr>
      <w:spacing w:after="0" w:line="240" w:lineRule="auto"/>
      <w:jc w:val="both"/>
    </w:pPr>
    <w:rPr>
      <w:kern w:val="0"/>
      <w14:ligatures w14:val="none"/>
    </w:rPr>
  </w:style>
  <w:style w:type="paragraph" w:customStyle="1" w:styleId="C1D34F31F00740ECB63327CD536AEAD8">
    <w:name w:val="C1D34F31F00740ECB63327CD536AEAD8"/>
    <w:rsid w:val="00383EF5"/>
  </w:style>
  <w:style w:type="paragraph" w:customStyle="1" w:styleId="38D85738E754432CB80CC9FC7D945FA5">
    <w:name w:val="38D85738E754432CB80CC9FC7D945FA5"/>
    <w:rsid w:val="00383EF5"/>
  </w:style>
  <w:style w:type="paragraph" w:customStyle="1" w:styleId="C178D7DF72454683A8E021E47B9EF170">
    <w:name w:val="C178D7DF72454683A8E021E47B9EF170"/>
    <w:rsid w:val="00383EF5"/>
  </w:style>
  <w:style w:type="paragraph" w:customStyle="1" w:styleId="563BBDEDAF9B41DBA7BB788948C2B4843">
    <w:name w:val="563BBDEDAF9B41DBA7BB788948C2B4843"/>
    <w:rsid w:val="009043E2"/>
    <w:pPr>
      <w:spacing w:after="0" w:line="240" w:lineRule="auto"/>
      <w:jc w:val="both"/>
    </w:pPr>
    <w:rPr>
      <w:kern w:val="0"/>
      <w14:ligatures w14:val="none"/>
    </w:rPr>
  </w:style>
  <w:style w:type="paragraph" w:customStyle="1" w:styleId="6A49DBCBE3B04B8CA99873CC13DCAAC93">
    <w:name w:val="6A49DBCBE3B04B8CA99873CC13DCAAC93"/>
    <w:rsid w:val="009043E2"/>
    <w:pPr>
      <w:spacing w:after="0" w:line="240" w:lineRule="auto"/>
      <w:jc w:val="both"/>
    </w:pPr>
    <w:rPr>
      <w:kern w:val="0"/>
      <w14:ligatures w14:val="none"/>
    </w:rPr>
  </w:style>
  <w:style w:type="paragraph" w:customStyle="1" w:styleId="61D365ACC4F74797AAA08A2467240D2F3">
    <w:name w:val="61D365ACC4F74797AAA08A2467240D2F3"/>
    <w:rsid w:val="009043E2"/>
    <w:pPr>
      <w:spacing w:after="0" w:line="240" w:lineRule="auto"/>
      <w:jc w:val="both"/>
    </w:pPr>
    <w:rPr>
      <w:kern w:val="0"/>
      <w14:ligatures w14:val="none"/>
    </w:rPr>
  </w:style>
  <w:style w:type="paragraph" w:customStyle="1" w:styleId="719604C15DDD40DDA766819F0DE742AD3">
    <w:name w:val="719604C15DDD40DDA766819F0DE742AD3"/>
    <w:rsid w:val="009043E2"/>
    <w:pPr>
      <w:spacing w:after="0" w:line="240" w:lineRule="auto"/>
      <w:jc w:val="both"/>
    </w:pPr>
    <w:rPr>
      <w:kern w:val="0"/>
      <w14:ligatures w14:val="none"/>
    </w:rPr>
  </w:style>
  <w:style w:type="paragraph" w:customStyle="1" w:styleId="34233A05C0574CD6B43E87FFD209EAD93">
    <w:name w:val="34233A05C0574CD6B43E87FFD209EAD93"/>
    <w:rsid w:val="009043E2"/>
    <w:pPr>
      <w:spacing w:after="0" w:line="240" w:lineRule="auto"/>
      <w:jc w:val="both"/>
    </w:pPr>
    <w:rPr>
      <w:kern w:val="0"/>
      <w14:ligatures w14:val="none"/>
    </w:rPr>
  </w:style>
  <w:style w:type="paragraph" w:customStyle="1" w:styleId="91E7913119AC4EB69EEE5170938D88B43">
    <w:name w:val="91E7913119AC4EB69EEE5170938D88B43"/>
    <w:rsid w:val="009043E2"/>
    <w:pPr>
      <w:spacing w:after="0" w:line="240" w:lineRule="auto"/>
      <w:jc w:val="both"/>
    </w:pPr>
    <w:rPr>
      <w:kern w:val="0"/>
      <w14:ligatures w14:val="none"/>
    </w:rPr>
  </w:style>
  <w:style w:type="paragraph" w:customStyle="1" w:styleId="8C20AD08D952464987DB5639ED563A873">
    <w:name w:val="8C20AD08D952464987DB5639ED563A873"/>
    <w:rsid w:val="009043E2"/>
    <w:pPr>
      <w:spacing w:after="200" w:line="288" w:lineRule="auto"/>
    </w:pPr>
    <w:rPr>
      <w:kern w:val="0"/>
      <w14:ligatures w14:val="none"/>
    </w:rPr>
  </w:style>
  <w:style w:type="paragraph" w:customStyle="1" w:styleId="D477E4BF4F9D4620B6D277B42FFAAB7A3">
    <w:name w:val="D477E4BF4F9D4620B6D277B42FFAAB7A3"/>
    <w:rsid w:val="009043E2"/>
    <w:pPr>
      <w:spacing w:after="200" w:line="288" w:lineRule="auto"/>
    </w:pPr>
    <w:rPr>
      <w:kern w:val="0"/>
      <w14:ligatures w14:val="none"/>
    </w:rPr>
  </w:style>
  <w:style w:type="paragraph" w:customStyle="1" w:styleId="37CF02DE80E84E91885C9ABD62378E843">
    <w:name w:val="37CF02DE80E84E91885C9ABD62378E843"/>
    <w:rsid w:val="009043E2"/>
    <w:pPr>
      <w:spacing w:after="0" w:line="240" w:lineRule="auto"/>
      <w:jc w:val="both"/>
    </w:pPr>
    <w:rPr>
      <w:kern w:val="0"/>
      <w14:ligatures w14:val="none"/>
    </w:rPr>
  </w:style>
  <w:style w:type="paragraph" w:customStyle="1" w:styleId="EA68FEA4B27648F79616EF73B82D8AD33">
    <w:name w:val="EA68FEA4B27648F79616EF73B82D8AD33"/>
    <w:rsid w:val="009043E2"/>
    <w:pPr>
      <w:spacing w:after="0" w:line="240" w:lineRule="auto"/>
      <w:jc w:val="both"/>
    </w:pPr>
    <w:rPr>
      <w:kern w:val="0"/>
      <w14:ligatures w14:val="none"/>
    </w:rPr>
  </w:style>
  <w:style w:type="paragraph" w:customStyle="1" w:styleId="BB9A50D600444DF1A82F1C337B5E00374">
    <w:name w:val="BB9A50D600444DF1A82F1C337B5E00374"/>
    <w:rsid w:val="009043E2"/>
    <w:pPr>
      <w:spacing w:after="0" w:line="240" w:lineRule="auto"/>
      <w:jc w:val="both"/>
    </w:pPr>
    <w:rPr>
      <w:kern w:val="0"/>
      <w14:ligatures w14:val="none"/>
    </w:rPr>
  </w:style>
  <w:style w:type="paragraph" w:customStyle="1" w:styleId="32BBFD065782403F85CBA77D719293D04">
    <w:name w:val="32BBFD065782403F85CBA77D719293D04"/>
    <w:rsid w:val="009043E2"/>
    <w:pPr>
      <w:spacing w:after="0" w:line="240" w:lineRule="auto"/>
      <w:jc w:val="both"/>
    </w:pPr>
    <w:rPr>
      <w:kern w:val="0"/>
      <w14:ligatures w14:val="none"/>
    </w:rPr>
  </w:style>
  <w:style w:type="paragraph" w:customStyle="1" w:styleId="4F075DEA84704A31B857FDACF434C20B4">
    <w:name w:val="4F075DEA84704A31B857FDACF434C20B4"/>
    <w:rsid w:val="009043E2"/>
    <w:pPr>
      <w:spacing w:after="0" w:line="240" w:lineRule="auto"/>
      <w:jc w:val="both"/>
    </w:pPr>
    <w:rPr>
      <w:kern w:val="0"/>
      <w14:ligatures w14:val="none"/>
    </w:rPr>
  </w:style>
  <w:style w:type="paragraph" w:customStyle="1" w:styleId="A2D4C9B139E94A8BBA8641BBE5FF00A04">
    <w:name w:val="A2D4C9B139E94A8BBA8641BBE5FF00A04"/>
    <w:rsid w:val="009043E2"/>
    <w:pPr>
      <w:spacing w:after="0" w:line="240" w:lineRule="auto"/>
      <w:jc w:val="both"/>
    </w:pPr>
    <w:rPr>
      <w:kern w:val="0"/>
      <w14:ligatures w14:val="none"/>
    </w:rPr>
  </w:style>
  <w:style w:type="paragraph" w:customStyle="1" w:styleId="71308CB04E634B4E8FC84E625AB696024">
    <w:name w:val="71308CB04E634B4E8FC84E625AB696024"/>
    <w:rsid w:val="009043E2"/>
    <w:pPr>
      <w:spacing w:after="0" w:line="240" w:lineRule="auto"/>
      <w:jc w:val="both"/>
    </w:pPr>
    <w:rPr>
      <w:kern w:val="0"/>
      <w14:ligatures w14:val="none"/>
    </w:rPr>
  </w:style>
  <w:style w:type="paragraph" w:customStyle="1" w:styleId="852DA5B421B34CBFBFB2DCD2F129EDC74">
    <w:name w:val="852DA5B421B34CBFBFB2DCD2F129EDC74"/>
    <w:rsid w:val="009043E2"/>
    <w:pPr>
      <w:spacing w:after="0" w:line="240" w:lineRule="auto"/>
      <w:jc w:val="both"/>
    </w:pPr>
    <w:rPr>
      <w:kern w:val="0"/>
      <w14:ligatures w14:val="none"/>
    </w:rPr>
  </w:style>
  <w:style w:type="paragraph" w:customStyle="1" w:styleId="A498F953C5814A58894035CF2CF230C14">
    <w:name w:val="A498F953C5814A58894035CF2CF230C14"/>
    <w:rsid w:val="009043E2"/>
    <w:pPr>
      <w:spacing w:after="0" w:line="240" w:lineRule="auto"/>
      <w:jc w:val="both"/>
    </w:pPr>
    <w:rPr>
      <w:kern w:val="0"/>
      <w14:ligatures w14:val="none"/>
    </w:rPr>
  </w:style>
  <w:style w:type="paragraph" w:customStyle="1" w:styleId="A9FA7A6EBBC24F70A03DD508A57D2E984">
    <w:name w:val="A9FA7A6EBBC24F70A03DD508A57D2E984"/>
    <w:rsid w:val="009043E2"/>
    <w:pPr>
      <w:spacing w:after="0" w:line="240" w:lineRule="auto"/>
      <w:jc w:val="both"/>
    </w:pPr>
    <w:rPr>
      <w:kern w:val="0"/>
      <w14:ligatures w14:val="none"/>
    </w:rPr>
  </w:style>
  <w:style w:type="paragraph" w:customStyle="1" w:styleId="4B437CEAA59B4442966367DD7E1B426A4">
    <w:name w:val="4B437CEAA59B4442966367DD7E1B426A4"/>
    <w:rsid w:val="009043E2"/>
    <w:pPr>
      <w:spacing w:after="0" w:line="240" w:lineRule="auto"/>
      <w:jc w:val="both"/>
    </w:pPr>
    <w:rPr>
      <w:kern w:val="0"/>
      <w14:ligatures w14:val="none"/>
    </w:rPr>
  </w:style>
  <w:style w:type="paragraph" w:customStyle="1" w:styleId="B05318986FFE4CB083843EE941C5EBB74">
    <w:name w:val="B05318986FFE4CB083843EE941C5EBB74"/>
    <w:rsid w:val="009043E2"/>
    <w:pPr>
      <w:spacing w:after="0" w:line="240" w:lineRule="auto"/>
      <w:jc w:val="both"/>
    </w:pPr>
    <w:rPr>
      <w:kern w:val="0"/>
      <w14:ligatures w14:val="none"/>
    </w:rPr>
  </w:style>
  <w:style w:type="paragraph" w:customStyle="1" w:styleId="A22E7298EE89436D9434F2EFF30F3FB04">
    <w:name w:val="A22E7298EE89436D9434F2EFF30F3FB04"/>
    <w:rsid w:val="009043E2"/>
    <w:pPr>
      <w:spacing w:after="0" w:line="240" w:lineRule="auto"/>
      <w:jc w:val="both"/>
    </w:pPr>
    <w:rPr>
      <w:kern w:val="0"/>
      <w14:ligatures w14:val="none"/>
    </w:rPr>
  </w:style>
  <w:style w:type="paragraph" w:customStyle="1" w:styleId="C5D70BB75C814103B98E9F7F283947FB4">
    <w:name w:val="C5D70BB75C814103B98E9F7F283947FB4"/>
    <w:rsid w:val="009043E2"/>
    <w:pPr>
      <w:spacing w:after="0" w:line="240" w:lineRule="auto"/>
      <w:jc w:val="both"/>
    </w:pPr>
    <w:rPr>
      <w:kern w:val="0"/>
      <w14:ligatures w14:val="none"/>
    </w:rPr>
  </w:style>
  <w:style w:type="paragraph" w:customStyle="1" w:styleId="677EBCDBD8FD48CC9E3E31C7B5A581754">
    <w:name w:val="677EBCDBD8FD48CC9E3E31C7B5A581754"/>
    <w:rsid w:val="009043E2"/>
    <w:pPr>
      <w:spacing w:after="0" w:line="240" w:lineRule="auto"/>
      <w:jc w:val="both"/>
    </w:pPr>
    <w:rPr>
      <w:kern w:val="0"/>
      <w14:ligatures w14:val="none"/>
    </w:rPr>
  </w:style>
  <w:style w:type="paragraph" w:customStyle="1" w:styleId="A7837BA9F474493780AD94AB5EB3348F4">
    <w:name w:val="A7837BA9F474493780AD94AB5EB3348F4"/>
    <w:rsid w:val="009043E2"/>
    <w:pPr>
      <w:spacing w:after="0" w:line="240" w:lineRule="auto"/>
      <w:jc w:val="both"/>
    </w:pPr>
    <w:rPr>
      <w:kern w:val="0"/>
      <w14:ligatures w14:val="none"/>
    </w:rPr>
  </w:style>
  <w:style w:type="paragraph" w:customStyle="1" w:styleId="1A35B88F97504F12A834750C4254D4C84">
    <w:name w:val="1A35B88F97504F12A834750C4254D4C84"/>
    <w:rsid w:val="009043E2"/>
    <w:pPr>
      <w:spacing w:after="0" w:line="240" w:lineRule="auto"/>
      <w:jc w:val="both"/>
    </w:pPr>
    <w:rPr>
      <w:kern w:val="0"/>
      <w14:ligatures w14:val="none"/>
    </w:rPr>
  </w:style>
  <w:style w:type="paragraph" w:customStyle="1" w:styleId="632C2A34D4F7470F9649767ACF959BFC4">
    <w:name w:val="632C2A34D4F7470F9649767ACF959BFC4"/>
    <w:rsid w:val="009043E2"/>
    <w:pPr>
      <w:spacing w:after="0" w:line="240" w:lineRule="auto"/>
      <w:jc w:val="both"/>
    </w:pPr>
    <w:rPr>
      <w:kern w:val="0"/>
      <w14:ligatures w14:val="none"/>
    </w:rPr>
  </w:style>
  <w:style w:type="paragraph" w:customStyle="1" w:styleId="2D014B71153D49F6B88BCC6FF3574B1E4">
    <w:name w:val="2D014B71153D49F6B88BCC6FF3574B1E4"/>
    <w:rsid w:val="009043E2"/>
    <w:pPr>
      <w:spacing w:after="0" w:line="240" w:lineRule="auto"/>
      <w:jc w:val="both"/>
    </w:pPr>
    <w:rPr>
      <w:kern w:val="0"/>
      <w14:ligatures w14:val="none"/>
    </w:rPr>
  </w:style>
  <w:style w:type="paragraph" w:customStyle="1" w:styleId="0FE38B534B1C45AC935F88D154977B034">
    <w:name w:val="0FE38B534B1C45AC935F88D154977B034"/>
    <w:rsid w:val="009043E2"/>
    <w:pPr>
      <w:spacing w:after="0" w:line="240" w:lineRule="auto"/>
      <w:jc w:val="both"/>
    </w:pPr>
    <w:rPr>
      <w:kern w:val="0"/>
      <w14:ligatures w14:val="none"/>
    </w:rPr>
  </w:style>
  <w:style w:type="paragraph" w:customStyle="1" w:styleId="2EE52BBCC26B482283357101A8978DC04">
    <w:name w:val="2EE52BBCC26B482283357101A8978DC04"/>
    <w:rsid w:val="009043E2"/>
    <w:pPr>
      <w:spacing w:after="0" w:line="240" w:lineRule="auto"/>
      <w:jc w:val="both"/>
    </w:pPr>
    <w:rPr>
      <w:kern w:val="0"/>
      <w14:ligatures w14:val="none"/>
    </w:rPr>
  </w:style>
  <w:style w:type="paragraph" w:customStyle="1" w:styleId="DA66E7961581472FAAEC8F64037A5E824">
    <w:name w:val="DA66E7961581472FAAEC8F64037A5E824"/>
    <w:rsid w:val="009043E2"/>
    <w:pPr>
      <w:spacing w:after="0" w:line="240" w:lineRule="auto"/>
      <w:jc w:val="both"/>
    </w:pPr>
    <w:rPr>
      <w:kern w:val="0"/>
      <w14:ligatures w14:val="none"/>
    </w:rPr>
  </w:style>
  <w:style w:type="paragraph" w:customStyle="1" w:styleId="A62DB6F5D5074BD49965FD048C4969924">
    <w:name w:val="A62DB6F5D5074BD49965FD048C4969924"/>
    <w:rsid w:val="009043E2"/>
    <w:pPr>
      <w:spacing w:after="0" w:line="240" w:lineRule="auto"/>
      <w:jc w:val="both"/>
    </w:pPr>
    <w:rPr>
      <w:kern w:val="0"/>
      <w14:ligatures w14:val="none"/>
    </w:rPr>
  </w:style>
  <w:style w:type="paragraph" w:customStyle="1" w:styleId="EFBB81462FAC4E32919C4D048175CD424">
    <w:name w:val="EFBB81462FAC4E32919C4D048175CD424"/>
    <w:rsid w:val="009043E2"/>
    <w:pPr>
      <w:spacing w:after="0" w:line="240" w:lineRule="auto"/>
      <w:jc w:val="both"/>
    </w:pPr>
    <w:rPr>
      <w:kern w:val="0"/>
      <w14:ligatures w14:val="none"/>
    </w:rPr>
  </w:style>
  <w:style w:type="paragraph" w:customStyle="1" w:styleId="C4B9E87117FB427ABA1F4D993C82CF374">
    <w:name w:val="C4B9E87117FB427ABA1F4D993C82CF374"/>
    <w:rsid w:val="009043E2"/>
    <w:pPr>
      <w:spacing w:after="0" w:line="240" w:lineRule="auto"/>
      <w:jc w:val="both"/>
    </w:pPr>
    <w:rPr>
      <w:kern w:val="0"/>
      <w14:ligatures w14:val="none"/>
    </w:rPr>
  </w:style>
  <w:style w:type="paragraph" w:customStyle="1" w:styleId="5ACCDBD3DE73413DBD4479D3D68533924">
    <w:name w:val="5ACCDBD3DE73413DBD4479D3D68533924"/>
    <w:rsid w:val="009043E2"/>
    <w:pPr>
      <w:spacing w:after="0" w:line="240" w:lineRule="auto"/>
      <w:jc w:val="both"/>
    </w:pPr>
    <w:rPr>
      <w:kern w:val="0"/>
      <w14:ligatures w14:val="none"/>
    </w:rPr>
  </w:style>
  <w:style w:type="paragraph" w:customStyle="1" w:styleId="2A14D585CF5F4162905B2D514A6755ED4">
    <w:name w:val="2A14D585CF5F4162905B2D514A6755ED4"/>
    <w:rsid w:val="009043E2"/>
    <w:pPr>
      <w:spacing w:after="0" w:line="240" w:lineRule="auto"/>
      <w:jc w:val="both"/>
    </w:pPr>
    <w:rPr>
      <w:kern w:val="0"/>
      <w14:ligatures w14:val="none"/>
    </w:rPr>
  </w:style>
  <w:style w:type="paragraph" w:customStyle="1" w:styleId="6A3AEFCB1BB24B2E93E334CAD72F1E134">
    <w:name w:val="6A3AEFCB1BB24B2E93E334CAD72F1E134"/>
    <w:rsid w:val="009043E2"/>
    <w:pPr>
      <w:spacing w:after="0" w:line="240" w:lineRule="auto"/>
      <w:jc w:val="both"/>
    </w:pPr>
    <w:rPr>
      <w:kern w:val="0"/>
      <w14:ligatures w14:val="none"/>
    </w:rPr>
  </w:style>
  <w:style w:type="paragraph" w:customStyle="1" w:styleId="155AA3F5966D4DFC80E4E8FB7CB84EFF4">
    <w:name w:val="155AA3F5966D4DFC80E4E8FB7CB84EFF4"/>
    <w:rsid w:val="009043E2"/>
    <w:pPr>
      <w:spacing w:after="0" w:line="240" w:lineRule="auto"/>
      <w:jc w:val="both"/>
    </w:pPr>
    <w:rPr>
      <w:kern w:val="0"/>
      <w14:ligatures w14:val="none"/>
    </w:rPr>
  </w:style>
  <w:style w:type="paragraph" w:customStyle="1" w:styleId="3E4E927DEB92412EAAE1AB56CE07A9014">
    <w:name w:val="3E4E927DEB92412EAAE1AB56CE07A9014"/>
    <w:rsid w:val="009043E2"/>
    <w:pPr>
      <w:spacing w:after="0" w:line="240" w:lineRule="auto"/>
      <w:jc w:val="both"/>
    </w:pPr>
    <w:rPr>
      <w:kern w:val="0"/>
      <w14:ligatures w14:val="none"/>
    </w:rPr>
  </w:style>
  <w:style w:type="paragraph" w:customStyle="1" w:styleId="4B59BC4F52A3447B93AE9E4A7ACE0C284">
    <w:name w:val="4B59BC4F52A3447B93AE9E4A7ACE0C284"/>
    <w:rsid w:val="009043E2"/>
    <w:pPr>
      <w:spacing w:after="0" w:line="240" w:lineRule="auto"/>
      <w:jc w:val="both"/>
    </w:pPr>
    <w:rPr>
      <w:kern w:val="0"/>
      <w14:ligatures w14:val="none"/>
    </w:rPr>
  </w:style>
  <w:style w:type="paragraph" w:customStyle="1" w:styleId="8D2037776C8F4423B992408DA3CE4A074">
    <w:name w:val="8D2037776C8F4423B992408DA3CE4A074"/>
    <w:rsid w:val="009043E2"/>
    <w:pPr>
      <w:spacing w:after="0" w:line="240" w:lineRule="auto"/>
      <w:jc w:val="both"/>
    </w:pPr>
    <w:rPr>
      <w:kern w:val="0"/>
      <w14:ligatures w14:val="none"/>
    </w:rPr>
  </w:style>
  <w:style w:type="paragraph" w:customStyle="1" w:styleId="6E30B4E88D0E44AFB9B040573F54DD644">
    <w:name w:val="6E30B4E88D0E44AFB9B040573F54DD644"/>
    <w:rsid w:val="009043E2"/>
    <w:pPr>
      <w:spacing w:after="0" w:line="240" w:lineRule="auto"/>
      <w:jc w:val="both"/>
    </w:pPr>
    <w:rPr>
      <w:kern w:val="0"/>
      <w14:ligatures w14:val="none"/>
    </w:rPr>
  </w:style>
  <w:style w:type="paragraph" w:customStyle="1" w:styleId="BE781EAADEA1432BBDDD4C3F809C76904">
    <w:name w:val="BE781EAADEA1432BBDDD4C3F809C76904"/>
    <w:rsid w:val="009043E2"/>
    <w:pPr>
      <w:spacing w:after="0" w:line="240" w:lineRule="auto"/>
      <w:jc w:val="both"/>
    </w:pPr>
    <w:rPr>
      <w:kern w:val="0"/>
      <w14:ligatures w14:val="none"/>
    </w:rPr>
  </w:style>
  <w:style w:type="paragraph" w:customStyle="1" w:styleId="7153CE05DDD24E3AB72C059CEBF581FF4">
    <w:name w:val="7153CE05DDD24E3AB72C059CEBF581FF4"/>
    <w:rsid w:val="009043E2"/>
    <w:pPr>
      <w:spacing w:after="0" w:line="240" w:lineRule="auto"/>
      <w:jc w:val="both"/>
    </w:pPr>
    <w:rPr>
      <w:kern w:val="0"/>
      <w14:ligatures w14:val="none"/>
    </w:rPr>
  </w:style>
  <w:style w:type="paragraph" w:customStyle="1" w:styleId="E5FF69535C25410AA4E00CFFC55E1C714">
    <w:name w:val="E5FF69535C25410AA4E00CFFC55E1C714"/>
    <w:rsid w:val="009043E2"/>
    <w:pPr>
      <w:spacing w:after="0" w:line="240" w:lineRule="auto"/>
      <w:jc w:val="both"/>
    </w:pPr>
    <w:rPr>
      <w:kern w:val="0"/>
      <w14:ligatures w14:val="none"/>
    </w:rPr>
  </w:style>
  <w:style w:type="paragraph" w:customStyle="1" w:styleId="84354380A18D4DAEB7D06D8FD54A569B4">
    <w:name w:val="84354380A18D4DAEB7D06D8FD54A569B4"/>
    <w:rsid w:val="009043E2"/>
    <w:pPr>
      <w:spacing w:after="0" w:line="240" w:lineRule="auto"/>
      <w:jc w:val="both"/>
    </w:pPr>
    <w:rPr>
      <w:kern w:val="0"/>
      <w14:ligatures w14:val="none"/>
    </w:rPr>
  </w:style>
  <w:style w:type="paragraph" w:customStyle="1" w:styleId="ACF641C8753E44AFB15F4E721DC55A434">
    <w:name w:val="ACF641C8753E44AFB15F4E721DC55A434"/>
    <w:rsid w:val="009043E2"/>
    <w:pPr>
      <w:spacing w:after="0" w:line="240" w:lineRule="auto"/>
      <w:jc w:val="both"/>
    </w:pPr>
    <w:rPr>
      <w:kern w:val="0"/>
      <w14:ligatures w14:val="none"/>
    </w:rPr>
  </w:style>
  <w:style w:type="paragraph" w:customStyle="1" w:styleId="28E720D6B8E3476390E8AD6016D322C24">
    <w:name w:val="28E720D6B8E3476390E8AD6016D322C24"/>
    <w:rsid w:val="009043E2"/>
    <w:pPr>
      <w:spacing w:after="0" w:line="240" w:lineRule="auto"/>
      <w:jc w:val="both"/>
    </w:pPr>
    <w:rPr>
      <w:kern w:val="0"/>
      <w14:ligatures w14:val="none"/>
    </w:rPr>
  </w:style>
  <w:style w:type="paragraph" w:customStyle="1" w:styleId="987C066D4220487E90964FC2031A78D4">
    <w:name w:val="987C066D4220487E90964FC2031A78D4"/>
    <w:rsid w:val="009043E2"/>
  </w:style>
  <w:style w:type="paragraph" w:customStyle="1" w:styleId="E8E440D86F9F48E4A79C9FD33B79E16C">
    <w:name w:val="E8E440D86F9F48E4A79C9FD33B79E16C"/>
    <w:rsid w:val="00F158DE"/>
  </w:style>
  <w:style w:type="paragraph" w:customStyle="1" w:styleId="099FA924A3BB497C95D2448962FF98E8">
    <w:name w:val="099FA924A3BB497C95D2448962FF98E8"/>
    <w:rsid w:val="00F158DE"/>
  </w:style>
  <w:style w:type="paragraph" w:customStyle="1" w:styleId="ADEE175C535B42BD984830735C704C37">
    <w:name w:val="ADEE175C535B42BD984830735C704C37"/>
    <w:rsid w:val="007F2815"/>
  </w:style>
  <w:style w:type="paragraph" w:customStyle="1" w:styleId="32A78F4079A44BB98C6A2887506F4408">
    <w:name w:val="32A78F4079A44BB98C6A2887506F4408"/>
    <w:rsid w:val="007F2815"/>
  </w:style>
  <w:style w:type="paragraph" w:customStyle="1" w:styleId="BAD5002E44684DDFA29813DFC5849098">
    <w:name w:val="BAD5002E44684DDFA29813DFC5849098"/>
    <w:rsid w:val="007F2815"/>
  </w:style>
  <w:style w:type="paragraph" w:customStyle="1" w:styleId="F79E41D7D6464DE39D8FAFE52D317679">
    <w:name w:val="F79E41D7D6464DE39D8FAFE52D317679"/>
    <w:rsid w:val="000F64D9"/>
  </w:style>
  <w:style w:type="paragraph" w:customStyle="1" w:styleId="7389F5DB8C1D44109C01445FEF2BEC73">
    <w:name w:val="7389F5DB8C1D44109C01445FEF2BEC73"/>
    <w:rsid w:val="000F64D9"/>
  </w:style>
  <w:style w:type="paragraph" w:customStyle="1" w:styleId="3D6F115D64094E14A73DB54A075D9D16">
    <w:name w:val="3D6F115D64094E14A73DB54A075D9D16"/>
    <w:rsid w:val="000F64D9"/>
  </w:style>
  <w:style w:type="paragraph" w:customStyle="1" w:styleId="BADB1E77C82A4D1D892A501123D1F2F2">
    <w:name w:val="BADB1E77C82A4D1D892A501123D1F2F2"/>
    <w:rsid w:val="000F64D9"/>
  </w:style>
  <w:style w:type="paragraph" w:customStyle="1" w:styleId="2E2B3D40C5DE4B2AAB524BFA1E531464">
    <w:name w:val="2E2B3D40C5DE4B2AAB524BFA1E531464"/>
    <w:rsid w:val="000F64D9"/>
  </w:style>
  <w:style w:type="paragraph" w:customStyle="1" w:styleId="7B4798DE586445F09948932CDBD04B98">
    <w:name w:val="7B4798DE586445F09948932CDBD04B98"/>
    <w:rsid w:val="000F64D9"/>
  </w:style>
  <w:style w:type="paragraph" w:customStyle="1" w:styleId="E5338622B60C4466BD006E759E64860D">
    <w:name w:val="E5338622B60C4466BD006E759E64860D"/>
    <w:rsid w:val="000F64D9"/>
  </w:style>
  <w:style w:type="paragraph" w:customStyle="1" w:styleId="F389B1AD7FF04A2EB73BD035B776E4C1">
    <w:name w:val="F389B1AD7FF04A2EB73BD035B776E4C1"/>
    <w:rsid w:val="000F64D9"/>
  </w:style>
  <w:style w:type="paragraph" w:customStyle="1" w:styleId="9B07FED234BC44C58873837952EFB96A">
    <w:name w:val="9B07FED234BC44C58873837952EFB96A"/>
    <w:rsid w:val="000F64D9"/>
  </w:style>
  <w:style w:type="paragraph" w:customStyle="1" w:styleId="2583009257BF4A2F80FFCE424DF3A8C6">
    <w:name w:val="2583009257BF4A2F80FFCE424DF3A8C6"/>
    <w:rsid w:val="000F64D9"/>
  </w:style>
  <w:style w:type="paragraph" w:customStyle="1" w:styleId="5F3226CB87A44224AADBBE69C44F76D7">
    <w:name w:val="5F3226CB87A44224AADBBE69C44F76D7"/>
    <w:rsid w:val="000F64D9"/>
  </w:style>
  <w:style w:type="paragraph" w:customStyle="1" w:styleId="A3650E8B3558439FABEDE3F43F8BC544">
    <w:name w:val="A3650E8B3558439FABEDE3F43F8BC544"/>
    <w:rsid w:val="000F64D9"/>
  </w:style>
  <w:style w:type="paragraph" w:customStyle="1" w:styleId="3F670A4FBC744892A0B675AF6C4FAB75">
    <w:name w:val="3F670A4FBC744892A0B675AF6C4FAB75"/>
    <w:rsid w:val="000F64D9"/>
  </w:style>
  <w:style w:type="paragraph" w:customStyle="1" w:styleId="933106F530B342278B80922201D95212">
    <w:name w:val="933106F530B342278B80922201D95212"/>
    <w:rsid w:val="000F64D9"/>
  </w:style>
  <w:style w:type="paragraph" w:customStyle="1" w:styleId="F6C7EA38F75748A8AB301AF63B8A4B12">
    <w:name w:val="F6C7EA38F75748A8AB301AF63B8A4B12"/>
    <w:rsid w:val="000F64D9"/>
  </w:style>
  <w:style w:type="paragraph" w:customStyle="1" w:styleId="B63109B9F487436686BEAAE06F95669D">
    <w:name w:val="B63109B9F487436686BEAAE06F95669D"/>
    <w:rsid w:val="000F64D9"/>
  </w:style>
  <w:style w:type="paragraph" w:customStyle="1" w:styleId="994C0D52771241649DA9BD30C54A81BE">
    <w:name w:val="994C0D52771241649DA9BD30C54A81BE"/>
    <w:rsid w:val="000F64D9"/>
  </w:style>
  <w:style w:type="paragraph" w:customStyle="1" w:styleId="5C0217D6FD52400599BBA137F1A4FA3B">
    <w:name w:val="5C0217D6FD52400599BBA137F1A4FA3B"/>
    <w:rsid w:val="000F64D9"/>
  </w:style>
  <w:style w:type="paragraph" w:customStyle="1" w:styleId="2BBA906C5A2B47D78DCD0B4CCB4B86ED">
    <w:name w:val="2BBA906C5A2B47D78DCD0B4CCB4B86ED"/>
    <w:rsid w:val="000F64D9"/>
  </w:style>
  <w:style w:type="paragraph" w:customStyle="1" w:styleId="98815F4917B84E4DB5F61AF5E9FF7784">
    <w:name w:val="98815F4917B84E4DB5F61AF5E9FF7784"/>
    <w:rsid w:val="000F64D9"/>
  </w:style>
  <w:style w:type="paragraph" w:customStyle="1" w:styleId="723E76C0D5D84B0BBE53DD730AD98D5C">
    <w:name w:val="723E76C0D5D84B0BBE53DD730AD98D5C"/>
    <w:rsid w:val="000F64D9"/>
  </w:style>
  <w:style w:type="paragraph" w:customStyle="1" w:styleId="104DAEB3321F400DA46E7739A47E81AA">
    <w:name w:val="104DAEB3321F400DA46E7739A47E81AA"/>
    <w:rsid w:val="000F64D9"/>
  </w:style>
  <w:style w:type="paragraph" w:customStyle="1" w:styleId="BFACB91D48E44EA79722EB0CD2A20618">
    <w:name w:val="BFACB91D48E44EA79722EB0CD2A20618"/>
    <w:rsid w:val="000F64D9"/>
  </w:style>
  <w:style w:type="paragraph" w:customStyle="1" w:styleId="89F62D7759DE41D6ADF9C3A3AFBF5497">
    <w:name w:val="89F62D7759DE41D6ADF9C3A3AFBF5497"/>
    <w:rsid w:val="000F64D9"/>
  </w:style>
  <w:style w:type="paragraph" w:customStyle="1" w:styleId="1C43F412C2A54CF8920A79DAD757483B">
    <w:name w:val="1C43F412C2A54CF8920A79DAD757483B"/>
    <w:rsid w:val="000F64D9"/>
  </w:style>
  <w:style w:type="paragraph" w:customStyle="1" w:styleId="63BCEBF404E947E999687EACA1EC1E87">
    <w:name w:val="63BCEBF404E947E999687EACA1EC1E87"/>
    <w:rsid w:val="000F64D9"/>
  </w:style>
  <w:style w:type="paragraph" w:customStyle="1" w:styleId="41922CFB52FC45D6B0ABE93276D377DC">
    <w:name w:val="41922CFB52FC45D6B0ABE93276D377DC"/>
    <w:rsid w:val="000F64D9"/>
  </w:style>
  <w:style w:type="paragraph" w:customStyle="1" w:styleId="B555D2B3B63F4568B04F92CA812C5450">
    <w:name w:val="B555D2B3B63F4568B04F92CA812C5450"/>
    <w:rsid w:val="000F64D9"/>
  </w:style>
  <w:style w:type="paragraph" w:customStyle="1" w:styleId="B472D61BD6954F43B63E0E93587F63CB">
    <w:name w:val="B472D61BD6954F43B63E0E93587F63CB"/>
    <w:rsid w:val="000F64D9"/>
  </w:style>
  <w:style w:type="paragraph" w:customStyle="1" w:styleId="95C9F47876AD49FC965EC2B1BFB388BC">
    <w:name w:val="95C9F47876AD49FC965EC2B1BFB388BC"/>
    <w:rsid w:val="000F64D9"/>
  </w:style>
  <w:style w:type="paragraph" w:customStyle="1" w:styleId="E6A87EA467B343BA85C3EA462D36C8E3">
    <w:name w:val="E6A87EA467B343BA85C3EA462D36C8E3"/>
    <w:rsid w:val="000F64D9"/>
  </w:style>
  <w:style w:type="paragraph" w:customStyle="1" w:styleId="C56EB58DB99C4154AA1BAF5A7F424E3C">
    <w:name w:val="C56EB58DB99C4154AA1BAF5A7F424E3C"/>
    <w:rsid w:val="000F64D9"/>
  </w:style>
  <w:style w:type="paragraph" w:customStyle="1" w:styleId="68141386174244CEB21EC45249DF5C3A">
    <w:name w:val="68141386174244CEB21EC45249DF5C3A"/>
    <w:rsid w:val="000F64D9"/>
  </w:style>
  <w:style w:type="paragraph" w:customStyle="1" w:styleId="60DB30A02DEE4E7684AB3CE7E21B5943">
    <w:name w:val="60DB30A02DEE4E7684AB3CE7E21B5943"/>
    <w:rsid w:val="000F64D9"/>
  </w:style>
  <w:style w:type="paragraph" w:customStyle="1" w:styleId="B53123D708F74E5B8D1A1E1B3BCB2D19">
    <w:name w:val="B53123D708F74E5B8D1A1E1B3BCB2D19"/>
    <w:rsid w:val="000F64D9"/>
  </w:style>
  <w:style w:type="paragraph" w:customStyle="1" w:styleId="BD6B465D84F8412E99E802E5519FA3F1">
    <w:name w:val="BD6B465D84F8412E99E802E5519FA3F1"/>
    <w:rsid w:val="000F64D9"/>
  </w:style>
  <w:style w:type="paragraph" w:customStyle="1" w:styleId="BF6997C64AE749C1A3E3056EB7EC7B54">
    <w:name w:val="BF6997C64AE749C1A3E3056EB7EC7B54"/>
    <w:rsid w:val="000F64D9"/>
  </w:style>
  <w:style w:type="paragraph" w:customStyle="1" w:styleId="C84D7F1C722E4C9B9ED1D5444236D060">
    <w:name w:val="C84D7F1C722E4C9B9ED1D5444236D060"/>
    <w:rsid w:val="000F64D9"/>
  </w:style>
  <w:style w:type="paragraph" w:customStyle="1" w:styleId="7CFC0BCD5BDF4D718709B01DF3ACB534">
    <w:name w:val="7CFC0BCD5BDF4D718709B01DF3ACB534"/>
    <w:rsid w:val="000F64D9"/>
  </w:style>
  <w:style w:type="paragraph" w:customStyle="1" w:styleId="0875DF7719A7469581CB8C2362FFB842">
    <w:name w:val="0875DF7719A7469581CB8C2362FFB842"/>
    <w:rsid w:val="000F64D9"/>
  </w:style>
  <w:style w:type="paragraph" w:customStyle="1" w:styleId="A48F5FB306224B0491554C4B4480B4DB">
    <w:name w:val="A48F5FB306224B0491554C4B4480B4DB"/>
    <w:rsid w:val="000F64D9"/>
  </w:style>
  <w:style w:type="paragraph" w:customStyle="1" w:styleId="AD84E1802AAC4882B5DF6FE983817E7C">
    <w:name w:val="AD84E1802AAC4882B5DF6FE983817E7C"/>
    <w:rsid w:val="000F64D9"/>
  </w:style>
  <w:style w:type="paragraph" w:customStyle="1" w:styleId="F39E3400002A40559CEA1DB2E60391FB">
    <w:name w:val="F39E3400002A40559CEA1DB2E60391FB"/>
    <w:rsid w:val="000F64D9"/>
  </w:style>
  <w:style w:type="paragraph" w:customStyle="1" w:styleId="9F8D0F63C2E24163843A56DDBF7E5B63">
    <w:name w:val="9F8D0F63C2E24163843A56DDBF7E5B63"/>
    <w:rsid w:val="000F64D9"/>
  </w:style>
  <w:style w:type="paragraph" w:customStyle="1" w:styleId="B7A0469C6E574C7CBBDBC8CBC5234466">
    <w:name w:val="B7A0469C6E574C7CBBDBC8CBC5234466"/>
    <w:rsid w:val="000F64D9"/>
  </w:style>
  <w:style w:type="paragraph" w:customStyle="1" w:styleId="9B4CE7EFB2614C1EB21631FF1B553828">
    <w:name w:val="9B4CE7EFB2614C1EB21631FF1B553828"/>
    <w:rsid w:val="000F64D9"/>
  </w:style>
  <w:style w:type="paragraph" w:customStyle="1" w:styleId="8C05665715964D8883DEDD9E9BBAAB6C">
    <w:name w:val="8C05665715964D8883DEDD9E9BBAAB6C"/>
    <w:rsid w:val="000F64D9"/>
  </w:style>
  <w:style w:type="paragraph" w:customStyle="1" w:styleId="F0EB8F35248F49129AE23DC63DC22844">
    <w:name w:val="F0EB8F35248F49129AE23DC63DC22844"/>
    <w:rsid w:val="000F64D9"/>
  </w:style>
  <w:style w:type="paragraph" w:customStyle="1" w:styleId="A8EE92E5AA5A4E82BDE0CC6971AC5168">
    <w:name w:val="A8EE92E5AA5A4E82BDE0CC6971AC5168"/>
    <w:rsid w:val="000F64D9"/>
  </w:style>
  <w:style w:type="paragraph" w:customStyle="1" w:styleId="6A8A30F33B7B438A93E992E242380BDA">
    <w:name w:val="6A8A30F33B7B438A93E992E242380BDA"/>
    <w:rsid w:val="000F64D9"/>
  </w:style>
  <w:style w:type="paragraph" w:customStyle="1" w:styleId="B9FDB6A087BE471FA2B5DF7BC4A6EA28">
    <w:name w:val="B9FDB6A087BE471FA2B5DF7BC4A6EA28"/>
    <w:rsid w:val="000F64D9"/>
  </w:style>
  <w:style w:type="paragraph" w:customStyle="1" w:styleId="6E054D5974544F8988A230EB55E1EDAE">
    <w:name w:val="6E054D5974544F8988A230EB55E1EDAE"/>
    <w:rsid w:val="000F64D9"/>
  </w:style>
  <w:style w:type="paragraph" w:customStyle="1" w:styleId="A06A52F5F9FB4EB9812086E32A8EF224">
    <w:name w:val="A06A52F5F9FB4EB9812086E32A8EF224"/>
    <w:rsid w:val="000F64D9"/>
  </w:style>
  <w:style w:type="paragraph" w:customStyle="1" w:styleId="184FDC4AECE640758AA65CE4312B88F1">
    <w:name w:val="184FDC4AECE640758AA65CE4312B88F1"/>
    <w:rsid w:val="000F64D9"/>
  </w:style>
  <w:style w:type="paragraph" w:customStyle="1" w:styleId="0ACE512ACB0E4E6789773FD88D06778E">
    <w:name w:val="0ACE512ACB0E4E6789773FD88D06778E"/>
    <w:rsid w:val="000F64D9"/>
  </w:style>
  <w:style w:type="paragraph" w:customStyle="1" w:styleId="3809A4EB82EF4C8CBD6CED42835C5231">
    <w:name w:val="3809A4EB82EF4C8CBD6CED42835C5231"/>
    <w:rsid w:val="000F64D9"/>
  </w:style>
  <w:style w:type="paragraph" w:customStyle="1" w:styleId="12B4CBDA71F34B229599544F5BFE399E">
    <w:name w:val="12B4CBDA71F34B229599544F5BFE399E"/>
    <w:rsid w:val="000F64D9"/>
  </w:style>
  <w:style w:type="paragraph" w:customStyle="1" w:styleId="E7248842841F47F6B510397C18FD9F7B">
    <w:name w:val="E7248842841F47F6B510397C18FD9F7B"/>
    <w:rsid w:val="000F64D9"/>
  </w:style>
  <w:style w:type="paragraph" w:customStyle="1" w:styleId="B58E452DEA8F479FA12E041D7433B5B7">
    <w:name w:val="B58E452DEA8F479FA12E041D7433B5B7"/>
    <w:rsid w:val="000F64D9"/>
  </w:style>
  <w:style w:type="paragraph" w:customStyle="1" w:styleId="F240F17B1D2B4849A4AB2CD131770D7B">
    <w:name w:val="F240F17B1D2B4849A4AB2CD131770D7B"/>
    <w:rsid w:val="000F64D9"/>
  </w:style>
  <w:style w:type="paragraph" w:customStyle="1" w:styleId="CCA04F1639B04D7AB82477C526E53EDB">
    <w:name w:val="CCA04F1639B04D7AB82477C526E53EDB"/>
    <w:rsid w:val="000F64D9"/>
  </w:style>
  <w:style w:type="paragraph" w:customStyle="1" w:styleId="83783DCFD87D415DB03D119CFFD4D18C">
    <w:name w:val="83783DCFD87D415DB03D119CFFD4D18C"/>
    <w:rsid w:val="000F64D9"/>
  </w:style>
  <w:style w:type="paragraph" w:customStyle="1" w:styleId="DDAF90627B6F4FFEBBA258C793F51255">
    <w:name w:val="DDAF90627B6F4FFEBBA258C793F51255"/>
    <w:rsid w:val="000F64D9"/>
  </w:style>
  <w:style w:type="paragraph" w:customStyle="1" w:styleId="A717865571734C5296C9A3A371E15EDA">
    <w:name w:val="A717865571734C5296C9A3A371E15EDA"/>
    <w:rsid w:val="000F64D9"/>
  </w:style>
  <w:style w:type="paragraph" w:customStyle="1" w:styleId="ABB06F970DC743229F2685815E0B448E">
    <w:name w:val="ABB06F970DC743229F2685815E0B448E"/>
    <w:rsid w:val="000F64D9"/>
  </w:style>
  <w:style w:type="paragraph" w:customStyle="1" w:styleId="A43CE1582A95498DAEA7FC2452E1264C">
    <w:name w:val="A43CE1582A95498DAEA7FC2452E1264C"/>
    <w:rsid w:val="000F64D9"/>
  </w:style>
  <w:style w:type="paragraph" w:customStyle="1" w:styleId="80257DB1CC254454AC1994E0A2EECD56">
    <w:name w:val="80257DB1CC254454AC1994E0A2EECD56"/>
    <w:rsid w:val="000F64D9"/>
  </w:style>
  <w:style w:type="paragraph" w:customStyle="1" w:styleId="0DF6CF84C5084F4ABBE13F678A5EA61C">
    <w:name w:val="0DF6CF84C5084F4ABBE13F678A5EA61C"/>
    <w:rsid w:val="000F64D9"/>
  </w:style>
  <w:style w:type="paragraph" w:customStyle="1" w:styleId="EBB791D3DD6141F6ADDD3219087BC551">
    <w:name w:val="EBB791D3DD6141F6ADDD3219087BC551"/>
    <w:rsid w:val="000F64D9"/>
  </w:style>
  <w:style w:type="paragraph" w:customStyle="1" w:styleId="2928EDA6AFE94A1D995E451ACE03B781">
    <w:name w:val="2928EDA6AFE94A1D995E451ACE03B781"/>
    <w:rsid w:val="000F64D9"/>
  </w:style>
  <w:style w:type="paragraph" w:customStyle="1" w:styleId="D0D4E60D80DA4DB0AD68F855D99C7EE1">
    <w:name w:val="D0D4E60D80DA4DB0AD68F855D99C7EE1"/>
    <w:rsid w:val="000F64D9"/>
  </w:style>
  <w:style w:type="paragraph" w:customStyle="1" w:styleId="86A684BB5DD64A5C9F0BC64FD3FE7F1B">
    <w:name w:val="86A684BB5DD64A5C9F0BC64FD3FE7F1B"/>
    <w:rsid w:val="000F64D9"/>
  </w:style>
  <w:style w:type="paragraph" w:customStyle="1" w:styleId="CFF98BFD6E3B4246AE1B0242006A3A6A">
    <w:name w:val="CFF98BFD6E3B4246AE1B0242006A3A6A"/>
    <w:rsid w:val="000F64D9"/>
  </w:style>
  <w:style w:type="paragraph" w:customStyle="1" w:styleId="9E5ACCC9054C425B99C71968C1F9D968">
    <w:name w:val="9E5ACCC9054C425B99C71968C1F9D968"/>
    <w:rsid w:val="000F64D9"/>
  </w:style>
  <w:style w:type="paragraph" w:customStyle="1" w:styleId="8CD5CE621CF943FFB53C18510BEC5A6E">
    <w:name w:val="8CD5CE621CF943FFB53C18510BEC5A6E"/>
    <w:rsid w:val="000F64D9"/>
  </w:style>
  <w:style w:type="paragraph" w:customStyle="1" w:styleId="1F3A735E3BCE4A85B9FEE72B94434EE7">
    <w:name w:val="1F3A735E3BCE4A85B9FEE72B94434EE7"/>
    <w:rsid w:val="000F64D9"/>
  </w:style>
  <w:style w:type="paragraph" w:customStyle="1" w:styleId="CD603351FC234362AD6247892E9E103E">
    <w:name w:val="CD603351FC234362AD6247892E9E103E"/>
    <w:rsid w:val="000F64D9"/>
  </w:style>
  <w:style w:type="paragraph" w:customStyle="1" w:styleId="C0DDC971856847CD9FE2DA408CFBD76A">
    <w:name w:val="C0DDC971856847CD9FE2DA408CFBD76A"/>
    <w:rsid w:val="000F64D9"/>
  </w:style>
  <w:style w:type="paragraph" w:customStyle="1" w:styleId="2EF3405B89D44574B1A481020F31961A">
    <w:name w:val="2EF3405B89D44574B1A481020F31961A"/>
    <w:rsid w:val="000F64D9"/>
  </w:style>
  <w:style w:type="paragraph" w:customStyle="1" w:styleId="653930DEEF484FF3AA756A6E0719849C">
    <w:name w:val="653930DEEF484FF3AA756A6E0719849C"/>
    <w:rsid w:val="000F64D9"/>
  </w:style>
  <w:style w:type="paragraph" w:customStyle="1" w:styleId="B5F8ACF2E47D426D9FFA1EE3BFE2D2B0">
    <w:name w:val="B5F8ACF2E47D426D9FFA1EE3BFE2D2B0"/>
    <w:rsid w:val="000F64D9"/>
  </w:style>
  <w:style w:type="paragraph" w:customStyle="1" w:styleId="50167BFFF2AE4F7697F51127E144C58D">
    <w:name w:val="50167BFFF2AE4F7697F51127E144C58D"/>
    <w:rsid w:val="000F64D9"/>
  </w:style>
  <w:style w:type="paragraph" w:customStyle="1" w:styleId="31D939890FA340CB94BD0822A284A57A">
    <w:name w:val="31D939890FA340CB94BD0822A284A57A"/>
    <w:rsid w:val="000F64D9"/>
  </w:style>
  <w:style w:type="paragraph" w:customStyle="1" w:styleId="B70A9AC6C996406FA36D771E789EDB68">
    <w:name w:val="B70A9AC6C996406FA36D771E789EDB68"/>
    <w:rsid w:val="000F64D9"/>
  </w:style>
  <w:style w:type="paragraph" w:customStyle="1" w:styleId="C2B8CF2822664E05B7F00346557D8815">
    <w:name w:val="C2B8CF2822664E05B7F00346557D8815"/>
    <w:rsid w:val="000F64D9"/>
  </w:style>
  <w:style w:type="paragraph" w:customStyle="1" w:styleId="0007E314EEDE49ABA431617302DFF2EC">
    <w:name w:val="0007E314EEDE49ABA431617302DFF2EC"/>
    <w:rsid w:val="000F64D9"/>
  </w:style>
  <w:style w:type="paragraph" w:customStyle="1" w:styleId="CD486D98F8BF4EC7AA59C624599C16A8">
    <w:name w:val="CD486D98F8BF4EC7AA59C624599C16A8"/>
    <w:rsid w:val="000F64D9"/>
  </w:style>
  <w:style w:type="paragraph" w:customStyle="1" w:styleId="A6DA90E42A1843EAAC59635BD23C5D30">
    <w:name w:val="A6DA90E42A1843EAAC59635BD23C5D30"/>
    <w:rsid w:val="000F64D9"/>
  </w:style>
  <w:style w:type="paragraph" w:customStyle="1" w:styleId="3558ED83E05F479E94F48B3525A7E396">
    <w:name w:val="3558ED83E05F479E94F48B3525A7E396"/>
    <w:rsid w:val="000F64D9"/>
  </w:style>
  <w:style w:type="paragraph" w:customStyle="1" w:styleId="E6539A060D814AD59EF07BF6BC9E6AEA">
    <w:name w:val="E6539A060D814AD59EF07BF6BC9E6AEA"/>
    <w:rsid w:val="000F64D9"/>
  </w:style>
  <w:style w:type="paragraph" w:customStyle="1" w:styleId="50F79713FA7845B689174447D082D1D3">
    <w:name w:val="50F79713FA7845B689174447D082D1D3"/>
    <w:rsid w:val="000F64D9"/>
  </w:style>
  <w:style w:type="paragraph" w:customStyle="1" w:styleId="782F53B59AD84FAD9AA511ED0D68E42B">
    <w:name w:val="782F53B59AD84FAD9AA511ED0D68E42B"/>
    <w:rsid w:val="000F64D9"/>
  </w:style>
  <w:style w:type="paragraph" w:customStyle="1" w:styleId="F9929E8EE76A485698605334B25A87BC">
    <w:name w:val="F9929E8EE76A485698605334B25A87BC"/>
    <w:rsid w:val="000F64D9"/>
  </w:style>
  <w:style w:type="paragraph" w:customStyle="1" w:styleId="156F6DBBB07F4D6AB9265A370550E70A">
    <w:name w:val="156F6DBBB07F4D6AB9265A370550E70A"/>
    <w:rsid w:val="000F64D9"/>
  </w:style>
  <w:style w:type="paragraph" w:customStyle="1" w:styleId="D67A16C46DD84D418DF4C2354E60F9F9">
    <w:name w:val="D67A16C46DD84D418DF4C2354E60F9F9"/>
    <w:rsid w:val="000F64D9"/>
  </w:style>
  <w:style w:type="paragraph" w:customStyle="1" w:styleId="3D7669278D46498C9F17D276F03333C1">
    <w:name w:val="3D7669278D46498C9F17D276F03333C1"/>
    <w:rsid w:val="000F64D9"/>
  </w:style>
  <w:style w:type="paragraph" w:customStyle="1" w:styleId="E3AA7D3F2F2D4FDD99715555B871B4AB">
    <w:name w:val="E3AA7D3F2F2D4FDD99715555B871B4AB"/>
    <w:rsid w:val="000F64D9"/>
  </w:style>
  <w:style w:type="paragraph" w:customStyle="1" w:styleId="358476A931054638B8B07875DE9908F5">
    <w:name w:val="358476A931054638B8B07875DE9908F5"/>
    <w:rsid w:val="000F64D9"/>
  </w:style>
  <w:style w:type="paragraph" w:customStyle="1" w:styleId="9545F761B5494CD99DB19DC4E5588807">
    <w:name w:val="9545F761B5494CD99DB19DC4E5588807"/>
    <w:rsid w:val="000F64D9"/>
  </w:style>
  <w:style w:type="paragraph" w:customStyle="1" w:styleId="790BC2F54B754C48963B645276A38EFF">
    <w:name w:val="790BC2F54B754C48963B645276A38EFF"/>
    <w:rsid w:val="000F64D9"/>
  </w:style>
  <w:style w:type="paragraph" w:customStyle="1" w:styleId="D05897FC681C4AFD8AEA8B68E4BD2102">
    <w:name w:val="D05897FC681C4AFD8AEA8B68E4BD2102"/>
    <w:rsid w:val="000F64D9"/>
  </w:style>
  <w:style w:type="paragraph" w:customStyle="1" w:styleId="5C6EE4F4054E4B139BDB54331AC25EC6">
    <w:name w:val="5C6EE4F4054E4B139BDB54331AC25EC6"/>
    <w:rsid w:val="000F64D9"/>
  </w:style>
  <w:style w:type="paragraph" w:customStyle="1" w:styleId="7361FF60D89B4F1BB581024F8263551A">
    <w:name w:val="7361FF60D89B4F1BB581024F8263551A"/>
    <w:rsid w:val="000F64D9"/>
  </w:style>
  <w:style w:type="paragraph" w:customStyle="1" w:styleId="767304F608704499ADD44150917EEFE0">
    <w:name w:val="767304F608704499ADD44150917EEFE0"/>
    <w:rsid w:val="000F64D9"/>
  </w:style>
  <w:style w:type="paragraph" w:customStyle="1" w:styleId="6AA76B7822F94435AA1286F947633DF0">
    <w:name w:val="6AA76B7822F94435AA1286F947633DF0"/>
    <w:rsid w:val="000F64D9"/>
  </w:style>
  <w:style w:type="paragraph" w:customStyle="1" w:styleId="67C55A15DE0A43DA98EDAB38763FDAE7">
    <w:name w:val="67C55A15DE0A43DA98EDAB38763FDAE7"/>
    <w:rsid w:val="000F64D9"/>
  </w:style>
  <w:style w:type="paragraph" w:customStyle="1" w:styleId="EE0BD9EDABFC4A3784F0D1042A6E4BC3">
    <w:name w:val="EE0BD9EDABFC4A3784F0D1042A6E4BC3"/>
    <w:rsid w:val="000F64D9"/>
  </w:style>
  <w:style w:type="paragraph" w:customStyle="1" w:styleId="CD16367E668D4A819223DEB36BE8A5D1">
    <w:name w:val="CD16367E668D4A819223DEB36BE8A5D1"/>
    <w:rsid w:val="000F64D9"/>
  </w:style>
  <w:style w:type="paragraph" w:customStyle="1" w:styleId="96FD5967F09A41A2AC9B41B8600ADE85">
    <w:name w:val="96FD5967F09A41A2AC9B41B8600ADE85"/>
    <w:rsid w:val="000F64D9"/>
  </w:style>
  <w:style w:type="paragraph" w:customStyle="1" w:styleId="136305741A514F1F87C2DAE67F10CBA6">
    <w:name w:val="136305741A514F1F87C2DAE67F10CBA6"/>
    <w:rsid w:val="000F64D9"/>
  </w:style>
  <w:style w:type="paragraph" w:customStyle="1" w:styleId="E2FD468C4224407FA11FA8A60011C78E">
    <w:name w:val="E2FD468C4224407FA11FA8A60011C78E"/>
    <w:rsid w:val="000F64D9"/>
  </w:style>
  <w:style w:type="paragraph" w:customStyle="1" w:styleId="0BB419C53C4542B89D703DDE24148118">
    <w:name w:val="0BB419C53C4542B89D703DDE24148118"/>
    <w:rsid w:val="000F64D9"/>
  </w:style>
  <w:style w:type="paragraph" w:customStyle="1" w:styleId="0DE0D859AB3948BBB4BA9A977B999561">
    <w:name w:val="0DE0D859AB3948BBB4BA9A977B999561"/>
    <w:rsid w:val="000F64D9"/>
  </w:style>
  <w:style w:type="paragraph" w:customStyle="1" w:styleId="7087FDC40CED4AD880A3C80ADDA2D3A0">
    <w:name w:val="7087FDC40CED4AD880A3C80ADDA2D3A0"/>
    <w:rsid w:val="000F64D9"/>
  </w:style>
  <w:style w:type="paragraph" w:customStyle="1" w:styleId="CEAD62791A1F4C8C864B3065C09C68BB">
    <w:name w:val="CEAD62791A1F4C8C864B3065C09C68BB"/>
    <w:rsid w:val="000F64D9"/>
  </w:style>
  <w:style w:type="paragraph" w:customStyle="1" w:styleId="B45977F84A22430E89C6E984896D41D7">
    <w:name w:val="B45977F84A22430E89C6E984896D41D7"/>
    <w:rsid w:val="000F64D9"/>
  </w:style>
  <w:style w:type="paragraph" w:customStyle="1" w:styleId="0DD0E9CEF180449E9686B9D9AD05C3F3">
    <w:name w:val="0DD0E9CEF180449E9686B9D9AD05C3F3"/>
    <w:rsid w:val="000F64D9"/>
  </w:style>
  <w:style w:type="paragraph" w:customStyle="1" w:styleId="4095FEDC46DE41B493FA19FD81E96A64">
    <w:name w:val="4095FEDC46DE41B493FA19FD81E96A64"/>
    <w:rsid w:val="000F64D9"/>
  </w:style>
  <w:style w:type="paragraph" w:customStyle="1" w:styleId="A35101A9868A4EACAA15B1E1F3C7D8A2">
    <w:name w:val="A35101A9868A4EACAA15B1E1F3C7D8A2"/>
    <w:rsid w:val="000F64D9"/>
  </w:style>
  <w:style w:type="paragraph" w:customStyle="1" w:styleId="7A6FC8C3DCC747B192219401A6993D17">
    <w:name w:val="7A6FC8C3DCC747B192219401A6993D17"/>
    <w:rsid w:val="000F64D9"/>
  </w:style>
  <w:style w:type="paragraph" w:customStyle="1" w:styleId="7ED729461385454AB586532B57A2363F">
    <w:name w:val="7ED729461385454AB586532B57A2363F"/>
    <w:rsid w:val="000F64D9"/>
  </w:style>
  <w:style w:type="paragraph" w:customStyle="1" w:styleId="1ADC47A4999D447EA58066DA94CFFACE">
    <w:name w:val="1ADC47A4999D447EA58066DA94CFFACE"/>
    <w:rsid w:val="000F64D9"/>
  </w:style>
  <w:style w:type="paragraph" w:customStyle="1" w:styleId="742F89A570664E69835134558C272A64">
    <w:name w:val="742F89A570664E69835134558C272A64"/>
    <w:rsid w:val="000F64D9"/>
  </w:style>
  <w:style w:type="paragraph" w:customStyle="1" w:styleId="B8A98F418E834FC0815CE048D23757B5">
    <w:name w:val="B8A98F418E834FC0815CE048D23757B5"/>
    <w:rsid w:val="000F64D9"/>
  </w:style>
  <w:style w:type="paragraph" w:customStyle="1" w:styleId="15C5B36F72FC46D89EFA6BD6A6793D6C">
    <w:name w:val="15C5B36F72FC46D89EFA6BD6A6793D6C"/>
    <w:rsid w:val="000F64D9"/>
  </w:style>
  <w:style w:type="paragraph" w:customStyle="1" w:styleId="C9D0C413909E4CDCBA28EEE0FEDCCDE6">
    <w:name w:val="C9D0C413909E4CDCBA28EEE0FEDCCDE6"/>
    <w:rsid w:val="000F64D9"/>
  </w:style>
  <w:style w:type="paragraph" w:customStyle="1" w:styleId="35F909898349448CA25935D5C0130A13">
    <w:name w:val="35F909898349448CA25935D5C0130A13"/>
    <w:rsid w:val="000F64D9"/>
  </w:style>
  <w:style w:type="paragraph" w:customStyle="1" w:styleId="2EBC0DD2853E4AD9955AC6BF9DEE9295">
    <w:name w:val="2EBC0DD2853E4AD9955AC6BF9DEE9295"/>
    <w:rsid w:val="000F64D9"/>
  </w:style>
  <w:style w:type="paragraph" w:customStyle="1" w:styleId="532B31ECF6474171AD60C7AABB9BC493">
    <w:name w:val="532B31ECF6474171AD60C7AABB9BC493"/>
    <w:rsid w:val="000F64D9"/>
  </w:style>
  <w:style w:type="paragraph" w:customStyle="1" w:styleId="B59DCC94667C472B9851E2DDC589B204">
    <w:name w:val="B59DCC94667C472B9851E2DDC589B204"/>
    <w:rsid w:val="000F64D9"/>
  </w:style>
  <w:style w:type="paragraph" w:customStyle="1" w:styleId="C575A45590604E5EA70D36B19A00CEFA">
    <w:name w:val="C575A45590604E5EA70D36B19A00CEFA"/>
    <w:rsid w:val="000F64D9"/>
  </w:style>
  <w:style w:type="paragraph" w:customStyle="1" w:styleId="11C6C57814F147DCBEDD4910572348FC">
    <w:name w:val="11C6C57814F147DCBEDD4910572348FC"/>
    <w:rsid w:val="000F64D9"/>
  </w:style>
  <w:style w:type="paragraph" w:customStyle="1" w:styleId="C3AE380198A943CE9205D19703F31EDD">
    <w:name w:val="C3AE380198A943CE9205D19703F31EDD"/>
    <w:rsid w:val="000F64D9"/>
  </w:style>
  <w:style w:type="paragraph" w:customStyle="1" w:styleId="6BB4B985BEB9460E827315103CF2C9CB">
    <w:name w:val="6BB4B985BEB9460E827315103CF2C9CB"/>
    <w:rsid w:val="000F64D9"/>
  </w:style>
  <w:style w:type="paragraph" w:customStyle="1" w:styleId="81A1113214254C33892384F0ADCE191D">
    <w:name w:val="81A1113214254C33892384F0ADCE191D"/>
    <w:rsid w:val="000F64D9"/>
  </w:style>
  <w:style w:type="paragraph" w:customStyle="1" w:styleId="89F7DEC76D87437CBF8FBDE12641BCF7">
    <w:name w:val="89F7DEC76D87437CBF8FBDE12641BCF7"/>
    <w:rsid w:val="000F64D9"/>
  </w:style>
  <w:style w:type="paragraph" w:customStyle="1" w:styleId="91F378CAEC534895A804D8184E016655">
    <w:name w:val="91F378CAEC534895A804D8184E016655"/>
    <w:rsid w:val="000F64D9"/>
  </w:style>
  <w:style w:type="paragraph" w:customStyle="1" w:styleId="5F42E5B17B0B451D84B898F9C508ACE4">
    <w:name w:val="5F42E5B17B0B451D84B898F9C508ACE4"/>
    <w:rsid w:val="000F64D9"/>
  </w:style>
  <w:style w:type="paragraph" w:customStyle="1" w:styleId="002F30ADB49147FBA277BCD07DB44EE8">
    <w:name w:val="002F30ADB49147FBA277BCD07DB44EE8"/>
    <w:rsid w:val="000F64D9"/>
  </w:style>
  <w:style w:type="paragraph" w:customStyle="1" w:styleId="F7DB34C46CD34986A5E4813FF7C3A204">
    <w:name w:val="F7DB34C46CD34986A5E4813FF7C3A204"/>
    <w:rsid w:val="000F64D9"/>
  </w:style>
  <w:style w:type="paragraph" w:customStyle="1" w:styleId="2A8721DEEEE04A07908F98B3394A37F8">
    <w:name w:val="2A8721DEEEE04A07908F98B3394A37F8"/>
    <w:rsid w:val="000F64D9"/>
  </w:style>
  <w:style w:type="paragraph" w:customStyle="1" w:styleId="AC58C35856664B4AB1AC2E15AF295A2C">
    <w:name w:val="AC58C35856664B4AB1AC2E15AF295A2C"/>
    <w:rsid w:val="000F64D9"/>
  </w:style>
  <w:style w:type="paragraph" w:customStyle="1" w:styleId="8901B049ACE443CDB901767A70BD96F4">
    <w:name w:val="8901B049ACE443CDB901767A70BD96F4"/>
    <w:rsid w:val="000F64D9"/>
  </w:style>
  <w:style w:type="paragraph" w:customStyle="1" w:styleId="55698E60DD5D4DCA8CF5324F64F0FEA3">
    <w:name w:val="55698E60DD5D4DCA8CF5324F64F0FEA3"/>
    <w:rsid w:val="000F64D9"/>
  </w:style>
  <w:style w:type="paragraph" w:customStyle="1" w:styleId="D3045FB1FB67448DBBA0F0C221D84282">
    <w:name w:val="D3045FB1FB67448DBBA0F0C221D84282"/>
    <w:rsid w:val="000F64D9"/>
  </w:style>
  <w:style w:type="paragraph" w:customStyle="1" w:styleId="CE06644356864735BB95919361C36918">
    <w:name w:val="CE06644356864735BB95919361C36918"/>
    <w:rsid w:val="000F64D9"/>
  </w:style>
  <w:style w:type="paragraph" w:customStyle="1" w:styleId="E57C654878604C748D7256F6C811D88F">
    <w:name w:val="E57C654878604C748D7256F6C811D88F"/>
    <w:rsid w:val="000F64D9"/>
  </w:style>
  <w:style w:type="paragraph" w:customStyle="1" w:styleId="AA1C0EB2E74F405AB4E7FB95422129EF">
    <w:name w:val="AA1C0EB2E74F405AB4E7FB95422129EF"/>
    <w:rsid w:val="000F64D9"/>
  </w:style>
  <w:style w:type="paragraph" w:customStyle="1" w:styleId="FC033D4820DD496EA50143B17A5272B9">
    <w:name w:val="FC033D4820DD496EA50143B17A5272B9"/>
    <w:rsid w:val="000F64D9"/>
  </w:style>
  <w:style w:type="paragraph" w:customStyle="1" w:styleId="269DBBD4E5834ACDB6E1FFB0F8BB76F5">
    <w:name w:val="269DBBD4E5834ACDB6E1FFB0F8BB76F5"/>
    <w:rsid w:val="000F64D9"/>
  </w:style>
  <w:style w:type="paragraph" w:customStyle="1" w:styleId="A15C9D8412EF4DA2A7FAC09387EE0586">
    <w:name w:val="A15C9D8412EF4DA2A7FAC09387EE0586"/>
    <w:rsid w:val="000F64D9"/>
  </w:style>
  <w:style w:type="paragraph" w:customStyle="1" w:styleId="E46E1194D9144FEAAD4D4B5791C44F53">
    <w:name w:val="E46E1194D9144FEAAD4D4B5791C44F53"/>
    <w:rsid w:val="000F64D9"/>
  </w:style>
  <w:style w:type="paragraph" w:customStyle="1" w:styleId="8C67FC93568A41B3AF861A3F91CE555E">
    <w:name w:val="8C67FC93568A41B3AF861A3F91CE555E"/>
    <w:rsid w:val="000F64D9"/>
  </w:style>
  <w:style w:type="paragraph" w:customStyle="1" w:styleId="F29F31EA43A147FA97779AF70B72C913">
    <w:name w:val="F29F31EA43A147FA97779AF70B72C913"/>
    <w:rsid w:val="000F64D9"/>
  </w:style>
  <w:style w:type="paragraph" w:customStyle="1" w:styleId="D431BD7E92AA47BC8FC73A4BDD6D368F">
    <w:name w:val="D431BD7E92AA47BC8FC73A4BDD6D368F"/>
    <w:rsid w:val="000F64D9"/>
  </w:style>
  <w:style w:type="paragraph" w:customStyle="1" w:styleId="333EB39BABF149A5BF98EE7AFBAC0173">
    <w:name w:val="333EB39BABF149A5BF98EE7AFBAC0173"/>
    <w:rsid w:val="000F64D9"/>
  </w:style>
  <w:style w:type="paragraph" w:customStyle="1" w:styleId="7128F152E6D2464EA2F8AA10FEEA11E3">
    <w:name w:val="7128F152E6D2464EA2F8AA10FEEA11E3"/>
    <w:rsid w:val="000F64D9"/>
  </w:style>
  <w:style w:type="paragraph" w:customStyle="1" w:styleId="DE1B15F9B676418F960B3D22D24EE0A6">
    <w:name w:val="DE1B15F9B676418F960B3D22D24EE0A6"/>
    <w:rsid w:val="000F64D9"/>
  </w:style>
  <w:style w:type="paragraph" w:customStyle="1" w:styleId="435DE8B1B3C24BDA9C0C8FED53EA0D94">
    <w:name w:val="435DE8B1B3C24BDA9C0C8FED53EA0D94"/>
    <w:rsid w:val="000F64D9"/>
  </w:style>
  <w:style w:type="paragraph" w:customStyle="1" w:styleId="425B0421A8A94BB6A39E62793469DA8C">
    <w:name w:val="425B0421A8A94BB6A39E62793469DA8C"/>
    <w:rsid w:val="000F64D9"/>
  </w:style>
  <w:style w:type="paragraph" w:customStyle="1" w:styleId="DA47E044468743F3BC4EB7287538371B">
    <w:name w:val="DA47E044468743F3BC4EB7287538371B"/>
    <w:rsid w:val="000F64D9"/>
  </w:style>
  <w:style w:type="paragraph" w:customStyle="1" w:styleId="9B1C795A1487437A9B12BDC864510D24">
    <w:name w:val="9B1C795A1487437A9B12BDC864510D24"/>
    <w:rsid w:val="000F64D9"/>
  </w:style>
  <w:style w:type="paragraph" w:customStyle="1" w:styleId="1B66B8B9FCC64D859B7C8ED9BD2C9097">
    <w:name w:val="1B66B8B9FCC64D859B7C8ED9BD2C9097"/>
    <w:rsid w:val="000F64D9"/>
  </w:style>
  <w:style w:type="paragraph" w:customStyle="1" w:styleId="DC3FC0CCC5254A5E8393B4AC8180C026">
    <w:name w:val="DC3FC0CCC5254A5E8393B4AC8180C026"/>
    <w:rsid w:val="000F64D9"/>
  </w:style>
  <w:style w:type="paragraph" w:customStyle="1" w:styleId="73EACE394CF1406CBD42CBB23E4FA9D1">
    <w:name w:val="73EACE394CF1406CBD42CBB23E4FA9D1"/>
    <w:rsid w:val="000F64D9"/>
  </w:style>
  <w:style w:type="paragraph" w:customStyle="1" w:styleId="7281BE5393434E94B7FA013BC75F9290">
    <w:name w:val="7281BE5393434E94B7FA013BC75F9290"/>
    <w:rsid w:val="000F64D9"/>
  </w:style>
  <w:style w:type="paragraph" w:customStyle="1" w:styleId="187B2725668F47A89968F51D3DCBB65D">
    <w:name w:val="187B2725668F47A89968F51D3DCBB65D"/>
    <w:rsid w:val="000F64D9"/>
  </w:style>
  <w:style w:type="paragraph" w:customStyle="1" w:styleId="F78B799C42014EC78005B21CA2910F44">
    <w:name w:val="F78B799C42014EC78005B21CA2910F44"/>
    <w:rsid w:val="000F64D9"/>
  </w:style>
  <w:style w:type="paragraph" w:customStyle="1" w:styleId="3030EAEF39464F6F812C1A2A4FFBABF2">
    <w:name w:val="3030EAEF39464F6F812C1A2A4FFBABF2"/>
    <w:rsid w:val="000F64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20</Pages>
  <Words>7883</Words>
  <Characters>44935</Characters>
  <Application>Microsoft Office Word</Application>
  <DocSecurity>0</DocSecurity>
  <Lines>374</Lines>
  <Paragraphs>105</Paragraphs>
  <ScaleCrop>false</ScaleCrop>
  <HeadingPairs>
    <vt:vector size="2" baseType="variant">
      <vt:variant>
        <vt:lpstr>Naslov</vt:lpstr>
      </vt:variant>
      <vt:variant>
        <vt:i4>1</vt:i4>
      </vt:variant>
    </vt:vector>
  </HeadingPairs>
  <TitlesOfParts>
    <vt:vector size="1" baseType="lpstr">
      <vt:lpstr>JN_POSEBNA VOZILA 2023</vt:lpstr>
    </vt:vector>
  </TitlesOfParts>
  <Company/>
  <LinksUpToDate>false</LinksUpToDate>
  <CharactersWithSpaces>52713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JN_POSEBNA VOZILA 2023</dc:title>
  <dc:subject>DOKUMENTACIJA V ZVEZI Z ODDAJO JAVNEGA NAROČILA</dc:subject>
  <dc:creator>Tanja</dc:creator>
  <cp:keywords/>
  <cp:lastModifiedBy>Tanja Vintar</cp:lastModifiedBy>
  <cp:revision>4</cp:revision>
  <cp:lastPrinted>2023-11-14T14:21:00Z</cp:lastPrinted>
  <dcterms:created xsi:type="dcterms:W3CDTF">2024-10-04T05:48:00Z</dcterms:created>
  <dcterms:modified xsi:type="dcterms:W3CDTF">2024-10-04T05:51:00Z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